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d0ae" w14:paraId="b3ad0ae" w:rsidRDefault="00B62DA1" w:rsidP="00B542FA" w:rsidR="00DA4219" w:rsidRPr="00DA4219">
      <w:pPr>
        <w:jc w:val="both"/>
        <w15:collapsed w:val="false"/>
      </w:pPr>
      <w:bookmarkStart w:name="_GoBack" w:id="0"/>
      <w:bookmarkEnd w:id="0"/>
      <w:r>
        <w:t xml:space="preserve">  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B62DA1" w:rsidP="00177D52" w:rsidR="009A3644" w:rsidRPr="00DA4219">
      <w:pPr>
        <w:jc w:val="both"/>
      </w:pPr>
      <w:r>
        <w:t xml:space="preserve">  </w:t>
      </w:r>
      <w:r w:rsidR="009A3644" w:rsidRPr="00DA4219">
        <w:t>Trgovački sud u Zagrebu</w:t>
      </w:r>
    </w:p>
    <w:p w:rsidRDefault="00B62DA1" w:rsidP="00177D52" w:rsidR="009A3644" w:rsidRPr="00DA4219">
      <w:pPr>
        <w:jc w:val="both"/>
      </w:pPr>
      <w:r>
        <w:t xml:space="preserve">    </w:t>
      </w:r>
      <w:r w:rsidR="009A3644" w:rsidRPr="00DA4219">
        <w:t xml:space="preserve">Zagreb, </w:t>
      </w:r>
      <w:proofErr w:type="spellStart"/>
      <w:r w:rsidR="009A3644" w:rsidRPr="00DA4219">
        <w:t>Amruševa</w:t>
      </w:r>
      <w:proofErr w:type="spellEnd"/>
      <w:r w:rsidR="009A3644" w:rsidRPr="00DA4219">
        <w:t xml:space="preserve"> 2/II                                               </w:t>
      </w:r>
      <w:r w:rsidR="00177D52" w:rsidRPr="00DA4219">
        <w:t xml:space="preserve">       </w:t>
      </w:r>
      <w:r>
        <w:t xml:space="preserve">             </w:t>
      </w:r>
      <w:r>
        <w:tab/>
        <w:t xml:space="preserve">  </w:t>
      </w:r>
      <w:r w:rsidR="0015399C">
        <w:t xml:space="preserve"> 89</w:t>
      </w:r>
      <w:r w:rsidR="00177D52" w:rsidRPr="00DA4219">
        <w:t>.</w:t>
      </w:r>
      <w:r w:rsidR="009A3644" w:rsidRPr="00DA4219">
        <w:t xml:space="preserve"> St-</w:t>
      </w:r>
      <w:r w:rsidR="0061654B">
        <w:t>900</w:t>
      </w:r>
      <w:r w:rsidR="0015399C">
        <w:t>/16</w:t>
      </w:r>
      <w:r w:rsidR="0061654B">
        <w:t>-</w:t>
      </w:r>
      <w:r w:rsidR="00EC060F">
        <w:t>55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15399C" w:rsidP="00DE3A6D" w:rsidR="009A3644" w:rsidRPr="00DA4219">
      <w:pPr>
        <w:ind w:firstLine="708"/>
        <w:jc w:val="both"/>
      </w:pPr>
      <w:r w:rsidRPr="0015399C">
        <w:t xml:space="preserve">Trgovački sud u Zagrebu po sucu Nikolini Dorić Hadžisejdić, u stečajnom  postupku nad dužnikom </w:t>
      </w:r>
      <w:proofErr w:type="spellStart"/>
      <w:r w:rsidR="0061654B" w:rsidRPr="0061654B">
        <w:t>Mr.Joseph</w:t>
      </w:r>
      <w:proofErr w:type="spellEnd"/>
      <w:r w:rsidR="0061654B" w:rsidRPr="0061654B">
        <w:t xml:space="preserve"> d.o.o. u stečaju, OIB: 22371152997, Duga Resa, Naselje </w:t>
      </w:r>
      <w:proofErr w:type="spellStart"/>
      <w:r w:rsidR="0061654B" w:rsidRPr="0061654B">
        <w:t>Roganac</w:t>
      </w:r>
      <w:proofErr w:type="spellEnd"/>
      <w:r w:rsidR="0061654B" w:rsidRPr="0061654B">
        <w:t xml:space="preserve"> 29</w:t>
      </w:r>
      <w:r w:rsidR="0061654B">
        <w:t>, dana 5</w:t>
      </w:r>
      <w:r w:rsidRPr="0015399C">
        <w:t xml:space="preserve">. </w:t>
      </w:r>
      <w:r w:rsidR="0061654B">
        <w:t>travnja</w:t>
      </w:r>
      <w:r>
        <w:t xml:space="preserve"> 2018</w:t>
      </w:r>
      <w:r w:rsidRPr="0015399C">
        <w:t xml:space="preserve">.,  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15399C">
        <w:t>N</w:t>
      </w:r>
      <w:r w:rsidR="0015399C" w:rsidRPr="0015399C">
        <w:t>ekretnina</w:t>
      </w:r>
      <w:r w:rsidR="0015399C">
        <w:t xml:space="preserve"> u vlasništvu stečajnog dužnika </w:t>
      </w:r>
      <w:r w:rsidR="0015399C" w:rsidRPr="0015399C">
        <w:t xml:space="preserve">upisana u </w:t>
      </w:r>
      <w:r w:rsidR="0061654B" w:rsidRPr="0061654B">
        <w:t xml:space="preserve">zemljišnim knjigama Općinskog građanskog suda u Zagrebu i to u </w:t>
      </w:r>
      <w:proofErr w:type="spellStart"/>
      <w:r w:rsidR="0061654B" w:rsidRPr="0061654B">
        <w:t>zk</w:t>
      </w:r>
      <w:proofErr w:type="spellEnd"/>
      <w:r w:rsidR="0061654B" w:rsidRPr="0061654B">
        <w:t xml:space="preserve">. ul. br. 24275, k.o. 999901 Grad Zagreb, koja se sastoji od 36,5/16951,76-etažno vlasništvo (E-301) dijela građevine „poslovnog i trgovačkog kompleksa </w:t>
      </w:r>
      <w:proofErr w:type="spellStart"/>
      <w:r w:rsidR="0061654B" w:rsidRPr="0061654B">
        <w:t>podhodnik</w:t>
      </w:r>
      <w:proofErr w:type="spellEnd"/>
      <w:r w:rsidR="0061654B" w:rsidRPr="0061654B">
        <w:t xml:space="preserve">-Esplanade s podzemnom garažom uključujući komunalne instalacije i priključke unutar zone obuhvata kompleksa pothodnik-Esplanade“  povezano s vlasništvom lokala na etaži-2B u planu bojan crveno oznake B7 korisne vrijednosti 36,50 </w:t>
      </w:r>
      <w:proofErr w:type="spellStart"/>
      <w:r w:rsidR="0061654B" w:rsidRPr="0061654B">
        <w:t>čm</w:t>
      </w:r>
      <w:proofErr w:type="spellEnd"/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15399C" w:rsidP="002271A8" w:rsidR="0015399C">
      <w:pPr>
        <w:ind w:left="720"/>
        <w:jc w:val="both"/>
      </w:pPr>
    </w:p>
    <w:p w:rsidRDefault="0061654B" w:rsidP="002271A8" w:rsidR="00887F82" w:rsidRPr="00DA4219">
      <w:pPr>
        <w:ind w:left="720"/>
        <w:jc w:val="both"/>
      </w:pPr>
      <w:proofErr w:type="spellStart"/>
      <w:r w:rsidRPr="0061654B">
        <w:t>Sberbank</w:t>
      </w:r>
      <w:proofErr w:type="spellEnd"/>
      <w:r w:rsidRPr="0061654B">
        <w:t xml:space="preserve"> d.d., OIB: 78427478595, Zagreb, Varšavska 9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</w:t>
      </w:r>
      <w:r w:rsidR="0015399C">
        <w:t>dosudi postalo je pravomoćno</w:t>
      </w:r>
      <w:r w:rsidRPr="00DA4219">
        <w:t xml:space="preserve"> </w:t>
      </w:r>
      <w:r w:rsidR="0061654B">
        <w:t>24</w:t>
      </w:r>
      <w:r w:rsidR="00A57E38">
        <w:t xml:space="preserve">. </w:t>
      </w:r>
      <w:r w:rsidR="0061654B">
        <w:t>veljače</w:t>
      </w:r>
      <w:r w:rsidRPr="00DA4219">
        <w:t xml:space="preserve"> 201</w:t>
      </w:r>
      <w:r w:rsidR="0061654B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725A06" w:rsidR="00725A06" w:rsidRPr="00DA4219">
      <w:pPr>
        <w:jc w:val="both"/>
      </w:pPr>
      <w:r w:rsidRPr="00DA4219">
        <w:tab/>
      </w:r>
      <w:r w:rsidR="00725A06" w:rsidRPr="00DA4219">
        <w:t xml:space="preserve">S obzirom na to da je rješenje o dosudi nekretnine opisane u izreci, postalo pravomoćno </w:t>
      </w:r>
      <w:r w:rsidR="0061654B">
        <w:t>24</w:t>
      </w:r>
      <w:r w:rsidR="00725A06" w:rsidRPr="0076339C">
        <w:t xml:space="preserve">. </w:t>
      </w:r>
      <w:r w:rsidR="0061654B">
        <w:t>veljače 2018</w:t>
      </w:r>
      <w:r w:rsidR="00725A06" w:rsidRPr="00DA4219">
        <w:t>.,</w:t>
      </w:r>
      <w:r w:rsidR="00725A06">
        <w:t xml:space="preserve"> a</w:t>
      </w:r>
      <w:r w:rsidR="00725A06" w:rsidRPr="00DA4219">
        <w:t xml:space="preserve"> </w:t>
      </w:r>
      <w:r w:rsidR="00725A06" w:rsidRPr="00373F65">
        <w:t>kupac</w:t>
      </w:r>
      <w:r w:rsidR="00725A06">
        <w:t xml:space="preserve"> je</w:t>
      </w:r>
      <w:r w:rsidR="00725A06" w:rsidRPr="00373F65">
        <w:t xml:space="preserve"> </w:t>
      </w:r>
      <w:r w:rsidR="00725A06">
        <w:t xml:space="preserve">u cijelosti uplatio </w:t>
      </w:r>
      <w:proofErr w:type="spellStart"/>
      <w:r w:rsidR="00725A06">
        <w:t>kupovninu</w:t>
      </w:r>
      <w:proofErr w:type="spellEnd"/>
      <w:r w:rsidR="00725A06">
        <w:t xml:space="preserve">, </w:t>
      </w:r>
      <w:r w:rsidR="00725A06" w:rsidRPr="00DA4219">
        <w:t xml:space="preserve">u skladu s odredbom čl. </w:t>
      </w:r>
      <w:r w:rsidR="00725A06">
        <w:t>108. st. 4</w:t>
      </w:r>
      <w:r w:rsidR="00725A06" w:rsidRPr="00DA4219">
        <w:t>. Ovršnog zakona („Nar</w:t>
      </w:r>
      <w:r w:rsidR="00725A06">
        <w:t>odne novine“ br. 112/12, 25/13,</w:t>
      </w:r>
      <w:r w:rsidR="00725A06" w:rsidRPr="00DA4219">
        <w:t xml:space="preserve"> 93/14</w:t>
      </w:r>
      <w:r w:rsidR="00725A06">
        <w:t>, 55/16 i 73/17,</w:t>
      </w:r>
      <w:r w:rsidR="00725A06" w:rsidRPr="00DA4219">
        <w:t xml:space="preserve"> dalje: OZ)</w:t>
      </w:r>
      <w:r w:rsidR="00725A06">
        <w:t xml:space="preserve"> u vezi sa Stečajnim zakonom ("Narodne novine" broj 71/15 i 104/17)</w:t>
      </w:r>
      <w:r w:rsidR="00725A06" w:rsidRPr="00DA4219">
        <w:t>, sud</w:t>
      </w:r>
      <w:r w:rsidR="0061654B">
        <w:t xml:space="preserve"> je</w:t>
      </w:r>
      <w:r w:rsidR="00725A06" w:rsidRPr="00DA4219">
        <w:t xml:space="preserve"> odlučio kao u izreci.</w:t>
      </w:r>
    </w:p>
    <w:p w:rsidRDefault="00B3512F" w:rsidP="00177D52" w:rsidR="00B3512F" w:rsidRPr="00DA4219">
      <w:pPr>
        <w:jc w:val="both"/>
      </w:pP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1654B">
        <w:t>5</w:t>
      </w:r>
      <w:r w:rsidR="00A57E38" w:rsidRPr="00A57E38">
        <w:t xml:space="preserve">. </w:t>
      </w:r>
      <w:r w:rsidR="0061654B">
        <w:t>travnja</w:t>
      </w:r>
      <w:r w:rsidR="00A57E38" w:rsidRPr="00A57E38">
        <w:t xml:space="preserve"> </w:t>
      </w:r>
      <w:r w:rsidR="009A3644" w:rsidRPr="00DA4219">
        <w:t>201</w:t>
      </w:r>
      <w:r w:rsidR="00591E85">
        <w:t>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</w:t>
      </w:r>
      <w:r w:rsidR="00B62DA1">
        <w:rPr>
          <w:rFonts w:cs="Times New Roman" w:hAnsi="Times New Roman" w:ascii="Times New Roman"/>
          <w:sz w:val="24"/>
        </w:rPr>
        <w:t xml:space="preserve">                        </w:t>
      </w:r>
      <w:r w:rsidRPr="00DA4219">
        <w:rPr>
          <w:rFonts w:cs="Times New Roman" w:hAnsi="Times New Roman" w:ascii="Times New Roman"/>
          <w:sz w:val="24"/>
        </w:rPr>
        <w:t>SUDAC:</w:t>
      </w:r>
    </w:p>
    <w:p w:rsidRDefault="00B62DA1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4A5C80">
        <w:rPr>
          <w:rFonts w:cs="Times New Roman" w:hAnsi="Times New Roman" w:ascii="Times New Roman"/>
          <w:sz w:val="24"/>
        </w:rPr>
        <w:t xml:space="preserve"> </w:t>
      </w:r>
      <w:r w:rsidR="0011723E">
        <w:rPr>
          <w:rFonts w:cs="Times New Roman" w:hAnsi="Times New Roman" w:ascii="Times New Roman"/>
          <w:sz w:val="24"/>
        </w:rPr>
        <w:t xml:space="preserve"> </w:t>
      </w:r>
      <w:r w:rsidR="00D50DAC">
        <w:rPr>
          <w:rFonts w:cs="Times New Roman" w:hAnsi="Times New Roman" w:ascii="Times New Roman"/>
          <w:sz w:val="24"/>
        </w:rPr>
        <w:t>Nikolina Dorić Hadžisejdić</w:t>
      </w:r>
      <w:r w:rsidR="004A5C80">
        <w:rPr>
          <w:rFonts w:cs="Times New Roman" w:hAnsi="Times New Roman" w:ascii="Times New Roman"/>
          <w:sz w:val="24"/>
        </w:rPr>
        <w:t>, v.r.</w:t>
      </w:r>
    </w:p>
    <w:p w:rsidRDefault="00B62DA1" w:rsidP="00177D52" w:rsidR="00B62DA1">
      <w:pPr>
        <w:jc w:val="both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11723E" w:rsidP="00177D52" w:rsidR="0011723E">
      <w:pPr>
        <w:jc w:val="both"/>
      </w:pPr>
    </w:p>
    <w:p w:rsidRDefault="004A5C80" w:rsidP="007B64C7" w:rsidR="004A5C8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A5C80" w:rsidP="007B64C7" w:rsidR="004A5C8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A5C80" w:rsidP="00177D52" w:rsidR="004A5C80">
      <w:pPr>
        <w:jc w:val="both"/>
      </w:pPr>
    </w:p>
    <w:sectPr w:rsidSect="00B62DA1" w:rsidR="004A5C8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C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A57E38">
      <w:t>651</w:t>
    </w:r>
    <w:r w:rsidR="00373F65">
      <w:t>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C236C"/>
    <w:multiLevelType w:val="hybridMultilevel"/>
    <w:tmpl w:val="772664A0"/>
    <w:lvl w:tplc="6862EE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1723E"/>
    <w:rsid w:val="0015399C"/>
    <w:rsid w:val="00177D52"/>
    <w:rsid w:val="002271A8"/>
    <w:rsid w:val="002C728F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152B2"/>
    <w:rsid w:val="00467759"/>
    <w:rsid w:val="004A0B02"/>
    <w:rsid w:val="004A5C80"/>
    <w:rsid w:val="004D0836"/>
    <w:rsid w:val="0053727E"/>
    <w:rsid w:val="00550E4D"/>
    <w:rsid w:val="005773A5"/>
    <w:rsid w:val="00591E85"/>
    <w:rsid w:val="0061654B"/>
    <w:rsid w:val="006607FA"/>
    <w:rsid w:val="00667DE3"/>
    <w:rsid w:val="006709F0"/>
    <w:rsid w:val="00671589"/>
    <w:rsid w:val="00671D1A"/>
    <w:rsid w:val="00682771"/>
    <w:rsid w:val="006C24EA"/>
    <w:rsid w:val="00725A06"/>
    <w:rsid w:val="007701F3"/>
    <w:rsid w:val="00781805"/>
    <w:rsid w:val="0079562A"/>
    <w:rsid w:val="007A1E69"/>
    <w:rsid w:val="007C5F00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57E38"/>
    <w:rsid w:val="00A7643B"/>
    <w:rsid w:val="00AF24B5"/>
    <w:rsid w:val="00B10ADE"/>
    <w:rsid w:val="00B3512F"/>
    <w:rsid w:val="00B62DA1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50DAC"/>
    <w:rsid w:val="00DA4219"/>
    <w:rsid w:val="00DE3A6D"/>
    <w:rsid w:val="00E00B4D"/>
    <w:rsid w:val="00E02ED7"/>
    <w:rsid w:val="00E51951"/>
    <w:rsid w:val="00E55064"/>
    <w:rsid w:val="00E92F8F"/>
    <w:rsid w:val="00EA2D54"/>
    <w:rsid w:val="00EC060F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1338</properties:Characters>
  <properties:Lines>44</properties:Lines>
  <properties:Paragraphs>18</properties:Paragraphs>
  <properties:TotalTime>224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2017-12-15T13:09:00Z</dcterms:created>
  <dc:creator>nribaric</dc:creator>
  <cp:lastModifiedBy>Valentina Gabud</cp:lastModifiedBy>
  <cp:lastPrinted>2018-04-05T09:47:00Z</cp:lastPrinted>
  <dcterms:modified xmlns:xsi="http://www.w3.org/2001/XMLSchema-instance" xsi:type="dcterms:W3CDTF">2018-04-05T09:47:00Z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(20. zaključak-o predaji nekretnine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