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70dd" w14:paraId="af770dd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>1124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nad dužnikom </w:t>
      </w:r>
      <w:r w:rsidR="00E80D66" w:rsidRP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>SMART STUDIO d.o.o. za trgovinu, usluge i proizvodnju, OIB:55565167015, MBS:080390360, iz Zagreba, Dominika Mandića 79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E80D66" w:rsidRPr="00E80D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SMART STUDIO d.o.o. za trgovinu, usluge i proizvodnju, OIB:55565167015, MBS:080390360, iz Zagreba, Dominika Mandića 79</w:t>
      </w:r>
      <w:r w:rsidR="00103951" w:rsidRP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FD19C7" w:rsidRP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 BIŠĆAN, Zagreb, Jurišićeva 10, OIB: 99116868296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CB5E78" w:rsidRPr="00CB5E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E80D66" w:rsidRPr="00E80D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1124</w:t>
      </w:r>
      <w:r w:rsidRPr="00E80D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E80D66" w:rsidRPr="00E80D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FD19C7" w:rsidRP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 BIŠĆAN, Zagreb, Jurišićeva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FD19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je zahtjev za provedbu skraćenog stečajnog postupka temeljem činjenica da je račun dužnika na dan 1. rujna 2015. u neprekidnoj blokadi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324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103951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kupnom iznosu od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873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te da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nema zaposlenih</w:t>
      </w:r>
      <w:r w:rsidR="0099599F">
        <w:rPr>
          <w:rFonts w:cs="Times New Roman" w:eastAsia="Times New Roman" w:hAnsi="Times New Roman" w:ascii="Times New Roman"/>
          <w:sz w:val="24"/>
          <w:szCs w:val="24"/>
          <w:lang w:eastAsia="hr-HR"/>
        </w:rPr>
        <w:t>, bez navođenja podataka o imovini dužnika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A5C2F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podnesenog zahtjeva Sud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sukladno odredbi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članka 430. Stečajnog zakona (NN 71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15) objavio oglas kojim su pozvani vjerovnici da predlo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že otvaranje stečajnog postupka.</w:t>
      </w:r>
    </w:p>
    <w:p w:rsidRDefault="00BC25EC" w:rsidP="00363E90" w:rsidR="002815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financija, Porezna uprava, OIB:18683136487, zastupana po Županijskom državnom odvjetništvu u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vjerovnik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potraživanja u iznosu od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941</w:t>
      </w:r>
      <w:r w:rsidR="0010395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89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podnijela je prijedlog za otvaranje stečajnog postupka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1039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uz navod da imovinu dužnika čin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i osobni automobil Suzuki 1.5 GLX SX4 2008.</w:t>
      </w:r>
    </w:p>
    <w:p w:rsidRDefault="00281564" w:rsidP="00C248FB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D53E67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53E67" w:rsidP="00D53E67" w:rsidR="00D53E67" w:rsidRPr="00D53E6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53E67" w:rsidP="00D53E67" w:rsidR="00D53E67" w:rsidRPr="00D53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  <w:t>Za točnost otpravka - ovlašteni službenik</w:t>
      </w:r>
    </w:p>
    <w:p w:rsidRDefault="00D53E67" w:rsidP="00D53E67" w:rsidR="00D53E67" w:rsidRPr="00D53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</w:r>
      <w:r w:rsidRPr="00D53E67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D53E67" w:rsidP="00D53E67" w:rsidR="00D53E67" w:rsidRPr="00D53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3E90" w:rsidP="00D53E67" w:rsidR="00B1179E" w:rsidRPr="00D53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3E67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126163" w:rsidR="00B1179E" w:rsidRPr="00D53E67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3E67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E80D66">
      <w:t>1124</w:t>
    </w:r>
    <w:r>
      <w:t>/1</w:t>
    </w:r>
    <w:r w:rsidR="00E80D66">
      <w:t>6</w:t>
    </w:r>
  </w:p>
  <w:p w:rsidRDefault="00D53E6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03951"/>
    <w:rsid w:val="00126163"/>
    <w:rsid w:val="001A7610"/>
    <w:rsid w:val="00224238"/>
    <w:rsid w:val="00281564"/>
    <w:rsid w:val="002A5ECC"/>
    <w:rsid w:val="00306762"/>
    <w:rsid w:val="00323199"/>
    <w:rsid w:val="00363E90"/>
    <w:rsid w:val="00393EDA"/>
    <w:rsid w:val="00444877"/>
    <w:rsid w:val="004F06D0"/>
    <w:rsid w:val="005F6BD0"/>
    <w:rsid w:val="0066528A"/>
    <w:rsid w:val="00735E80"/>
    <w:rsid w:val="00881DA9"/>
    <w:rsid w:val="008A0731"/>
    <w:rsid w:val="0099198B"/>
    <w:rsid w:val="0099599F"/>
    <w:rsid w:val="009A5C2F"/>
    <w:rsid w:val="009C3A74"/>
    <w:rsid w:val="00A24620"/>
    <w:rsid w:val="00AD413F"/>
    <w:rsid w:val="00AF1638"/>
    <w:rsid w:val="00B1179E"/>
    <w:rsid w:val="00B627D3"/>
    <w:rsid w:val="00BC25EC"/>
    <w:rsid w:val="00C248FB"/>
    <w:rsid w:val="00C8443D"/>
    <w:rsid w:val="00CA6AB4"/>
    <w:rsid w:val="00CB5E78"/>
    <w:rsid w:val="00D53E67"/>
    <w:rsid w:val="00D746D2"/>
    <w:rsid w:val="00DA42CC"/>
    <w:rsid w:val="00E4445F"/>
    <w:rsid w:val="00E80D66"/>
    <w:rsid w:val="00EA63D2"/>
    <w:rsid w:val="00EC17FF"/>
    <w:rsid w:val="00F43B1B"/>
    <w:rsid w:val="00FB5FA3"/>
    <w:rsid w:val="00F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D53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E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3E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3E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3E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53E67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D53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3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3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3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53E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STUDIO d.o.o.</izvorni_sadrzaj>
    <derivirana_varijabla naziv="DomainObject.Predmet.ProtustrankaFormated_1">  SMART STUDIO d.o.o.</derivirana_varijabla>
  </DomainObject.Predmet.ProtustrankaFormated>
  <DomainObject.Predmet.ProtustrankaFormatedOIB>
    <izvorni_sadrzaj>  SMART STUDIO d.o.o., OIB 55565167015</izvorni_sadrzaj>
    <derivirana_varijabla naziv="DomainObject.Predmet.ProtustrankaFormatedOIB_1">  SMART STUDIO d.o.o., OIB 55565167015</derivirana_varijabla>
  </DomainObject.Predmet.ProtustrankaFormatedOIB>
  <DomainObject.Predmet.ProtustrankaFormatedWithAdress>
    <izvorni_sadrzaj> SMART STUDIO d.o.o., Dominika Mandića 79, 10000 Zagreb</izvorni_sadrzaj>
    <derivirana_varijabla naziv="DomainObject.Predmet.ProtustrankaFormatedWithAdress_1"> SMART STUDIO d.o.o., Dominika Mandića 79, 10000 Zagreb</derivirana_varijabla>
  </DomainObject.Predmet.ProtustrankaFormatedWithAdress>
  <DomainObject.Predmet.ProtustrankaFormatedWithAdressOIB>
    <izvorni_sadrzaj> SMART STUDIO d.o.o., OIB 55565167015, Dominika Mandića 79, 10000 Zagreb</izvorni_sadrzaj>
    <derivirana_varijabla naziv="DomainObject.Predmet.ProtustrankaFormatedWithAdressOIB_1"> SMART STUDIO d.o.o., OIB 55565167015, Dominika Mandića 79, 10000 Zagreb</derivirana_varijabla>
  </DomainObject.Predmet.ProtustrankaFormatedWithAdressOIB>
  <DomainObject.Predmet.ProtustrankaWithAdress>
    <izvorni_sadrzaj>SMART STUDIO d.o.o. Dominika Mandića 79, 10000 Zagreb</izvorni_sadrzaj>
    <derivirana_varijabla naziv="DomainObject.Predmet.ProtustrankaWithAdress_1">SMART STUDIO d.o.o. Dominika Mandića 79, 10000 Zagreb</derivirana_varijabla>
  </DomainObject.Predmet.ProtustrankaWithAdress>
  <DomainObject.Predmet.ProtustrankaWithAdressOIB>
    <izvorni_sadrzaj>SMART STUDIO d.o.o., OIB 55565167015, Dominika Mandića 79, 10000 Zagreb</izvorni_sadrzaj>
    <derivirana_varijabla naziv="DomainObject.Predmet.ProtustrankaWithAdressOIB_1">SMART STUDIO d.o.o., OIB 55565167015, Dominika Mandića 79, 10000 Zagreb</derivirana_varijabla>
  </DomainObject.Predmet.ProtustrankaWithAdressOIB>
  <DomainObject.Predmet.ProtustrankaNazivFormated>
    <izvorni_sadrzaj>SMART STUDIO d.o.o.</izvorni_sadrzaj>
    <derivirana_varijabla naziv="DomainObject.Predmet.ProtustrankaNazivFormated_1">SMART STUDIO d.o.o.</derivirana_varijabla>
  </DomainObject.Predmet.ProtustrankaNazivFormated>
  <DomainObject.Predmet.ProtustrankaNazivFormatedOIB>
    <izvorni_sadrzaj>SMART STUDIO d.o.o., OIB 55565167015</izvorni_sadrzaj>
    <derivirana_varijabla naziv="DomainObject.Predmet.ProtustrankaNazivFormatedOIB_1">SMART STUDIO d.o.o., OIB 55565167015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STUDIO d.o.o.</item>
    </izvorni_sadrzaj>
    <derivirana_varijabla naziv="DomainObject.Predmet.ProtuStrankaListFormated_1">
      <item>SMART STUDIO d.o.o.</item>
    </derivirana_varijabla>
  </DomainObject.Predmet.ProtuStrankaListFormated>
  <DomainObject.Predmet.ProtuStrankaListFormatedOIB>
    <izvorni_sadrzaj>
      <item>SMART STUDIO d.o.o., OIB 55565167015</item>
    </izvorni_sadrzaj>
    <derivirana_varijabla naziv="DomainObject.Predmet.ProtuStrankaListFormatedOIB_1">
      <item>SMART STUDIO d.o.o., OIB 55565167015</item>
    </derivirana_varijabla>
  </DomainObject.Predmet.ProtuStrankaListFormatedOIB>
  <DomainObject.Predmet.ProtuStrankaListFormatedWithAdress>
    <izvorni_sadrzaj>
      <item>SMART STUDIO d.o.o., Dominika Mandića 79, 10000 Zagreb</item>
    </izvorni_sadrzaj>
    <derivirana_varijabla naziv="DomainObject.Predmet.ProtuStrankaListFormatedWithAdress_1">
      <item>SMART STUDIO d.o.o., Dominika Mandića 79, 10000 Zagreb</item>
    </derivirana_varijabla>
  </DomainObject.Predmet.ProtuStrankaListFormatedWithAdress>
  <DomainObject.Predmet.ProtuStrankaListFormatedWithAdressOIB>
    <izvorni_sadrzaj>
      <item>SMART STUDIO d.o.o., OIB 55565167015, Dominika Mandića 79, 10000 Zagreb</item>
    </izvorni_sadrzaj>
    <derivirana_varijabla naziv="DomainObject.Predmet.ProtuStrankaListFormatedWithAdressOIB_1">
      <item>SMART STUDIO d.o.o., OIB 55565167015, Dominika Mandića 79, 10000 Zagreb</item>
    </derivirana_varijabla>
  </DomainObject.Predmet.ProtuStrankaListFormatedWithAdressOIB>
  <DomainObject.Predmet.ProtuStrankaListNazivFormated>
    <izvorni_sadrzaj>
      <item>SMART STUDIO d.o.o.</item>
    </izvorni_sadrzaj>
    <derivirana_varijabla naziv="DomainObject.Predmet.ProtuStrankaListNazivFormated_1">
      <item>SMART STUDIO d.o.o.</item>
    </derivirana_varijabla>
  </DomainObject.Predmet.ProtuStrankaListNazivFormated>
  <DomainObject.Predmet.ProtuStrankaListNazivFormatedOIB>
    <izvorni_sadrzaj>
      <item>SMART STUDIO d.o.o., OIB 55565167015</item>
    </izvorni_sadrzaj>
    <derivirana_varijabla naziv="DomainObject.Predmet.ProtuStrankaListNazivFormatedOIB_1">
      <item>SMART STUDIO d.o.o., OIB 55565167015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STUDIO d.o.o.</izvorni_sadrzaj>
    <derivirana_varijabla naziv="DomainObject.Predmet.ProtustrankaIDrugi_1">SMART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STUDIO d.o.o., OIB 55565167015, Dominika Mandića 79, 10000 Zagreb</izvorni_sadrzaj>
    <derivirana_varijabla naziv="DomainObject.Predmet.ProtustrankaIDrugiAdressOIB_1">SMART STUDIO d.o.o., OIB 55565167015, Dominika Mandića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STUDIO d.o.o.</item>
    </izvorni_sadrzaj>
    <derivirana_varijabla naziv="DomainObject.Predmet.SudioniciListNaziv_1">
      <item>FINA Regionalni centar Zagreb</item>
      <item>SMART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STUDIO d.o.o., OIB 55565167015, Dominika Mandića 79,10000 Zagreb</item>
    </izvorni_sadrzaj>
    <derivirana_varijabla naziv="DomainObject.Predmet.SudioniciListAdressOIB_1">
      <item>FINA Regionalni centar Zagreb, OIB 85821130368, Trg svibanjskih žrtava 1995. br. 1,10000 Zagreb</item>
      <item>SMART STUDIO d.o.o., OIB 55565167015, Dominika Mandića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55565167015</item>
    </izvorni_sadrzaj>
    <derivirana_varijabla naziv="DomainObject.Predmet.SudioniciListNazivOIB_1">
      <item>, OIB 85821130368</item>
      <item>, OIB 55565167015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4112</properties:Characters>
  <properties:Lines>92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2016-03-29T11:37:00Z</dcterms:created>
  <dc:creator>Mislav Kolakušić</dc:creator>
  <cp:lastModifiedBy>Ivana Stampf</cp:lastModifiedBy>
  <cp:lastPrinted>2016-03-29T11:58:00Z</cp:lastPrinted>
  <dcterms:modified xmlns:xsi="http://www.w3.org/2001/XMLSchema-instance" xsi:type="dcterms:W3CDTF">2016-03-29T12:05:00Z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