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1c77b" w14:paraId="6c1c77b" w:rsidRDefault="0080527E" w:rsidP="0080527E" w:rsidR="0080527E">
      <w:pPr>
        <w:pStyle w:val="FiksniRH"/>
        <w:spacing w:before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1125220</wp:posOffset>
            </wp:positionH>
            <wp:positionV relativeFrom="page">
              <wp:posOffset>224790</wp:posOffset>
            </wp:positionV>
            <wp:extent cy="961390" cx="720090"/>
            <wp:effectExtent b="0" r="381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</w:t>
      </w:r>
    </w:p>
    <w:p w:rsidRDefault="0080527E" w:rsidP="0080527E" w:rsidR="0080527E">
      <w:pPr>
        <w:pStyle w:val="SudSjedite"/>
        <w:rPr>
          <w:rStyle w:val="PozadinaSvijetloZuta"/>
        </w:rPr>
      </w:pPr>
      <w:r>
        <w:tab/>
      </w:r>
    </w:p>
    <w:p w:rsidRDefault="0080527E" w:rsidP="0080527E" w:rsidR="0080527E">
      <w:pPr>
        <w:tabs>
          <w:tab w:pos="7088" w:val="left"/>
        </w:tabs>
      </w:pPr>
      <w:r>
        <w:t xml:space="preserve">REPUBLIKA HRVATSKA </w:t>
      </w:r>
      <w:r>
        <w:tab/>
        <w:t>3/St-</w:t>
      </w:r>
      <w:r w:rsidR="005821F9">
        <w:t>240/2015-235</w:t>
      </w:r>
    </w:p>
    <w:p w:rsidRDefault="0080527E" w:rsidP="0080527E" w:rsidR="0080527E">
      <w:r>
        <w:t>TRGOVAČKI SUD U OSIJEKU</w:t>
      </w:r>
    </w:p>
    <w:p w:rsidRDefault="0080527E" w:rsidP="0080527E" w:rsidR="0080527E">
      <w:r>
        <w:t>STALNA SLUŽBA U SLAVONSKOM BRODU</w:t>
      </w:r>
    </w:p>
    <w:p w:rsidRDefault="0080527E" w:rsidP="0080527E" w:rsidR="0080527E">
      <w:r>
        <w:t>TRG POBJEDE 13</w:t>
      </w:r>
    </w:p>
    <w:p w:rsidRDefault="0080527E" w:rsidP="0080527E" w:rsidR="0080527E">
      <w:r>
        <w:t>SLAVONSKI BROD</w:t>
      </w:r>
    </w:p>
    <w:p w:rsidRDefault="0080527E" w:rsidP="0080527E" w:rsidR="0080527E">
      <w:pPr>
        <w:jc w:val="center"/>
        <w:rPr>
          <w:b/>
          <w:bCs/>
        </w:rPr>
      </w:pPr>
      <w:r>
        <w:rPr>
          <w:b/>
          <w:bCs/>
        </w:rPr>
        <w:t>Z A K L J U Č A K</w:t>
      </w:r>
    </w:p>
    <w:p w:rsidRDefault="0080527E" w:rsidP="0080527E" w:rsidR="0080527E">
      <w:pPr>
        <w:jc w:val="both"/>
      </w:pPr>
      <w:r>
        <w:t xml:space="preserve">            TRGOVAČKI SUD U OSIJEKU, STALNA SLUŽBA U SLAVONSKOM BRODU, po stečajnom sucu Danieli Martini Maoduš, u postupku stečaja nad dužnikom </w:t>
      </w:r>
      <w:r w:rsidR="00EE5BFA">
        <w:t>FENIX d.o.o. u stečaju, Slavonski Brod, Vinogradska 2F, OIB: 11119953057</w:t>
      </w:r>
      <w:r>
        <w:t>, zastupana po stečajnom upra</w:t>
      </w:r>
      <w:r w:rsidR="004605FF">
        <w:t xml:space="preserve">vitelju </w:t>
      </w:r>
      <w:r w:rsidR="00EE5BFA">
        <w:t>Nikoli Kruljcu iz Malina, Našice</w:t>
      </w:r>
      <w:r>
        <w:t xml:space="preserve">, dana </w:t>
      </w:r>
      <w:r w:rsidR="00EE5BFA">
        <w:t>1</w:t>
      </w:r>
      <w:r w:rsidR="00DE3E5C">
        <w:t>4</w:t>
      </w:r>
      <w:r>
        <w:t>. ožujka 2018.</w:t>
      </w:r>
    </w:p>
    <w:p w:rsidRDefault="0080527E" w:rsidP="0080527E" w:rsidR="0080527E">
      <w:pPr>
        <w:jc w:val="center"/>
        <w:rPr>
          <w:bCs/>
        </w:rPr>
      </w:pPr>
      <w:r>
        <w:rPr>
          <w:bCs/>
        </w:rPr>
        <w:t>z a k l j u č i o     j e</w:t>
      </w:r>
    </w:p>
    <w:p w:rsidRDefault="0080527E" w:rsidP="0080527E" w:rsidR="0080527E">
      <w:pPr>
        <w:ind w:firstLine="708"/>
        <w:jc w:val="both"/>
      </w:pPr>
      <w:r>
        <w:t xml:space="preserve">I - Nalaže se Financijskoj agenciji, RC Osijek, L. Jagera 1-3, Osijek, u predmetu elektroničke javne dražbe ID nadmetanja </w:t>
      </w:r>
      <w:r w:rsidR="00C93C60">
        <w:t>6423</w:t>
      </w:r>
      <w:r w:rsidR="000504EB">
        <w:t xml:space="preserve"> </w:t>
      </w:r>
      <w:r>
        <w:t>izvršiti povrate jamčevine:</w:t>
      </w:r>
    </w:p>
    <w:p w:rsidRDefault="000504EB" w:rsidP="0080527E" w:rsidR="0080527E">
      <w:pPr>
        <w:ind w:firstLine="708"/>
      </w:pPr>
      <w:r>
        <w:rPr>
          <w:b/>
        </w:rPr>
        <w:t xml:space="preserve">a) </w:t>
      </w:r>
      <w:r w:rsidR="00C93C60">
        <w:rPr>
          <w:b/>
        </w:rPr>
        <w:t>MIJO ZRAKIĆ, Josipa Runjanina 74, Slavonski Brod, OIB: 65963297705 kao vl. obrta MD INTERIJER, Josipa Runjanina 74, Slavonski Brod</w:t>
      </w:r>
      <w:r w:rsidR="0080527E">
        <w:rPr>
          <w:b/>
        </w:rPr>
        <w:t xml:space="preserve"> (redni broj </w:t>
      </w:r>
      <w:r w:rsidR="00C93C60">
        <w:rPr>
          <w:b/>
        </w:rPr>
        <w:t>2</w:t>
      </w:r>
      <w:r w:rsidR="0080527E">
        <w:rPr>
          <w:b/>
        </w:rPr>
        <w:t xml:space="preserve">, tablice Fine redni broj III), ID ponuditelja </w:t>
      </w:r>
      <w:r w:rsidR="00C93C60">
        <w:rPr>
          <w:b/>
        </w:rPr>
        <w:t>1840, naznačeno u tablici rb. 8</w:t>
      </w:r>
    </w:p>
    <w:p w:rsidRDefault="00C93C60" w:rsidP="0080527E" w:rsidR="0080527E">
      <w:pPr>
        <w:ind w:firstLine="708"/>
        <w:jc w:val="both"/>
      </w:pPr>
      <w:r>
        <w:rPr>
          <w:b/>
        </w:rPr>
        <w:t>655.038,89</w:t>
      </w:r>
      <w:r w:rsidR="0080527E">
        <w:rPr>
          <w:b/>
        </w:rPr>
        <w:t xml:space="preserve"> kn</w:t>
      </w:r>
      <w:r w:rsidR="0080527E">
        <w:t xml:space="preserve"> s računa Financijske agencije na koji je izvršena uplata jamčevine HR3323900011300028779 na račun ponuditelja HR</w:t>
      </w:r>
      <w:r>
        <w:t>1324850031100294528</w:t>
      </w:r>
      <w:r w:rsidR="0080527E">
        <w:t>.</w:t>
      </w:r>
    </w:p>
    <w:p w:rsidRDefault="00C93C60" w:rsidP="00C93C60" w:rsidR="00C93C60">
      <w:pPr>
        <w:ind w:firstLine="708"/>
      </w:pPr>
      <w:r>
        <w:rPr>
          <w:b/>
        </w:rPr>
        <w:t>b) ŠTED-INVEST d.o.o., Slavonska avenija 3, Zagreb, OIB: 88831481655 (redni broj 1, tablice Fine redni broj III), ID ponuditelja 1844, naznačeno u tablici rb. 7</w:t>
      </w:r>
    </w:p>
    <w:p w:rsidRDefault="00C93C60" w:rsidP="00C93C60" w:rsidR="00C93C60">
      <w:pPr>
        <w:ind w:firstLine="708"/>
        <w:jc w:val="both"/>
      </w:pPr>
      <w:r>
        <w:rPr>
          <w:b/>
        </w:rPr>
        <w:t>655.038,89 kn</w:t>
      </w:r>
      <w:r>
        <w:t xml:space="preserve"> s računa Financijske agencije na koji je izvršena uplata jamčevine HR3323900011300028779 na račun ponuditelja HR9424020061100427349.</w:t>
      </w:r>
    </w:p>
    <w:p w:rsidRDefault="00C93C60" w:rsidP="00C93C60" w:rsidR="00C93C60">
      <w:pPr>
        <w:ind w:firstLine="708"/>
      </w:pPr>
      <w:r>
        <w:rPr>
          <w:b/>
        </w:rPr>
        <w:t>c) KOŽUL d.o.o., Vinogradska 2G, Slavonski Brod, OIB: 99080771351 (redni broj 4, tablice Fine redni broj III), ID ponuditelja 1814, naznačeno u tablici rb. 7</w:t>
      </w:r>
    </w:p>
    <w:p w:rsidRDefault="00C93C60" w:rsidP="00C93C60" w:rsidR="00C93C60">
      <w:pPr>
        <w:ind w:firstLine="708"/>
        <w:jc w:val="both"/>
      </w:pPr>
      <w:r>
        <w:rPr>
          <w:b/>
        </w:rPr>
        <w:t>655.038,89 kn</w:t>
      </w:r>
      <w:r>
        <w:t xml:space="preserve"> s računa Financijske agencije na koji je izvršena uplata jamčevine HR3323900011300028779 na račun ponuditelja HR5324020061100534981.</w:t>
      </w:r>
    </w:p>
    <w:p w:rsidRDefault="00DE3E5C" w:rsidP="000504EB" w:rsidR="00DE3E5C">
      <w:pPr>
        <w:ind w:firstLine="708" w:left="2832"/>
        <w:jc w:val="both"/>
      </w:pPr>
    </w:p>
    <w:p w:rsidRDefault="00DE3E5C" w:rsidP="000504EB" w:rsidR="00DE3E5C">
      <w:pPr>
        <w:ind w:firstLine="708" w:left="2832"/>
        <w:jc w:val="both"/>
      </w:pPr>
    </w:p>
    <w:p w:rsidRDefault="00DE3E5C" w:rsidP="000504EB" w:rsidR="00DE3E5C">
      <w:pPr>
        <w:ind w:firstLine="708" w:left="2832"/>
        <w:jc w:val="both"/>
      </w:pPr>
    </w:p>
    <w:p w:rsidRDefault="00DE3E5C" w:rsidP="000504EB" w:rsidR="00DE3E5C">
      <w:pPr>
        <w:ind w:firstLine="708" w:left="2832"/>
        <w:jc w:val="both"/>
      </w:pPr>
    </w:p>
    <w:p w:rsidRDefault="00DE3E5C" w:rsidP="000504EB" w:rsidR="00DE3E5C">
      <w:pPr>
        <w:ind w:firstLine="708" w:left="2832"/>
        <w:jc w:val="both"/>
      </w:pPr>
    </w:p>
    <w:p w:rsidRDefault="00604B9E" w:rsidP="00604B9E" w:rsidR="00DE3E5C">
      <w:pPr>
        <w:ind w:firstLine="708" w:left="6372"/>
        <w:jc w:val="both"/>
      </w:pPr>
      <w:r>
        <w:lastRenderedPageBreak/>
        <w:t>3/St-240/2015-23</w:t>
      </w:r>
      <w:r w:rsidR="006D4070">
        <w:t>5</w:t>
      </w:r>
    </w:p>
    <w:p w:rsidRDefault="0080527E" w:rsidP="006D4070" w:rsidR="0080527E">
      <w:pPr>
        <w:ind w:firstLine="708" w:left="3540"/>
        <w:jc w:val="both"/>
      </w:pPr>
      <w:r>
        <w:t>Obrazloženje</w:t>
      </w:r>
    </w:p>
    <w:p w:rsidRDefault="0080527E" w:rsidP="0080527E" w:rsidR="0080527E">
      <w:pPr>
        <w:ind w:firstLine="708"/>
        <w:jc w:val="both"/>
      </w:pPr>
      <w:r>
        <w:t xml:space="preserve">Na dražbi putem Fine, a primjenom odredbi čl. 247-249. Stečajnog zakona (NN 71/15; dalje: SZ) utvrđeno je da je nekoliko ponuditelja uplatilo jamčevinu, a između ostalog i </w:t>
      </w:r>
      <w:r w:rsidR="000504EB">
        <w:t>gore navedeni ponuditelji</w:t>
      </w:r>
      <w:r>
        <w:t>.</w:t>
      </w:r>
      <w:r w:rsidR="000504EB">
        <w:t xml:space="preserve"> Kako je rješenje o dosudi postalo pravomoćno, ispunjeni su uvjeti za povratak jamčevine.</w:t>
      </w:r>
    </w:p>
    <w:p w:rsidRDefault="0080527E" w:rsidP="0080527E" w:rsidR="0080527E">
      <w:r>
        <w:tab/>
        <w:t>Stoga je odlučeno kao u izreci.</w:t>
      </w:r>
    </w:p>
    <w:p w:rsidRDefault="0080527E" w:rsidP="0080527E" w:rsidR="0080527E">
      <w:pPr>
        <w:jc w:val="center"/>
      </w:pPr>
      <w:r>
        <w:t xml:space="preserve">U Slavonskom Brodu </w:t>
      </w:r>
      <w:r w:rsidR="00DE3E5C">
        <w:t>14</w:t>
      </w:r>
      <w:r>
        <w:t>. ožujka 2018.</w:t>
      </w:r>
    </w:p>
    <w:p w:rsidRDefault="00604B9E" w:rsidP="0080527E" w:rsidR="00604B9E">
      <w:pPr>
        <w:jc w:val="center"/>
      </w:pPr>
    </w:p>
    <w:p w:rsidRDefault="00604B9E" w:rsidP="0080527E" w:rsidR="00604B9E">
      <w:pPr>
        <w:jc w:val="center"/>
      </w:pPr>
    </w:p>
    <w:p w:rsidRDefault="0080527E" w:rsidP="0080527E" w:rsidR="0080527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80527E" w:rsidP="0080527E" w:rsidR="0080527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Daniela Martini Maoduš</w:t>
      </w:r>
    </w:p>
    <w:p w:rsidRDefault="0080527E" w:rsidP="0080527E" w:rsidR="0080527E"/>
    <w:p w:rsidRDefault="0080527E" w:rsidP="0080527E" w:rsidR="0080527E">
      <w:pPr>
        <w:rPr>
          <w:sz w:val="16"/>
          <w:szCs w:val="16"/>
        </w:rPr>
      </w:pPr>
      <w:r>
        <w:rPr>
          <w:sz w:val="16"/>
          <w:szCs w:val="16"/>
        </w:rPr>
        <w:t>Dostaviti:</w:t>
      </w:r>
    </w:p>
    <w:p w:rsidRDefault="0080527E" w:rsidP="0080527E" w:rsidR="0080527E">
      <w:pPr>
        <w:rPr>
          <w:sz w:val="16"/>
          <w:szCs w:val="16"/>
        </w:rPr>
      </w:pPr>
      <w:r>
        <w:rPr>
          <w:sz w:val="16"/>
          <w:szCs w:val="16"/>
        </w:rPr>
        <w:t>-eOglasna ploča suda</w:t>
      </w:r>
    </w:p>
    <w:p w:rsidRDefault="0080527E" w:rsidP="0080527E" w:rsidR="0080527E">
      <w:r>
        <w:rPr>
          <w:sz w:val="16"/>
          <w:szCs w:val="16"/>
        </w:rPr>
        <w:t>-FINI, poštom</w:t>
      </w:r>
    </w:p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527E"/>
    <w:rsid w:val="000504EB"/>
    <w:rsid w:val="004605FF"/>
    <w:rsid w:val="005821F9"/>
    <w:rsid w:val="005E15FD"/>
    <w:rsid w:val="00604B9E"/>
    <w:rsid w:val="00685E9E"/>
    <w:rsid w:val="006D4070"/>
    <w:rsid w:val="0080527E"/>
    <w:rsid w:val="00B2092C"/>
    <w:rsid w:val="00C93C60"/>
    <w:rsid w:val="00CB577C"/>
    <w:rsid w:val="00D17F22"/>
    <w:rsid w:val="00DE3E5C"/>
    <w:rsid w:val="00E43B8E"/>
    <w:rsid w:val="00EE5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527E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udNaziv" w:type="paragraph">
    <w:name w:val="Sud_Naziv"/>
    <w:basedOn w:val="Normal"/>
    <w:rsid w:val="0080527E"/>
    <w:pPr>
      <w:spacing w:after="0"/>
    </w:pPr>
    <w:rPr>
      <w:b/>
      <w:noProof/>
    </w:rPr>
  </w:style>
  <w:style w:customStyle="true" w:styleId="FiksniRH" w:type="paragraph">
    <w:name w:val="Fiksni RH"/>
    <w:basedOn w:val="Normal"/>
    <w:next w:val="SudNaziv"/>
    <w:rsid w:val="0080527E"/>
    <w:pPr>
      <w:spacing w:after="120" w:before="600"/>
    </w:pPr>
    <w:rPr>
      <w:b/>
      <w:caps/>
    </w:rPr>
  </w:style>
  <w:style w:customStyle="true" w:styleId="SudSjedite" w:type="paragraph">
    <w:name w:val="Sud_Sjedište"/>
    <w:basedOn w:val="Bezproreda"/>
    <w:rsid w:val="0080527E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527E"/>
    <w:rPr>
      <w:color w:val="808080"/>
      <w:bdr w:space="0" w:sz="0" w:color="auto" w:val="none"/>
      <w:shd w:fill="auto" w:color="auto" w:val="clear"/>
    </w:rPr>
  </w:style>
  <w:style w:customStyle="true" w:styleId="PozadinaSvijetloZelena" w:type="character">
    <w:name w:val="Pozadina_SvijetloZelena"/>
    <w:basedOn w:val="Zadanifontodlomka"/>
    <w:rsid w:val="0080527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80527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80527E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0527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0527E"/>
    <w:rPr>
      <w:rFonts w:cs="Tahoma" w:hAnsi="Tahoma" w:ascii="Tahoma"/>
      <w:sz w:val="16"/>
      <w:szCs w:val="16"/>
    </w:rPr>
  </w:style>
  <w:style w:customStyle="true" w:styleId="eSPISCCParagraphDefaultFont" w:type="character">
    <w:name w:val="eSPIS_CC_Paragraph Default Font"/>
    <w:basedOn w:val="Zadanifontodlomka"/>
    <w:rsid w:val="00685E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5E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527E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udNaziv" w:type="paragraph">
    <w:name w:val="Sud_Naziv"/>
    <w:basedOn w:val="Normal"/>
    <w:rsid w:val="0080527E"/>
    <w:pPr>
      <w:spacing w:after="0"/>
    </w:pPr>
    <w:rPr>
      <w:b/>
      <w:noProof/>
    </w:rPr>
  </w:style>
  <w:style w:customStyle="1" w:styleId="FiksniRH" w:type="paragraph">
    <w:name w:val="Fiksni RH"/>
    <w:basedOn w:val="Normal"/>
    <w:next w:val="SudNaziv"/>
    <w:rsid w:val="0080527E"/>
    <w:pPr>
      <w:spacing w:after="120" w:before="600"/>
    </w:pPr>
    <w:rPr>
      <w:b/>
      <w:caps/>
    </w:rPr>
  </w:style>
  <w:style w:customStyle="1" w:styleId="SudSjedite" w:type="paragraph">
    <w:name w:val="Sud_Sjedište"/>
    <w:basedOn w:val="Bezproreda"/>
    <w:rsid w:val="0080527E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527E"/>
    <w:rPr>
      <w:color w:val="808080"/>
      <w:bdr w:color="auto" w:space="0" w:sz="0" w:val="none"/>
      <w:shd w:color="auto" w:fill="auto" w:val="clear"/>
    </w:rPr>
  </w:style>
  <w:style w:customStyle="1" w:styleId="PozadinaSvijetloZelena" w:type="character">
    <w:name w:val="Pozadina_SvijetloZelena"/>
    <w:basedOn w:val="Zadanifontodlomka"/>
    <w:rsid w:val="0080527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80527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80527E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0527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0527E"/>
    <w:rPr>
      <w:rFonts w:ascii="Tahoma" w:cs="Tahoma" w:hAnsi="Tahoma"/>
      <w:sz w:val="16"/>
      <w:szCs w:val="16"/>
    </w:rPr>
  </w:style>
  <w:style w:customStyle="1" w:styleId="eSPISCCParagraphDefaultFont" w:type="character">
    <w:name w:val="eSPIS_CC_Paragraph Default Font"/>
    <w:basedOn w:val="Zadanifontodlomka"/>
    <w:rsid w:val="00685E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5E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9898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2015.</izvorni_sadrzaj>
    <derivirana_varijabla naziv="DomainObject.Predmet.DatumOsnivanja_1">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St-240/2015</izvorni_sadrzaj>
    <derivirana_varijabla naziv="DomainObject.Predmet.OznakaBroj_1">St-240/2015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II ,III i IV kod Dubi , , V i VI dio u ref</izvorni_sadrzaj>
    <derivirana_varijabla naziv="DomainObject.Predmet.PrimjedbaSuca_1">I, II ,III i IV kod Dubi , , V i VI dio u ref</derivirana_varijabla>
  </DomainObject.Predmet.PrimjedbaSuca>
  <DomainObject.Predmet.ProtustrankaFormated>
    <izvorni_sadrzaj>  FENIX društvo s ograničenom odgovornošću za graditeljstvo, trgovinu i usluge</izvorni_sadrzaj>
    <derivirana_varijabla naziv="DomainObject.Predmet.ProtustrankaFormated_1">  FENIX društvo s ograničenom odgovornošću za graditeljstvo, trgovinu i usluge</derivirana_varijabla>
  </DomainObject.Predmet.ProtustrankaFormated>
  <DomainObject.Predmet.ProtustrankaFormatedOIB>
    <izvorni_sadrzaj>  FENIX društvo s ograničenom odgovornošću za graditeljstvo, trgovinu i usluge, OIB 11119953057</izvorni_sadrzaj>
    <derivirana_varijabla naziv="DomainObject.Predmet.ProtustrankaFormatedOIB_1">  FENIX društvo s ograničenom odgovornošću za graditeljstvo, trgovinu i usluge, OIB 11119953057</derivirana_varijabla>
  </DomainObject.Predmet.ProtustrankaFormatedOIB>
  <DomainObject.Predmet.ProtustrankaFormatedWithAdress>
    <izvorni_sadrzaj> FENIX društvo s ograničenom odgovornošću za graditeljstvo, trgovinu i usluge, Vinogradska 2F, 35000 Slavonski Brod</izvorni_sadrzaj>
    <derivirana_varijabla naziv="DomainObject.Predmet.ProtustrankaFormatedWithAdress_1"> FENIX društvo s ograničenom odgovornošću za graditeljstvo, trgovinu i usluge, Vinogradska 2F, 35000 Slavonski Brod</derivirana_varijabla>
  </DomainObject.Predmet.ProtustrankaFormatedWithAdress>
  <DomainObject.Predmet.ProtustrankaFormatedWithAdressOIB>
    <izvorni_sadrzaj> FENIX društvo s ograničenom odgovornošću za graditeljstvo, trgovinu i usluge, OIB 11119953057, Vinogradska 2F, 35000 Slavonski Brod</izvorni_sadrzaj>
    <derivirana_varijabla naziv="DomainObject.Predmet.ProtustrankaFormatedWithAdressOIB_1"> FENIX društvo s ograničenom odgovornošću za graditeljstvo, trgovinu i usluge, OIB 11119953057, Vinogradska 2F, 35000 Slavonski Brod</derivirana_varijabla>
  </DomainObject.Predmet.ProtustrankaFormatedWithAdressOIB>
  <DomainObject.Predmet.ProtustrankaWithAdress>
    <izvorni_sadrzaj>FENIX društvo s ograničenom odgovornošću za graditeljstvo, trgovinu i usluge Vinogradska 2F, 35000 Slavonski Brod</izvorni_sadrzaj>
    <derivirana_varijabla naziv="DomainObject.Predmet.ProtustrankaWithAdress_1">FENIX društvo s ograničenom odgovornošću za graditeljstvo, trgovinu i usluge Vinogradska 2F, 35000 Slavonski Brod</derivirana_varijabla>
  </DomainObject.Predmet.ProtustrankaWithAdress>
  <DomainObject.Predmet.ProtustrankaWithAdressOIB>
    <izvorni_sadrzaj>FENIX društvo s ograničenom odgovornošću za graditeljstvo, trgovinu i usluge, OIB 11119953057, Vinogradska 2F, 35000 Slavonski Brod</izvorni_sadrzaj>
    <derivirana_varijabla naziv="DomainObject.Predmet.ProtustrankaWithAdressOIB_1">FENIX društvo s ograničenom odgovornošću za graditeljstvo, trgovinu i usluge, OIB 11119953057, Vinogradska 2F, 35000 Slavonski Brod</derivirana_varijabla>
  </DomainObject.Predmet.ProtustrankaWithAdressOIB>
  <DomainObject.Predmet.ProtustrankaNazivFormated>
    <izvorni_sadrzaj>FENIX društvo s ograničenom odgovornošću za graditeljstvo, trgovinu i usluge</izvorni_sadrzaj>
    <derivirana_varijabla naziv="DomainObject.Predmet.ProtustrankaNazivFormated_1">FENIX društvo s ograničenom odgovornošću za graditeljstvo, trgovinu i usluge</derivirana_varijabla>
  </DomainObject.Predmet.ProtustrankaNazivFormated>
  <DomainObject.Predmet.ProtustrankaNazivFormatedOIB>
    <izvorni_sadrzaj>FENIX društvo s ograničenom odgovornošću za graditeljstvo, trgovinu i usluge, OIB 11119953057</izvorni_sadrzaj>
    <derivirana_varijabla naziv="DomainObject.Predmet.ProtustrankaNazivFormatedOIB_1">FENIX društvo s ograničenom odgovornošću za graditeljstvo, trgovinu i usluge, OIB 11119953057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FENIX društvo s ograničenom odgovornošću za graditeljstvo, trgovinu i usluge</izvorni_sadrzaj>
    <derivirana_varijabla naziv="DomainObject.Predmet.StrankaFormated_1">  FENIX društvo s ograničenom odgovornošću za graditeljstvo, trgovinu i usluge</derivirana_varijabla>
  </DomainObject.Predmet.StrankaFormated>
  <DomainObject.Predmet.StrankaFormatedOIB>
    <izvorni_sadrzaj>  FENIX društvo s ograničenom odgovornošću za graditeljstvo, trgovinu i usluge, OIB 11119953057</izvorni_sadrzaj>
    <derivirana_varijabla naziv="DomainObject.Predmet.StrankaFormatedOIB_1">  FENIX društvo s ograničenom odgovornošću za graditeljstvo, trgovinu i usluge, OIB 11119953057</derivirana_varijabla>
  </DomainObject.Predmet.StrankaFormatedOIB>
  <DomainObject.Predmet.StrankaFormatedWithAdress>
    <izvorni_sadrzaj> FENIX društvo s ograničenom odgovornošću za graditeljstvo, trgovinu i usluge, Vinogradska 2F, 35000 Slavonski Brod</izvorni_sadrzaj>
    <derivirana_varijabla naziv="DomainObject.Predmet.StrankaFormatedWithAdress_1"> FENIX društvo s ograničenom odgovornošću za graditeljstvo, trgovinu i usluge, Vinogradska 2F, 35000 Slavonski Brod</derivirana_varijabla>
  </DomainObject.Predmet.StrankaFormatedWithAdress>
  <DomainObject.Predmet.StrankaFormatedWithAdressOIB>
    <izvorni_sadrzaj> FENIX društvo s ograničenom odgovornošću za graditeljstvo, trgovinu i usluge, OIB 11119953057, Vinogradska 2F, 35000 Slavonski Brod</izvorni_sadrzaj>
    <derivirana_varijabla naziv="DomainObject.Predmet.StrankaFormatedWithAdressOIB_1"> FENIX društvo s ograničenom odgovornošću za graditeljstvo, trgovinu i usluge, OIB 11119953057, Vinogradska 2F, 35000 Slavonski Brod</derivirana_varijabla>
  </DomainObject.Predmet.StrankaFormatedWithAdressOIB>
  <DomainObject.Predmet.StrankaWithAdress>
    <izvorni_sadrzaj>FENIX društvo s ograničenom odgovornošću za graditeljstvo, trgovinu i usluge Vinogradska 2F,35000 Slavonski Brod</izvorni_sadrzaj>
    <derivirana_varijabla naziv="DomainObject.Predmet.StrankaWithAdress_1">FENIX društvo s ograničenom odgovornošću za graditeljstvo, trgovinu i usluge Vinogradska 2F,35000 Slavonski Brod</derivirana_varijabla>
  </DomainObject.Predmet.StrankaWithAdress>
  <DomainObject.Predmet.StrankaWithAdressOIB>
    <izvorni_sadrzaj>FENIX društvo s ograničenom odgovornošću za graditeljstvo, trgovinu i usluge, OIB 11119953057, Vinogradska 2F,35000 Slavonski Brod</izvorni_sadrzaj>
    <derivirana_varijabla naziv="DomainObject.Predmet.StrankaWithAdressOIB_1">FENIX društvo s ograničenom odgovornošću za graditeljstvo, trgovinu i usluge, OIB 11119953057, Vinogradska 2F,35000 Slavonski Brod</derivirana_varijabla>
  </DomainObject.Predmet.StrankaWithAdressOIB>
  <DomainObject.Predmet.StrankaNazivFormated>
    <izvorni_sadrzaj>FENIX društvo s ograničenom odgovornošću za graditeljstvo, trgovinu i usluge</izvorni_sadrzaj>
    <derivirana_varijabla naziv="DomainObject.Predmet.StrankaNazivFormated_1">FENIX društvo s ograničenom odgovornošću za graditeljstvo, trgovinu i usluge</derivirana_varijabla>
  </DomainObject.Predmet.StrankaNazivFormated>
  <DomainObject.Predmet.StrankaNazivFormatedOIB>
    <izvorni_sadrzaj>FENIX društvo s ograničenom odgovornošću za graditeljstvo, trgovinu i usluge, OIB 11119953057</izvorni_sadrzaj>
    <derivirana_varijabla naziv="DomainObject.Predmet.StrankaNazivFormatedOIB_1">FENIX društvo s ograničenom odgovornošću za graditeljstvo, trgovinu i usluge, OIB 11119953057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FENIX društvo s ograničenom odgovornošću za graditeljstvo, trgovinu i usluge</item>
    </izvorni_sadrzaj>
    <derivirana_varijabla naziv="DomainObject.Predmet.StrankaListFormated_1">
      <item>FENIX društvo s ograničenom odgovornošću za graditeljstvo, trgovinu i usluge</item>
    </derivirana_varijabla>
  </DomainObject.Predmet.StrankaListFormated>
  <DomainObject.Predmet.StrankaListFormatedOIB>
    <izvorni_sadrzaj>
      <item>FENIX društvo s ograničenom odgovornošću za graditeljstvo, trgovinu i usluge, OIB 11119953057</item>
    </izvorni_sadrzaj>
    <derivirana_varijabla naziv="DomainObject.Predmet.StrankaListFormatedOIB_1">
      <item>FENIX društvo s ograničenom odgovornošću za graditeljstvo, trgovinu i usluge, OIB 11119953057</item>
    </derivirana_varijabla>
  </DomainObject.Predmet.StrankaListFormatedOIB>
  <DomainObject.Predmet.StrankaListFormatedWithAdress>
    <izvorni_sadrzaj>
      <item>FENIX društvo s ograničenom odgovornošću za graditeljstvo, trgovinu i usluge, Vinogradska 2F, 35000 Slavonski Brod</item>
    </izvorni_sadrzaj>
    <derivirana_varijabla naziv="DomainObject.Predmet.StrankaListFormatedWithAdress_1">
      <item>FENIX društvo s ograničenom odgovornošću za graditeljstvo, trgovinu i usluge, Vinogradska 2F, 35000 Slavonski Brod</item>
    </derivirana_varijabla>
  </DomainObject.Predmet.StrankaListFormatedWithAdress>
  <DomainObject.Predmet.StrankaListFormatedWithAdressOIB>
    <izvorni_sadrzaj>
      <item>FENIX društvo s ograničenom odgovornošću za graditeljstvo, trgovinu i usluge, OIB 11119953057, Vinogradska 2F, 35000 Slavonski Brod</item>
    </izvorni_sadrzaj>
    <derivirana_varijabla naziv="DomainObject.Predmet.StrankaListFormatedWithAdressOIB_1">
      <item>FENIX društvo s ograničenom odgovornošću za graditeljstvo, trgovinu i usluge, OIB 11119953057, Vinogradska 2F, 35000 Slavonski Brod</item>
    </derivirana_varijabla>
  </DomainObject.Predmet.StrankaListFormatedWithAdressOIB>
  <DomainObject.Predmet.StrankaListNazivFormated>
    <izvorni_sadrzaj>
      <item>FENIX društvo s ograničenom odgovornošću za graditeljstvo, trgovinu i usluge</item>
    </izvorni_sadrzaj>
    <derivirana_varijabla naziv="DomainObject.Predmet.StrankaListNazivFormated_1">
      <item>FENIX društvo s ograničenom odgovornošću za graditeljstvo, trgovinu i usluge</item>
    </derivirana_varijabla>
  </DomainObject.Predmet.StrankaListNazivFormated>
  <DomainObject.Predmet.StrankaListNazivFormatedOIB>
    <izvorni_sadrzaj>
      <item>FENIX društvo s ograničenom odgovornošću za graditeljstvo, trgovinu i usluge, OIB 11119953057</item>
    </izvorni_sadrzaj>
    <derivirana_varijabla naziv="DomainObject.Predmet.StrankaListNazivFormatedOIB_1">
      <item>FENIX društvo s ograničenom odgovornošću za graditeljstvo, trgovinu i usluge, OIB 11119953057</item>
    </derivirana_varijabla>
  </DomainObject.Predmet.StrankaListNazivFormatedOIB>
  <DomainObject.Predmet.ProtuStrankaListFormated>
    <izvorni_sadrzaj>
      <item>FENIX društvo s ograničenom odgovornošću za graditeljstvo, trgovinu i usluge</item>
    </izvorni_sadrzaj>
    <derivirana_varijabla naziv="DomainObject.Predmet.ProtuStrankaListFormated_1">
      <item>FENIX društvo s ograničenom odgovornošću za graditeljstvo, trgovinu i usluge</item>
    </derivirana_varijabla>
  </DomainObject.Predmet.ProtuStrankaListFormated>
  <DomainObject.Predmet.ProtuStrankaListFormatedOIB>
    <izvorni_sadrzaj>
      <item>FENIX društvo s ograničenom odgovornošću za graditeljstvo, trgovinu i usluge, OIB 11119953057</item>
    </izvorni_sadrzaj>
    <derivirana_varijabla naziv="DomainObject.Predmet.ProtuStrankaListFormatedOIB_1">
      <item>FENIX društvo s ograničenom odgovornošću za graditeljstvo, trgovinu i usluge, OIB 11119953057</item>
    </derivirana_varijabla>
  </DomainObject.Predmet.ProtuStrankaListFormatedOIB>
  <DomainObject.Predmet.ProtuStrankaListFormatedWithAdress>
    <izvorni_sadrzaj>
      <item>FENIX društvo s ograničenom odgovornošću za graditeljstvo, trgovinu i usluge, Vinogradska 2F, 35000 Slavonski Brod</item>
    </izvorni_sadrzaj>
    <derivirana_varijabla naziv="DomainObject.Predmet.ProtuStrankaListFormatedWithAdress_1">
      <item>FENIX društvo s ograničenom odgovornošću za graditeljstvo, trgovinu i usluge, Vinogradska 2F, 35000 Slavonski Brod</item>
    </derivirana_varijabla>
  </DomainObject.Predmet.ProtuStrankaListFormatedWithAdress>
  <DomainObject.Predmet.ProtuStrankaListFormatedWithAdressOIB>
    <izvorni_sadrzaj>
      <item>FENIX društvo s ograničenom odgovornošću za graditeljstvo, trgovinu i usluge, OIB 11119953057, Vinogradska 2F, 35000 Slavonski Brod</item>
    </izvorni_sadrzaj>
    <derivirana_varijabla naziv="DomainObject.Predmet.ProtuStrankaListFormatedWithAdressOIB_1">
      <item>FENIX društvo s ograničenom odgovornošću za graditeljstvo, trgovinu i usluge, OIB 11119953057, Vinogradska 2F, 35000 Slavonski Brod</item>
    </derivirana_varijabla>
  </DomainObject.Predmet.ProtuStrankaListFormatedWithAdressOIB>
  <DomainObject.Predmet.ProtuStrankaListNazivFormated>
    <izvorni_sadrzaj>
      <item>FENIX društvo s ograničenom odgovornošću za graditeljstvo, trgovinu i usluge</item>
    </izvorni_sadrzaj>
    <derivirana_varijabla naziv="DomainObject.Predmet.ProtuStrankaListNazivFormated_1">
      <item>FENIX društvo s ograničenom odgovornošću za graditeljstvo, trgovinu i usluge</item>
    </derivirana_varijabla>
  </DomainObject.Predmet.ProtuStrankaListNazivFormated>
  <DomainObject.Predmet.ProtuStrankaListNazivFormatedOIB>
    <izvorni_sadrzaj>
      <item>FENIX društvo s ograničenom odgovornošću za graditeljstvo, trgovinu i usluge, OIB 11119953057</item>
    </izvorni_sadrzaj>
    <derivirana_varijabla naziv="DomainObject.Predmet.ProtuStrankaListNazivFormatedOIB_1">
      <item>FENIX društvo s ograničenom odgovornošću za graditeljstvo, trgovinu i usluge, OIB 11119953057</item>
    </derivirana_varijabla>
  </DomainObject.Predmet.ProtuStrankaListNazivFormatedOIB>
  <DomainObject.Predmet.OstaliListFormated>
    <izvorni_sadrzaj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</izvorni_sadrzaj>
    <derivirana_varijabla naziv="DomainObject.Predmet.OstaliListFormated_1"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</derivirana_varijabla>
  </DomainObject.Predmet.OstaliListFormated>
  <DomainObject.Predmet.OstaliListFormatedOIB>
    <izvorni_sadrzaj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o., OIB 66538066056</item>
    </izvorni_sadrzaj>
    <derivirana_varijabla naziv="DomainObject.Predmet.OstaliListFormatedOIB_1"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o., OIB 66538066056</item>
    </derivirana_varijabla>
  </DomainObject.Predmet.OstaliListFormatedOIB>
  <DomainObject.Predmet.OstaliListFormatedWithAdress>
    <izvorni_sadrzaj>
      <item>Nikola Kruljac,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  <item>REVEX Revizorska tvrtka za reviziju i financijsko računovodstvene usluge, d. o. o., Tome Skalice 9, 35000 Slavonski Brod</item>
    </izvorni_sadrzaj>
    <derivirana_varijabla naziv="DomainObject.Predmet.OstaliListFormatedWithAdress_1">
      <item>Nikola Kruljac,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  <item>REVEX Revizorska tvrtka za reviziju i financijsko računovodstvene usluge, d. o. o., Tome Skalice 9, 35000 Slavonski Brod</item>
    </derivirana_varijabla>
  </DomainObject.Predmet.OstaliListFormatedWithAdress>
  <DomainObject.Predmet.OstaliListFormatedWithAdressOIB>
    <izvorni_sadrzaj>
      <item>Nikola Kruljac, OIB 49223643131,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  <item>REVEX Revizorska tvrtka za reviziju i financijsko računovodstvene usluge, d. o. o., OIB 66538066056, Tome Skalice 9, 35000 Slavonski Brod</item>
    </izvorni_sadrzaj>
    <derivirana_varijabla naziv="DomainObject.Predmet.OstaliListFormatedWithAdressOIB_1">
      <item>Nikola Kruljac, OIB 49223643131,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  <item>REVEX Revizorska tvrtka za reviziju i financijsko računovodstvene usluge, d. o. o., OIB 66538066056, Tome Skalice 9, 35000 Slavonski Brod</item>
    </derivirana_varijabla>
  </DomainObject.Predmet.OstaliListFormatedWithAdressOIB>
  <DomainObject.Predmet.OstaliListNazivFormated>
    <izvorni_sadrzaj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</izvorni_sadrzaj>
    <derivirana_varijabla naziv="DomainObject.Predmet.OstaliListNazivFormated_1"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</derivirana_varijabla>
  </DomainObject.Predmet.OstaliListNazivFormated>
  <DomainObject.Predmet.OstaliListNazivFormatedOIB>
    <izvorni_sadrzaj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o., OIB 66538066056</item>
    </izvorni_sadrzaj>
    <derivirana_varijabla naziv="DomainObject.Predmet.OstaliListNazivFormatedOIB_1"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o., OIB 66538066056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FENIX društvo s ograničenom odgovornošću za graditeljstvo, trgovinu i usluge</izvorni_sadrzaj>
    <derivirana_varijabla naziv="DomainObject.Predmet.StrankaIDrugi_1">FENIX društvo s ograničenom odgovornošću za graditeljstvo, trgovinu i usluge</derivirana_varijabla>
  </DomainObject.Predmet.StrankaIDrugi>
  <DomainObject.Predmet.ProtustrankaIDrugi>
    <izvorni_sadrzaj>FENIX društvo s ograničenom odgovornošću za graditeljstvo, trgovinu i usluge</izvorni_sadrzaj>
    <derivirana_varijabla naziv="DomainObject.Predmet.ProtustrankaIDrugi_1">FENIX društvo s ograničenom odgovornošću za graditeljstvo, trgovinu i usluge</derivirana_varijabla>
  </DomainObject.Predmet.ProtustrankaIDrugi>
  <DomainObject.Predmet.StrankaIDrugiAdressOIB>
    <izvorni_sadrzaj>FENIX društvo s ograničenom odgovornošću za graditeljstvo, trgovinu i usluge, OIB 11119953057, Vinogradska 2F, 35000 Slavonski Brod</izvorni_sadrzaj>
    <derivirana_varijabla naziv="DomainObject.Predmet.StrankaIDrugiAdressOIB_1">FENIX društvo s ograničenom odgovornošću za graditeljstvo, trgovinu i usluge, OIB 11119953057, Vinogradska 2F, 35000 Slavonski Brod</derivirana_varijabla>
  </DomainObject.Predmet.StrankaIDrugiAdressOIB>
  <DomainObject.Predmet.ProtustrankaIDrugiAdressOIB>
    <izvorni_sadrzaj>FENIX društvo s ograničenom odgovornošću za graditeljstvo, trgovinu i usluge, OIB 11119953057, Vinogradska 2F, 35000 Slavonski Brod</izvorni_sadrzaj>
    <derivirana_varijabla naziv="DomainObject.Predmet.ProtustrankaIDrugiAdressOIB_1">FENIX društvo s ograničenom odgovornošću za graditeljstvo, trgovinu i usluge, OIB 11119953057, Vinogradska 2F,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FENIX društvo s ograničenom odgovornošću za graditeljstvo, trgovinu i usluge</item>
      <item>FENIX društvo s ograničenom odgovornošću za graditeljstvo, trgovinu i usluge</item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</izvorni_sadrzaj>
    <derivirana_varijabla naziv="DomainObject.Predmet.SudioniciListNaziv_1">
      <item>FENIX društvo s ograničenom odgovornošću za graditeljstvo, trgovinu i usluge</item>
      <item>FENIX društvo s ograničenom odgovornošću za graditeljstvo, trgovinu i usluge</item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</derivirana_varijabla>
  </DomainObject.Predmet.SudioniciListNaziv>
  <DomainObject.Predmet.SudioniciListAdressOIB>
    <izvorni_sadrzaj>
      <item>FENIX društvo s ograničenom odgovornošću za graditeljstvo, trgovinu i usluge, OIB 11119953057, Vinogradska 2F,35000 Slavonski Brod</item>
      <item>FENIX društvo s ograničenom odgovornošću za graditeljstvo, trgovinu i usluge, OIB 11119953057, Vinogradska 2F,35000 Slavonski Brod</item>
      <item>Nikola Kruljac, OIB 49223643131, Bana Josipa Jelačića 48,31500 Martin</item>
      <item>Anka Perić-Mirosavljević, član uprave, Vinogradska 2F,35000 Slavonski Brod</item>
      <item>Renata Fajdetić, član uprave, Vinogradska 2F,35000 Slavonski Brod</item>
      <item>Damir Kreso dipl.oec., član uprave, Vinogradska 2F,35000 Slavonski Brod</item>
      <item>Porezna Uprava Slavonije i Baranje, P.Svačića 2,35000 Slavonski Brod</item>
      <item>Tomislav Olić, Klakar 209,35000 Klakar</item>
      <item>REVEX Revizorska tvrtka za reviziju i financijsko računovodstvene usluge, d. o. o., OIB 66538066056, Tome Skalice 9,35000 Slavonski Brod</item>
    </izvorni_sadrzaj>
    <derivirana_varijabla naziv="DomainObject.Predmet.SudioniciListAdressOIB_1">
      <item>FENIX društvo s ograničenom odgovornošću za graditeljstvo, trgovinu i usluge, OIB 11119953057, Vinogradska 2F,35000 Slavonski Brod</item>
      <item>FENIX društvo s ograničenom odgovornošću za graditeljstvo, trgovinu i usluge, OIB 11119953057, Vinogradska 2F,35000 Slavonski Brod</item>
      <item>Nikola Kruljac, OIB 49223643131, Bana Josipa Jelačića 48,31500 Martin</item>
      <item>Anka Perić-Mirosavljević, član uprave, Vinogradska 2F,35000 Slavonski Brod</item>
      <item>Renata Fajdetić, član uprave, Vinogradska 2F,35000 Slavonski Brod</item>
      <item>Damir Kreso dipl.oec., član uprave, Vinogradska 2F,35000 Slavonski Brod</item>
      <item>Porezna Uprava Slavonije i Baranje, P.Svačića 2,35000 Slavonski Brod</item>
      <item>Tomislav Olić, Klakar 209,35000 Klakar</item>
      <item>REVEX Revizorska tvrtka za reviziju i financijsko računovodstvene usluge, d. o. o., OIB 66538066056, Tome Skalice 9,35000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11119953057</item>
      <item>, OIB 11119953057</item>
      <item>, OIB 49223643131</item>
      <item>, OIB null</item>
      <item>, OIB null</item>
      <item>, OIB null</item>
      <item>, OIB null</item>
      <item>, OIB null</item>
      <item>, OIB 66538066056</item>
    </izvorni_sadrzaj>
    <derivirana_varijabla naziv="DomainObject.Predmet.SudioniciListNazivOIB_1">
      <item>, OIB 11119953057</item>
      <item>, OIB 11119953057</item>
      <item>, OIB 49223643131</item>
      <item>, OIB null</item>
      <item>, OIB null</item>
      <item>, OIB null</item>
      <item>, OIB null</item>
      <item>, OIB null</item>
      <item>, OIB 66538066056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308</properties:Words>
  <properties:Characters>1767</properties:Characters>
  <properties:Lines>49</properties:Lines>
  <properties:Paragraphs>25</properties:Paragraphs>
  <properties:TotalTime>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2018-03-13T12:12:00Z</dcterms:created>
  <dc:creator>wsadmin</dc:creator>
  <cp:lastModifiedBy>wsadmin</cp:lastModifiedBy>
  <cp:lastPrinted>2018-03-14T12:25:00Z</cp:lastPrinted>
  <dcterms:modified xmlns:xsi="http://www.w3.org/2001/XMLSchema-instance" xsi:type="dcterms:W3CDTF">2018-03-14T12:27:00Z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(povrat jamčevine FENIX.docx)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