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ca70" w14:paraId="82eca7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7F559A">
        <w:t>2478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7F559A">
        <w:t>M.N.T.</w:t>
      </w:r>
      <w:r w:rsidR="00D5790D">
        <w:t xml:space="preserve"> </w:t>
      </w:r>
      <w:r w:rsidR="00487BDC">
        <w:t>d</w:t>
      </w:r>
      <w:r w:rsidR="005C4FA6">
        <w:t>.o.o</w:t>
      </w:r>
      <w:r w:rsidR="0085427C">
        <w:t>.,</w:t>
      </w:r>
      <w:r w:rsidR="00287054">
        <w:t xml:space="preserve"> </w:t>
      </w:r>
      <w:r w:rsidR="007F559A">
        <w:t>Baška Voda, Naputica 25</w:t>
      </w:r>
      <w:r w:rsidR="006F2571">
        <w:t xml:space="preserve">, </w:t>
      </w:r>
      <w:r w:rsidR="00FB0739">
        <w:t>O</w:t>
      </w:r>
      <w:r w:rsidR="0057550C">
        <w:t>IB:</w:t>
      </w:r>
      <w:r w:rsidR="007F559A">
        <w:t xml:space="preserve"> 48175365615</w:t>
      </w:r>
      <w:r w:rsidR="00835699">
        <w:t>,</w:t>
      </w:r>
      <w:r w:rsidR="00AE1E66">
        <w:t xml:space="preserve"> M</w:t>
      </w:r>
      <w:r w:rsidR="007F559A">
        <w:t>BS: 060224696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7F559A" w:rsidRPr="007F559A">
        <w:t xml:space="preserve">M.N.T. d.o.o., Baška Voda, Naputica 25, OIB: 48175365615, MBS: 060224696, </w:t>
      </w:r>
      <w:r w:rsidR="00D5790D">
        <w:t>n</w:t>
      </w:r>
      <w:r w:rsidR="003E1593">
        <w:t xml:space="preserve">a </w:t>
      </w:r>
      <w:r w:rsidR="00D5790D">
        <w:t>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7F559A">
        <w:t>95</w:t>
      </w:r>
      <w:r w:rsidR="00D5790D">
        <w:t>8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7F559A">
        <w:t xml:space="preserve"> 18.056,37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7F559A">
        <w:t>ju</w:t>
      </w:r>
      <w:r>
        <w:t xml:space="preserve"> se </w:t>
      </w:r>
      <w:r w:rsidR="00D36A52">
        <w:t>o</w:t>
      </w:r>
      <w:r w:rsidR="000F3A5E">
        <w:t>vlašt</w:t>
      </w:r>
      <w:r w:rsidR="00BF30E3">
        <w:t>en</w:t>
      </w:r>
      <w:r w:rsidR="007F559A">
        <w:t>e</w:t>
      </w:r>
      <w:r w:rsidR="00783052">
        <w:t xml:space="preserve"> osob</w:t>
      </w:r>
      <w:r w:rsidR="007F559A">
        <w:t>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1A1997">
        <w:t>T-</w:t>
      </w:r>
      <w:r w:rsidR="007F559A">
        <w:t>2478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F559A">
        <w:t>e</w:t>
      </w:r>
      <w:r w:rsidR="003D3A71">
        <w:t xml:space="preserve"> ovlašten</w:t>
      </w:r>
      <w:r w:rsidR="007F559A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F559A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1997"/>
    <w:rsid w:val="001A7F97"/>
    <w:rsid w:val="001E0A16"/>
    <w:rsid w:val="001E6581"/>
    <w:rsid w:val="0024413C"/>
    <w:rsid w:val="0025689E"/>
    <w:rsid w:val="00287054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24ABA"/>
    <w:rsid w:val="00543777"/>
    <w:rsid w:val="00562349"/>
    <w:rsid w:val="0056438D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7F559A"/>
    <w:rsid w:val="0080225C"/>
    <w:rsid w:val="00804AB4"/>
    <w:rsid w:val="008130E8"/>
    <w:rsid w:val="008138F5"/>
    <w:rsid w:val="00830FEC"/>
    <w:rsid w:val="00835699"/>
    <w:rsid w:val="0085420B"/>
    <w:rsid w:val="0085427C"/>
    <w:rsid w:val="008577A5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243F1"/>
    <w:rsid w:val="00A369B4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5790D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2D65"/>
    <w:rsid w:val="00FA3D10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7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7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2478</izvorni_sadrzaj>
    <derivirana_varijabla naziv="DomainObject.Predmet.Broj_1">2478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St-2478/2015</izvorni_sadrzaj>
    <derivirana_varijabla naziv="DomainObject.Predmet.OznakaBroj_1">St-2478/2015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M.N.T. za frizerske usluge, društvo s ograničenom odgovornošću</izvorni_sadrzaj>
    <derivirana_varijabla naziv="DomainObject.Predmet.ProtustrankaFormated_1">  M.N.T. za frizerske usluge, društvo s ograničenom odgovornošću</derivirana_varijabla>
  </DomainObject.Predmet.ProtustrankaFormated>
  <DomainObject.Predmet.ProtustrankaFormatedOIB>
    <izvorni_sadrzaj>  M.N.T. za frizerske usluge, društvo s ograničenom odgovornošću, OIB 48175365615</izvorni_sadrzaj>
    <derivirana_varijabla naziv="DomainObject.Predmet.ProtustrankaFormatedOIB_1">  M.N.T. za frizerske usluge, društvo s ograničenom odgovornošću, OIB 48175365615</derivirana_varijabla>
  </DomainObject.Predmet.ProtustrankaFormatedOIB>
  <DomainObject.Predmet.ProtustrankaFormatedWithAdress>
    <izvorni_sadrzaj> M.N.T. za frizerske usluge, društvo s ograničenom odgovornošću, Naputica 25, 21320 Baška Voda</izvorni_sadrzaj>
    <derivirana_varijabla naziv="DomainObject.Predmet.ProtustrankaFormatedWithAdress_1"> M.N.T. za frizerske usluge, društvo s ograničenom odgovornošću, Naputica 25, 21320 Baška Voda</derivirana_varijabla>
  </DomainObject.Predmet.ProtustrankaFormatedWithAdress>
  <DomainObject.Predmet.ProtustrankaFormatedWithAdressOIB>
    <izvorni_sadrzaj> M.N.T. za frizerske usluge, društvo s ograničenom odgovornošću, OIB 48175365615, Naputica 25, 21320 Baška Voda</izvorni_sadrzaj>
    <derivirana_varijabla naziv="DomainObject.Predmet.ProtustrankaFormatedWithAdressOIB_1"> M.N.T. za frizerske usluge, društvo s ograničenom odgovornošću, OIB 48175365615, Naputica 25, 21320 Baška Voda</derivirana_varijabla>
  </DomainObject.Predmet.ProtustrankaFormatedWithAdressOIB>
  <DomainObject.Predmet.ProtustrankaWithAdress>
    <izvorni_sadrzaj>M.N.T. za frizerske usluge, društvo s ograničenom odgovornošću Naputica 25, 21320 Baška Voda</izvorni_sadrzaj>
    <derivirana_varijabla naziv="DomainObject.Predmet.ProtustrankaWithAdress_1">M.N.T. za frizerske usluge, društvo s ograničenom odgovornošću Naputica 25, 21320 Baška Voda</derivirana_varijabla>
  </DomainObject.Predmet.ProtustrankaWithAdress>
  <DomainObject.Predmet.ProtustrankaWithAdressOIB>
    <izvorni_sadrzaj>M.N.T. za frizerske usluge, društvo s ograničenom odgovornošću, OIB 48175365615, Naputica 25, 21320 Baška Voda</izvorni_sadrzaj>
    <derivirana_varijabla naziv="DomainObject.Predmet.ProtustrankaWithAdressOIB_1">M.N.T. za frizerske usluge, društvo s ograničenom odgovornošću, OIB 48175365615, Naputica 25, 21320 Baška Voda</derivirana_varijabla>
  </DomainObject.Predmet.ProtustrankaWithAdressOIB>
  <DomainObject.Predmet.ProtustrankaNazivFormated>
    <izvorni_sadrzaj>M.N.T. za frizerske usluge, društvo s ograničenom odgovornošću</izvorni_sadrzaj>
    <derivirana_varijabla naziv="DomainObject.Predmet.ProtustrankaNazivFormated_1">M.N.T. za frizerske usluge, društvo s ograničenom odgovornošću</derivirana_varijabla>
  </DomainObject.Predmet.ProtustrankaNazivFormated>
  <DomainObject.Predmet.ProtustrankaNazivFormatedOIB>
    <izvorni_sadrzaj>M.N.T. za frizerske usluge, društvo s ograničenom odgovornošću, OIB 48175365615</izvorni_sadrzaj>
    <derivirana_varijabla naziv="DomainObject.Predmet.ProtustrankaNazivFormatedOIB_1">M.N.T. za frizerske usluge, društvo s ograničenom odgovornošću, OIB 48175365615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18056.37</izvorni_sadrzaj>
    <derivirana_varijabla naziv="DomainObject.Predmet.TrenutnaVrijednost_1">18056.37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M.N.T. za frizerske usluge, društvo s ograničenom odgovornošću</item>
    </izvorni_sadrzaj>
    <derivirana_varijabla naziv="DomainObject.Predmet.ProtuStrankaListFormated_1">
      <item>M.N.T. za frizerske usluge, društvo s ograničenom odgovornošću</item>
    </derivirana_varijabla>
  </DomainObject.Predmet.ProtuStrankaListFormated>
  <DomainObject.Predmet.ProtuStrankaListFormatedOIB>
    <izvorni_sadrzaj>
      <item>M.N.T. za frizerske usluge, društvo s ograničenom odgovornošću, OIB 48175365615</item>
    </izvorni_sadrzaj>
    <derivirana_varijabla naziv="DomainObject.Predmet.ProtuStrankaListFormatedOIB_1">
      <item>M.N.T. za frizerske usluge, društvo s ograničenom odgovornošću, OIB 48175365615</item>
    </derivirana_varijabla>
  </DomainObject.Predmet.ProtuStrankaListFormatedOIB>
  <DomainObject.Predmet.ProtuStrankaListFormatedWithAdress>
    <izvorni_sadrzaj>
      <item>M.N.T. za frizerske usluge, društvo s ograničenom odgovornošću, Naputica 25, 21320 Baška Voda</item>
    </izvorni_sadrzaj>
    <derivirana_varijabla naziv="DomainObject.Predmet.ProtuStrankaListFormatedWithAdress_1">
      <item>M.N.T. za frizerske usluge, društvo s ograničenom odgovornošću, Naputica 25, 21320 Baška Voda</item>
    </derivirana_varijabla>
  </DomainObject.Predmet.ProtuStrankaListFormatedWithAdress>
  <DomainObject.Predmet.ProtuStrankaListFormatedWithAdressOIB>
    <izvorni_sadrzaj>
      <item>M.N.T. za frizerske usluge, društvo s ograničenom odgovornošću, OIB 48175365615, Naputica 25, 21320 Baška Voda</item>
    </izvorni_sadrzaj>
    <derivirana_varijabla naziv="DomainObject.Predmet.ProtuStrankaListFormatedWithAdressOIB_1">
      <item>M.N.T. za frizerske usluge, društvo s ograničenom odgovornošću, OIB 48175365615, Naputica 25, 21320 Baška Voda</item>
    </derivirana_varijabla>
  </DomainObject.Predmet.ProtuStrankaListFormatedWithAdressOIB>
  <DomainObject.Predmet.ProtuStrankaListNazivFormated>
    <izvorni_sadrzaj>
      <item>M.N.T. za frizerske usluge, društvo s ograničenom odgovornošću</item>
    </izvorni_sadrzaj>
    <derivirana_varijabla naziv="DomainObject.Predmet.ProtuStrankaListNazivFormated_1">
      <item>M.N.T. za frizerske usluge, društvo s ograničenom odgovornošću</item>
    </derivirana_varijabla>
  </DomainObject.Predmet.ProtuStrankaListNazivFormated>
  <DomainObject.Predmet.ProtuStrankaListNazivFormatedOIB>
    <izvorni_sadrzaj>
      <item>M.N.T. za frizerske usluge, društvo s ograničenom odgovornošću, OIB 48175365615</item>
    </izvorni_sadrzaj>
    <derivirana_varijabla naziv="DomainObject.Predmet.ProtuStrankaListNazivFormatedOIB_1">
      <item>M.N.T. za frizerske usluge, društvo s ograničenom odgovornošću, OIB 48175365615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M.N.T. za frizerske usluge, društvo s ograničenom odgovornošću</izvorni_sadrzaj>
    <derivirana_varijabla naziv="DomainObject.Predmet.ProtustrankaIDrugi_1">M.N.T. za frizerske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M.N.T. za frizerske usluge, društvo s ograničenom odgovornošću, OIB 48175365615, Naputica 25, 21320 Baška Voda</izvorni_sadrzaj>
    <derivirana_varijabla naziv="DomainObject.Predmet.ProtustrankaIDrugiAdressOIB_1">M.N.T. za frizerske usluge, društvo s ograničenom odgovornošću, OIB 48175365615, Naputica 25,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M.N.T. za frizerske usluge, društvo s ograničenom odgovornošću</item>
      <item>FINANCIJSKA AGENCIJA, RC SPLIT</item>
    </izvorni_sadrzaj>
    <derivirana_varijabla naziv="DomainObject.Predmet.SudioniciListNaziv_1">
      <item>M.N.T. za frizerske usluge, društvo s ograničenom odgovornošću</item>
      <item>FINANCIJSKA AGENCIJA, RC SPLIT</item>
    </derivirana_varijabla>
  </DomainObject.Predmet.SudioniciListNaziv>
  <DomainObject.Predmet.SudioniciListAdressOIB>
    <izvorni_sadrzaj>
      <item>M.N.T. za frizerske usluge, društvo s ograničenom odgovornošću, OIB 48175365615, Naputica 25,21320 Baška Voda</item>
      <item>FINANCIJSKA AGENCIJA, RC SPLIT, OIB 85821130368, Mažuranićevo šetalište 24 b,21000 Split</item>
    </izvorni_sadrzaj>
    <derivirana_varijabla naziv="DomainObject.Predmet.SudioniciListAdressOIB_1">
      <item>M.N.T. za frizerske usluge, društvo s ograničenom odgovornošću, OIB 48175365615, Naputica 25,21320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48175365615</item>
      <item>, OIB 85821130368</item>
    </izvorni_sadrzaj>
    <derivirana_varijabla naziv="DomainObject.Predmet.SudioniciListNazivOIB_1">
      <item>, OIB 48175365615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1757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2016-02-24T08:57:00Z</dcterms:created>
  <dc:creator>Lari Glavaš</dc:creator>
  <cp:lastModifiedBy>Lari Glavaš</cp:lastModifiedBy>
  <cp:lastPrinted>2016-02-24T08:56:00Z</cp:lastPrinted>
  <dcterms:modified xmlns:xsi="http://www.w3.org/2001/XMLSchema-instance" xsi:type="dcterms:W3CDTF">2016-02-24T08:57:00Z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