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06e6" w14:paraId="8b106e6" w:rsidRDefault="00CE345D" w:rsidP="00CE345D" w:rsidR="0095117A" w:rsidRPr="00A0435D">
      <w:pPr>
        <w15:collapsed w:val="false"/>
        <w:rPr>
          <w:bCs/>
        </w:rPr>
      </w:pPr>
      <w:bookmarkStart w:name="_GoBack" w:id="0"/>
      <w:bookmarkEnd w:id="0"/>
      <w:r w:rsidRPr="00A0435D">
        <w:rPr>
          <w:bCs/>
        </w:rPr>
        <w:t xml:space="preserve">               </w:t>
      </w:r>
      <w:r w:rsidRPr="00A0435D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A0435D">
      <w:pPr>
        <w:ind w:hanging="720" w:left="360"/>
      </w:pPr>
      <w:r w:rsidRPr="00A0435D">
        <w:t xml:space="preserve">        REPUBLIKA HRVATSKA</w:t>
      </w:r>
    </w:p>
    <w:p w:rsidRDefault="00CE345D" w:rsidP="00CE345D" w:rsidR="00CE345D" w:rsidRPr="00A0435D">
      <w:pPr>
        <w:ind w:hanging="720" w:left="360"/>
      </w:pPr>
      <w:r w:rsidRPr="00A0435D">
        <w:t xml:space="preserve">     TRGOVAČKI SUD U OSIJEKU</w:t>
      </w:r>
    </w:p>
    <w:p w:rsidRDefault="00CE345D" w:rsidP="00CE345D" w:rsidR="00CE345D" w:rsidRPr="00A0435D"/>
    <w:p w:rsidRDefault="009D0BFD" w:rsidP="00CE345D" w:rsidR="009D0BFD" w:rsidRPr="00A0435D"/>
    <w:p w:rsidRDefault="00CE345D" w:rsidP="00CE345D" w:rsidR="00CE345D" w:rsidRPr="00A0435D">
      <w:pPr>
        <w:jc w:val="center"/>
      </w:pPr>
      <w:r w:rsidRPr="00A0435D">
        <w:t>R E P U B L I K A   H R V A T S K A</w:t>
      </w:r>
    </w:p>
    <w:p w:rsidRDefault="00CE345D" w:rsidP="00CE345D" w:rsidR="00CE345D" w:rsidRPr="00A0435D">
      <w:pPr>
        <w:jc w:val="center"/>
      </w:pPr>
      <w:r w:rsidRPr="00A0435D">
        <w:t>R J E Š E N J E</w:t>
      </w:r>
    </w:p>
    <w:p w:rsidRDefault="00CE345D" w:rsidP="00CE345D" w:rsidR="00CE345D" w:rsidRPr="00A0435D">
      <w:pPr>
        <w:pStyle w:val="Tijeloteksta"/>
        <w:rPr>
          <w:sz w:val="24"/>
        </w:rPr>
      </w:pPr>
    </w:p>
    <w:p w:rsidRDefault="0095117A" w:rsidP="00CE345D" w:rsidR="0095117A" w:rsidRPr="00A0435D">
      <w:pPr>
        <w:pStyle w:val="Tijeloteksta"/>
        <w:rPr>
          <w:sz w:val="24"/>
        </w:rPr>
      </w:pPr>
    </w:p>
    <w:p w:rsidRDefault="00912734" w:rsidP="00912734" w:rsidR="00912734" w:rsidRPr="00A0435D">
      <w:pPr>
        <w:ind w:firstLine="708"/>
        <w:jc w:val="both"/>
        <w:rPr>
          <w:color w:val="000000"/>
        </w:rPr>
      </w:pPr>
      <w:r w:rsidRPr="00A0435D">
        <w:rPr>
          <w:color w:val="000000"/>
        </w:rPr>
        <w:t xml:space="preserve">Trgovački sud u Osijeku, </w:t>
      </w:r>
      <w:r w:rsidRPr="00A0435D">
        <w:t>po stečajnom sucu mr. sc. Borisu Vukoviću</w:t>
      </w:r>
      <w:r w:rsidRPr="00A0435D">
        <w:rPr>
          <w:color w:val="000000"/>
        </w:rPr>
        <w:t xml:space="preserve">, povodom prijedloga predlagatelja dužnika po zakonskom zastupniku za otvaranje stečajnog postupka nad dužnikom: AŠF SVINJOGOJSTVO j.d.o.o., </w:t>
      </w:r>
      <w:proofErr w:type="spellStart"/>
      <w:r w:rsidRPr="00A0435D">
        <w:rPr>
          <w:color w:val="000000"/>
        </w:rPr>
        <w:t>Ivankovo</w:t>
      </w:r>
      <w:proofErr w:type="spellEnd"/>
      <w:r w:rsidRPr="00A0435D">
        <w:rPr>
          <w:color w:val="000000"/>
        </w:rPr>
        <w:t xml:space="preserve">, Ivana Kozarca 74, MBS: 030177641, OIB: 57852607361, dana 29. kolovoza 2018. godine </w:t>
      </w:r>
    </w:p>
    <w:p w:rsidRDefault="0095117A" w:rsidP="00CE345D" w:rsidR="0095117A" w:rsidRPr="00A0435D"/>
    <w:p w:rsidRDefault="005E1B80" w:rsidP="00CE345D" w:rsidR="005E1B80" w:rsidRPr="00A0435D"/>
    <w:p w:rsidRDefault="00CE345D" w:rsidP="00CE345D" w:rsidR="00CE345D" w:rsidRPr="00A0435D">
      <w:pPr>
        <w:jc w:val="center"/>
      </w:pPr>
      <w:r w:rsidRPr="00A0435D">
        <w:t>r i j e š i o  j e</w:t>
      </w:r>
    </w:p>
    <w:p w:rsidRDefault="00CE345D" w:rsidP="00CE345D" w:rsidR="00CE345D" w:rsidRPr="00A0435D">
      <w:pPr>
        <w:jc w:val="both"/>
      </w:pPr>
    </w:p>
    <w:p w:rsidRDefault="00654076" w:rsidP="00CE345D" w:rsidR="00654076" w:rsidRPr="00A0435D">
      <w:pPr>
        <w:jc w:val="both"/>
      </w:pPr>
    </w:p>
    <w:p w:rsidRDefault="00CE345D" w:rsidP="00CE345D" w:rsidR="00CE345D" w:rsidRPr="00A0435D">
      <w:pPr>
        <w:pStyle w:val="Tijeloteksta"/>
        <w:ind w:hanging="720" w:left="720"/>
        <w:rPr>
          <w:sz w:val="24"/>
        </w:rPr>
      </w:pPr>
      <w:r w:rsidRPr="00A0435D">
        <w:rPr>
          <w:sz w:val="24"/>
        </w:rPr>
        <w:t>I.</w:t>
      </w:r>
      <w:r w:rsidRPr="00A0435D">
        <w:rPr>
          <w:sz w:val="24"/>
        </w:rPr>
        <w:tab/>
        <w:t xml:space="preserve">Nalaže se osobi ovlaštenoj za zastupanje dužnika u trenutku podnošenja prijedloga za otvaranje stečajnog postupka </w:t>
      </w:r>
      <w:r w:rsidR="00912734" w:rsidRPr="00A0435D">
        <w:rPr>
          <w:color w:val="000000"/>
          <w:sz w:val="24"/>
        </w:rPr>
        <w:t xml:space="preserve">Alenu Barić, OIB: 47071505176, </w:t>
      </w:r>
      <w:proofErr w:type="spellStart"/>
      <w:r w:rsidR="00912734" w:rsidRPr="00A0435D">
        <w:rPr>
          <w:color w:val="000000"/>
          <w:sz w:val="24"/>
        </w:rPr>
        <w:t>Ivankovo</w:t>
      </w:r>
      <w:proofErr w:type="spellEnd"/>
      <w:r w:rsidR="00912734" w:rsidRPr="00A0435D">
        <w:rPr>
          <w:color w:val="000000"/>
          <w:sz w:val="24"/>
        </w:rPr>
        <w:t>, Ivana Kozarca 74</w:t>
      </w:r>
      <w:r w:rsidR="008E69D5" w:rsidRPr="00A0435D">
        <w:rPr>
          <w:sz w:val="24"/>
        </w:rPr>
        <w:t xml:space="preserve"> </w:t>
      </w:r>
      <w:r w:rsidRPr="00A0435D">
        <w:rPr>
          <w:sz w:val="24"/>
        </w:rPr>
        <w:t>da u roku od 8 (osam) dana od dana primitka ovog rješenja uplati:</w:t>
      </w:r>
    </w:p>
    <w:p w:rsidRDefault="00CE345D" w:rsidP="00CE345D" w:rsidR="00CE345D" w:rsidRPr="00A0435D">
      <w:pPr>
        <w:pStyle w:val="Tijeloteksta"/>
        <w:ind w:hanging="720" w:left="720"/>
        <w:rPr>
          <w:sz w:val="24"/>
        </w:rPr>
      </w:pPr>
    </w:p>
    <w:p w:rsidRDefault="00CE345D" w:rsidP="00CE345D" w:rsidR="00CE345D" w:rsidRPr="00A0435D">
      <w:pPr>
        <w:pStyle w:val="Tijeloteksta"/>
        <w:numPr>
          <w:ilvl w:val="0"/>
          <w:numId w:val="14"/>
        </w:numPr>
        <w:rPr>
          <w:sz w:val="24"/>
        </w:rPr>
      </w:pPr>
      <w:r w:rsidRPr="00A0435D">
        <w:rPr>
          <w:sz w:val="24"/>
        </w:rPr>
        <w:t>predujam od 1.000,00 kn (</w:t>
      </w:r>
      <w:proofErr w:type="spellStart"/>
      <w:r w:rsidRPr="00A0435D">
        <w:rPr>
          <w:sz w:val="24"/>
        </w:rPr>
        <w:t>tisućukuna</w:t>
      </w:r>
      <w:proofErr w:type="spellEnd"/>
      <w:r w:rsidRPr="00A0435D">
        <w:rPr>
          <w:sz w:val="24"/>
        </w:rPr>
        <w:t>) u Fond za namirenje troškova stečajnog postupka na žiro račun Trgovačkog suda u Osijeku broj HR31 2390 0011 3000 0020 0 s pozivom na  broj HR05 272-</w:t>
      </w:r>
      <w:r w:rsidR="00912734" w:rsidRPr="00A0435D">
        <w:rPr>
          <w:sz w:val="24"/>
        </w:rPr>
        <w:t>1684</w:t>
      </w:r>
      <w:r w:rsidR="008E69D5" w:rsidRPr="00A0435D">
        <w:rPr>
          <w:sz w:val="24"/>
        </w:rPr>
        <w:t>-1</w:t>
      </w:r>
      <w:r w:rsidR="00DD21D8" w:rsidRPr="00A0435D">
        <w:rPr>
          <w:sz w:val="24"/>
        </w:rPr>
        <w:t>7</w:t>
      </w:r>
    </w:p>
    <w:p w:rsidRDefault="00912734" w:rsidP="00912734" w:rsidR="00912734" w:rsidRPr="00A0435D">
      <w:pPr>
        <w:pStyle w:val="Tijeloteksta"/>
        <w:numPr>
          <w:ilvl w:val="0"/>
          <w:numId w:val="10"/>
        </w:numPr>
        <w:rPr>
          <w:sz w:val="24"/>
        </w:rPr>
      </w:pPr>
      <w:r w:rsidRPr="00A0435D">
        <w:rPr>
          <w:sz w:val="24"/>
        </w:rPr>
        <w:t>dodatni iznos predujma koji čini jednokratna nagrada privremenom stečajnom upravitelju u iznosu od 3.500,00 kn (</w:t>
      </w:r>
      <w:proofErr w:type="spellStart"/>
      <w:r w:rsidRPr="00A0435D">
        <w:rPr>
          <w:sz w:val="24"/>
        </w:rPr>
        <w:t>tritisućepetstotinakuna</w:t>
      </w:r>
      <w:proofErr w:type="spellEnd"/>
      <w:r w:rsidRPr="00A0435D">
        <w:rPr>
          <w:sz w:val="24"/>
        </w:rPr>
        <w:t xml:space="preserve">) na žiro račun Trgovačkog suda u Osijeku broj HR31 2390 0011 3000 0020 0 s pozivom na  broj HR05 272- 1684-17, te po izvršenim uplatama dostavi dokaze u spis. </w:t>
      </w:r>
    </w:p>
    <w:p w:rsidRDefault="00912734" w:rsidP="00912734" w:rsidR="00912734" w:rsidRPr="00A0435D">
      <w:pPr>
        <w:pStyle w:val="Tijeloteksta"/>
        <w:rPr>
          <w:sz w:val="24"/>
        </w:rPr>
      </w:pPr>
    </w:p>
    <w:p w:rsidRDefault="00912734" w:rsidP="00912734" w:rsidR="00912734" w:rsidRPr="00A0435D">
      <w:pPr>
        <w:jc w:val="both"/>
      </w:pPr>
      <w:r w:rsidRPr="00A0435D">
        <w:t xml:space="preserve">II. </w:t>
      </w:r>
      <w:r w:rsidRPr="00A0435D">
        <w:tab/>
        <w:t xml:space="preserve">Ukoliko osoba ovlaštena za zastupanje dužnika u trenutku podnošenja prijedloga za otvaranje stečajnog postupka </w:t>
      </w:r>
      <w:r w:rsidRPr="00A0435D">
        <w:rPr>
          <w:color w:val="000000"/>
        </w:rPr>
        <w:t xml:space="preserve">Alen Barić, OIB: 47071505176, </w:t>
      </w:r>
      <w:proofErr w:type="spellStart"/>
      <w:r w:rsidRPr="00A0435D">
        <w:rPr>
          <w:color w:val="000000"/>
        </w:rPr>
        <w:t>Ivankovo</w:t>
      </w:r>
      <w:proofErr w:type="spellEnd"/>
      <w:r w:rsidRPr="00A0435D">
        <w:rPr>
          <w:color w:val="000000"/>
        </w:rPr>
        <w:t>, Ivana Kozarca 74</w:t>
      </w:r>
      <w:r w:rsidRPr="00A0435D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912734" w:rsidP="00912734" w:rsidR="00912734" w:rsidRPr="00A0435D">
      <w:pPr>
        <w:jc w:val="both"/>
      </w:pPr>
    </w:p>
    <w:p w:rsidRDefault="00912734" w:rsidP="00912734" w:rsidR="00912734" w:rsidRPr="00A0435D">
      <w:pPr>
        <w:ind w:left="1320"/>
        <w:jc w:val="both"/>
      </w:pPr>
      <w:r w:rsidRPr="00A0435D">
        <w:t>a) Poziva se FINA da izda nalog za izvršenje osnove za plaćanje sukladno članku 9. Zakona o provedbi ovrhe na novčanim sredstvima.</w:t>
      </w:r>
    </w:p>
    <w:p w:rsidRDefault="00912734" w:rsidP="00912734" w:rsidR="00912734" w:rsidRPr="00A0435D">
      <w:pPr>
        <w:ind w:left="1320"/>
        <w:jc w:val="both"/>
      </w:pPr>
      <w:r w:rsidRPr="00A0435D">
        <w:t>b) Nalaže se FINI da novčani iznos od 4.500,00 kn,  (</w:t>
      </w:r>
      <w:proofErr w:type="spellStart"/>
      <w:r w:rsidRPr="00A0435D">
        <w:t>četiritisućepetstotinakuna</w:t>
      </w:r>
      <w:proofErr w:type="spellEnd"/>
      <w:r w:rsidRPr="00A0435D">
        <w:t>) za koji je određena ovrha, zaplijeni i prenese na žiro račun Trgovačkog suda u Osijeku i to:</w:t>
      </w:r>
    </w:p>
    <w:p w:rsidRDefault="00912734" w:rsidP="00912734" w:rsidR="00912734" w:rsidRPr="00A0435D">
      <w:pPr>
        <w:ind w:left="1320"/>
        <w:jc w:val="both"/>
      </w:pPr>
      <w:r w:rsidRPr="00A0435D">
        <w:t>1. Iznos od 1.000,00 kn (</w:t>
      </w:r>
      <w:proofErr w:type="spellStart"/>
      <w:r w:rsidRPr="00A0435D">
        <w:t>tisućukuna</w:t>
      </w:r>
      <w:proofErr w:type="spellEnd"/>
      <w:r w:rsidRPr="00A0435D">
        <w:t xml:space="preserve">) na žiro račun broj HR31 2390 0011 3000 0020 0 s pozivom na  broj HR05 272-1684-17. </w:t>
      </w:r>
    </w:p>
    <w:p w:rsidRDefault="00912734" w:rsidP="00912734" w:rsidR="00912734" w:rsidRPr="00A0435D">
      <w:pPr>
        <w:ind w:left="1320"/>
        <w:jc w:val="both"/>
      </w:pPr>
      <w:r w:rsidRPr="00A0435D">
        <w:lastRenderedPageBreak/>
        <w:t>2. Iznos od 3.500,00 kn (</w:t>
      </w:r>
      <w:proofErr w:type="spellStart"/>
      <w:r w:rsidRPr="00A0435D">
        <w:t>tritisućepetstotinakuna</w:t>
      </w:r>
      <w:proofErr w:type="spellEnd"/>
      <w:r w:rsidRPr="00A0435D">
        <w:t xml:space="preserve">) na žiro račun broj HR31 2390 0011 3000 0020 0 s pozivom na  broj HR05 272-1684-17, te o tome obavijesti sud. </w:t>
      </w:r>
    </w:p>
    <w:p w:rsidRDefault="00912734" w:rsidP="00912734" w:rsidR="00912734" w:rsidRPr="00A0435D">
      <w:pPr>
        <w:ind w:left="1320"/>
        <w:jc w:val="both"/>
      </w:pPr>
    </w:p>
    <w:p w:rsidRDefault="00912734" w:rsidP="00912734" w:rsidR="00912734" w:rsidRPr="00A0435D">
      <w:pPr>
        <w:ind w:left="1320"/>
        <w:jc w:val="both"/>
      </w:pPr>
      <w:r w:rsidRPr="00A0435D">
        <w:t xml:space="preserve">c) Zabranjuje se FINI da navedenu tražbinu ispuni osobi ovlaštenoj za zastupanje dužnika u trenutku podnošenja prijedloga za otvaranje stečajnog postupka Alenu Barić, OIB: 47071505176, </w:t>
      </w:r>
      <w:proofErr w:type="spellStart"/>
      <w:r w:rsidRPr="00A0435D">
        <w:t>Ivankovo</w:t>
      </w:r>
      <w:proofErr w:type="spellEnd"/>
      <w:r w:rsidRPr="00A0435D">
        <w:t>, Ivana Kozarca 74, te se istom zabranjuje da tu tražbinu naplati ili inače raspolaže njome.</w:t>
      </w:r>
    </w:p>
    <w:p w:rsidRDefault="00912734" w:rsidP="00912734" w:rsidR="00912734" w:rsidRPr="00A0435D">
      <w:pPr>
        <w:jc w:val="both"/>
      </w:pPr>
    </w:p>
    <w:p w:rsidRDefault="00912734" w:rsidP="00912734" w:rsidR="00912734" w:rsidRPr="00A0435D">
      <w:pPr>
        <w:jc w:val="both"/>
      </w:pPr>
      <w:r w:rsidRPr="00A0435D">
        <w:t>III.</w:t>
      </w:r>
      <w:r w:rsidRPr="00A0435D">
        <w:tab/>
        <w:t xml:space="preserve">Ukoliko osoba ovlaštena za zastupanje dužnika u trenutku podnošenja prijedloga za otvaranje stečajnog postupka </w:t>
      </w:r>
      <w:r w:rsidRPr="00A0435D">
        <w:rPr>
          <w:color w:val="000000"/>
        </w:rPr>
        <w:t xml:space="preserve">Alen Barić, OIB: 47071505176, </w:t>
      </w:r>
      <w:proofErr w:type="spellStart"/>
      <w:r w:rsidRPr="00A0435D">
        <w:rPr>
          <w:color w:val="000000"/>
        </w:rPr>
        <w:t>Ivankovo</w:t>
      </w:r>
      <w:proofErr w:type="spellEnd"/>
      <w:r w:rsidRPr="00A0435D">
        <w:rPr>
          <w:color w:val="000000"/>
        </w:rPr>
        <w:t>, Ivana Kozarca 74</w:t>
      </w:r>
      <w:r w:rsidRPr="00A0435D">
        <w:t xml:space="preserve">, ne postupi po nalogu suda iz točke I., ovo rješenje će se po pravomoćnosti dostaviti FINI radi provedbe ovrhe iz točke II. izreke rješenja.  </w:t>
      </w:r>
    </w:p>
    <w:p w:rsidRDefault="00912734" w:rsidP="00912734" w:rsidR="00912734" w:rsidRPr="00A0435D">
      <w:pPr>
        <w:jc w:val="both"/>
      </w:pPr>
    </w:p>
    <w:p w:rsidRDefault="00912734" w:rsidP="00912734" w:rsidR="00912734" w:rsidRPr="00A0435D">
      <w:pPr>
        <w:ind w:hanging="720" w:left="720"/>
        <w:jc w:val="both"/>
      </w:pPr>
    </w:p>
    <w:p w:rsidRDefault="00912734" w:rsidP="00912734" w:rsidR="00912734" w:rsidRPr="00A0435D">
      <w:pPr>
        <w:jc w:val="center"/>
      </w:pPr>
      <w:r w:rsidRPr="00A0435D">
        <w:t>Obrazloženje</w:t>
      </w:r>
    </w:p>
    <w:p w:rsidRDefault="00912734" w:rsidP="00912734" w:rsidR="00912734" w:rsidRPr="00A0435D"/>
    <w:p w:rsidRDefault="00912734" w:rsidP="00912734" w:rsidR="00912734" w:rsidRPr="00A0435D">
      <w:pPr>
        <w:pStyle w:val="Tijeloteksta"/>
        <w:rPr>
          <w:bCs/>
          <w:sz w:val="24"/>
        </w:rPr>
      </w:pPr>
    </w:p>
    <w:p w:rsidRDefault="00912734" w:rsidP="00912734" w:rsidR="00912734" w:rsidRPr="00A0435D">
      <w:pPr>
        <w:ind w:firstLine="708"/>
        <w:jc w:val="both"/>
      </w:pPr>
      <w:r w:rsidRPr="00A0435D">
        <w:t xml:space="preserve">Predlagatelj - dužnik po zakonskom zastupniku dužnika Alenu Barić, OIB: 47071505176, </w:t>
      </w:r>
      <w:proofErr w:type="spellStart"/>
      <w:r w:rsidRPr="00A0435D">
        <w:t>Ivankovo</w:t>
      </w:r>
      <w:proofErr w:type="spellEnd"/>
      <w:r w:rsidRPr="00A0435D">
        <w:t xml:space="preserve">, Ivana Kozarca 74, dana 11. prosinca 2017. godine podnio je ovome sudu prijedlog za pokretanje stečajnog postupka nad dužnikom AŠF SVINJOGOJSTVO j.d.o.o., </w:t>
      </w:r>
      <w:proofErr w:type="spellStart"/>
      <w:r w:rsidRPr="00A0435D">
        <w:t>Ivankovo</w:t>
      </w:r>
      <w:proofErr w:type="spellEnd"/>
      <w:r w:rsidRPr="00A0435D">
        <w:t xml:space="preserve">, Ivana Kozarca 74, MBS: 030177641, OIB: 57852607361, u kojem navodi da kod dužnika postoji stečajni razlog zato što je dužnik u blokadi i ne može nastaviti daljnje poslovanje.  </w:t>
      </w:r>
    </w:p>
    <w:p w:rsidRDefault="00912734" w:rsidP="00912734" w:rsidR="00912734" w:rsidRPr="00A0435D">
      <w:pPr>
        <w:jc w:val="both"/>
      </w:pPr>
    </w:p>
    <w:p w:rsidRDefault="00912734" w:rsidP="00912734" w:rsidR="00912734" w:rsidRPr="00A0435D">
      <w:pPr>
        <w:ind w:firstLine="708"/>
        <w:jc w:val="both"/>
      </w:pPr>
      <w:r w:rsidRPr="00A0435D">
        <w:t xml:space="preserve">Slijedom navedenoga predlagatelj predlaže da sud otvori stečajni postupak nad dužnikom i prilaže Rješenje o ovrsi na temelju vjerodostojne isprave </w:t>
      </w:r>
      <w:proofErr w:type="spellStart"/>
      <w:r w:rsidRPr="00A0435D">
        <w:t>posl</w:t>
      </w:r>
      <w:proofErr w:type="spellEnd"/>
      <w:r w:rsidRPr="00A0435D">
        <w:t xml:space="preserve">. br. </w:t>
      </w:r>
      <w:proofErr w:type="spellStart"/>
      <w:r w:rsidRPr="00A0435D">
        <w:t>Ovrv</w:t>
      </w:r>
      <w:proofErr w:type="spellEnd"/>
      <w:r w:rsidRPr="00A0435D">
        <w:t xml:space="preserve">-3734/17 od 11. srpnja 2017. godine doneseno po javnom bilježniku Nikoli Vuliću iz Vinkovaca, Vladimira Nazora 13. </w:t>
      </w:r>
    </w:p>
    <w:p w:rsidRDefault="00912734" w:rsidP="00912734" w:rsidR="00912734" w:rsidRPr="00A0435D">
      <w:pPr>
        <w:jc w:val="both"/>
      </w:pPr>
    </w:p>
    <w:p w:rsidRDefault="00912734" w:rsidP="00912734" w:rsidR="00912734" w:rsidRPr="00A0435D">
      <w:pPr>
        <w:ind w:firstLine="708"/>
        <w:jc w:val="both"/>
      </w:pPr>
      <w:r w:rsidRPr="00A0435D">
        <w:t>Sud je utvrdio da je predlagatelj ovlašten za podnošenje predmetnoga prijedloga u skladu s čl. 109. st. 1. Stečajnog zakona („Narodne novine“ broj 71/15 i 104/17; u daljnjem tekstu SZ),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912734" w:rsidP="00912734" w:rsidR="00912734" w:rsidRPr="00A0435D">
      <w:pPr>
        <w:jc w:val="both"/>
      </w:pPr>
    </w:p>
    <w:p w:rsidRDefault="00912734" w:rsidP="00912734" w:rsidR="00912734" w:rsidRPr="00A0435D">
      <w:pPr>
        <w:pStyle w:val="Tijeloteksta"/>
        <w:ind w:firstLine="708"/>
        <w:rPr>
          <w:sz w:val="24"/>
        </w:rPr>
      </w:pPr>
      <w:r w:rsidRPr="00A0435D">
        <w:rPr>
          <w:sz w:val="24"/>
        </w:rPr>
        <w:t xml:space="preserve">Zaključkom </w:t>
      </w:r>
      <w:proofErr w:type="spellStart"/>
      <w:r w:rsidRPr="00A0435D">
        <w:rPr>
          <w:sz w:val="24"/>
        </w:rPr>
        <w:t>posl</w:t>
      </w:r>
      <w:proofErr w:type="spellEnd"/>
      <w:r w:rsidRPr="00A0435D">
        <w:rPr>
          <w:sz w:val="24"/>
        </w:rPr>
        <w:t xml:space="preserve">. br. St-1684/17-9 od 6. veljače 2018. godine pozvana je osoba za zastupanje dužnika </w:t>
      </w:r>
      <w:r w:rsidRPr="00A0435D">
        <w:rPr>
          <w:color w:val="000000"/>
          <w:sz w:val="24"/>
        </w:rPr>
        <w:t xml:space="preserve">Alen Barić, OIB: 47071505176, </w:t>
      </w:r>
      <w:proofErr w:type="spellStart"/>
      <w:r w:rsidRPr="00A0435D">
        <w:rPr>
          <w:color w:val="000000"/>
          <w:sz w:val="24"/>
        </w:rPr>
        <w:t>Ivankovo</w:t>
      </w:r>
      <w:proofErr w:type="spellEnd"/>
      <w:r w:rsidRPr="00A0435D">
        <w:rPr>
          <w:color w:val="000000"/>
          <w:sz w:val="24"/>
        </w:rPr>
        <w:t>, Ivana Kozarca 74</w:t>
      </w:r>
      <w:r w:rsidRPr="00A0435D">
        <w:rPr>
          <w:sz w:val="24"/>
        </w:rPr>
        <w:t xml:space="preserve">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912734" w:rsidP="00912734" w:rsidR="00912734" w:rsidRPr="00A0435D">
      <w:pPr>
        <w:jc w:val="both"/>
      </w:pPr>
    </w:p>
    <w:p w:rsidRDefault="00912734" w:rsidP="00912734" w:rsidR="00912734">
      <w:pPr>
        <w:jc w:val="both"/>
      </w:pPr>
      <w:r w:rsidRPr="00A0435D">
        <w:tab/>
        <w:t xml:space="preserve">Zaključak </w:t>
      </w:r>
      <w:proofErr w:type="spellStart"/>
      <w:r w:rsidRPr="00A0435D">
        <w:t>posl</w:t>
      </w:r>
      <w:proofErr w:type="spellEnd"/>
      <w:r w:rsidRPr="00A0435D">
        <w:t xml:space="preserve">. br. St-1684/17-9 od 6. veljače 2018. godine osoba ovlaštena za zastupanje dužnika Alen Barić, OIB: 47071505176, </w:t>
      </w:r>
      <w:proofErr w:type="spellStart"/>
      <w:r w:rsidRPr="00A0435D">
        <w:t>Ivankovo</w:t>
      </w:r>
      <w:proofErr w:type="spellEnd"/>
      <w:r w:rsidRPr="00A0435D">
        <w:t>, Ivana Kozarca 74, zaprimila je dana 1</w:t>
      </w:r>
      <w:r w:rsidR="005376B1" w:rsidRPr="00A0435D">
        <w:t>6</w:t>
      </w:r>
      <w:r w:rsidRPr="00A0435D">
        <w:t xml:space="preserve">. veljače 2018. godine putem e-oglasne ploče suda te kako u ostavljenom roku nije postupila po pozivu suda, niti uplatila određene predujmove iz točke I. istog zaključka, kao ni  dostavila dokaz o izvršenim uplatama, a nakon što je sud uvidom u isprave u spisu i </w:t>
      </w:r>
      <w:r w:rsidR="004303FA">
        <w:lastRenderedPageBreak/>
        <w:t>provjerom u računovodstvu</w:t>
      </w:r>
      <w:r w:rsidRPr="00A0435D">
        <w:t xml:space="preserve">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191254" w:rsidP="00912734" w:rsidR="00191254" w:rsidRPr="00A0435D">
      <w:pPr>
        <w:jc w:val="both"/>
      </w:pPr>
    </w:p>
    <w:p w:rsidRDefault="00912734" w:rsidP="00912734" w:rsidR="00912734" w:rsidRPr="00A0435D">
      <w:pPr>
        <w:jc w:val="both"/>
      </w:pPr>
    </w:p>
    <w:p w:rsidRDefault="00912734" w:rsidP="00912734" w:rsidR="00912734">
      <w:pPr>
        <w:jc w:val="center"/>
      </w:pPr>
      <w:r w:rsidRPr="00A0435D">
        <w:t>U Osijeku 29. kolovoza 2018.</w:t>
      </w:r>
    </w:p>
    <w:p w:rsidRDefault="00191254" w:rsidP="00912734" w:rsidR="00191254">
      <w:pPr>
        <w:jc w:val="center"/>
      </w:pPr>
    </w:p>
    <w:p w:rsidRDefault="00191254" w:rsidP="00912734" w:rsidR="00191254" w:rsidRPr="00A0435D">
      <w:pPr>
        <w:jc w:val="center"/>
      </w:pPr>
    </w:p>
    <w:p w:rsidRDefault="00912734" w:rsidP="00912734" w:rsidR="00912734" w:rsidRPr="00A0435D">
      <w:pPr>
        <w:jc w:val="center"/>
      </w:pPr>
    </w:p>
    <w:p w:rsidRDefault="00912734" w:rsidP="00912734" w:rsidR="00912734" w:rsidRPr="00A0435D">
      <w:pPr>
        <w:jc w:val="both"/>
      </w:pPr>
      <w:r w:rsidRPr="00A0435D">
        <w:tab/>
      </w:r>
      <w:r w:rsidRPr="00A0435D">
        <w:tab/>
      </w:r>
      <w:r w:rsidRPr="00A0435D">
        <w:tab/>
      </w:r>
      <w:r w:rsidRPr="00A0435D">
        <w:tab/>
      </w:r>
      <w:r w:rsidRPr="00A0435D">
        <w:tab/>
      </w:r>
      <w:r w:rsidRPr="00A0435D">
        <w:tab/>
      </w:r>
      <w:r w:rsidRPr="00A0435D">
        <w:tab/>
      </w:r>
      <w:r w:rsidRPr="00A0435D">
        <w:tab/>
      </w:r>
      <w:r w:rsidRPr="00A0435D">
        <w:tab/>
        <w:t>STEČAJNI SUDAC</w:t>
      </w:r>
    </w:p>
    <w:p w:rsidRDefault="00912734" w:rsidP="00912734" w:rsidR="00912734" w:rsidRPr="00A0435D">
      <w:pPr>
        <w:ind w:left="4956"/>
        <w:jc w:val="center"/>
      </w:pPr>
      <w:r w:rsidRPr="00A0435D">
        <w:t xml:space="preserve">            mr. sc. Boris Vuković</w:t>
      </w:r>
    </w:p>
    <w:p w:rsidRDefault="00912734" w:rsidP="00912734" w:rsidR="00912734" w:rsidRPr="00A0435D">
      <w:r w:rsidRPr="00A0435D">
        <w:t>Zapisničar: Danijela Špeletić</w:t>
      </w:r>
    </w:p>
    <w:p w:rsidRDefault="00912734" w:rsidP="00912734" w:rsidR="00912734" w:rsidRPr="00A0435D"/>
    <w:p w:rsidRDefault="00912734" w:rsidP="00912734" w:rsidR="00912734" w:rsidRPr="00A0435D"/>
    <w:p w:rsidRDefault="005376B1" w:rsidP="00912734" w:rsidR="005376B1" w:rsidRPr="00A0435D"/>
    <w:p w:rsidRDefault="005376B1" w:rsidP="00912734" w:rsidR="005376B1" w:rsidRPr="00A0435D"/>
    <w:p w:rsidRDefault="00912734" w:rsidP="00912734" w:rsidR="00912734" w:rsidRPr="00A0435D">
      <w:pPr>
        <w:jc w:val="both"/>
      </w:pPr>
      <w:r w:rsidRPr="00A0435D">
        <w:t xml:space="preserve">UPUTA  O PRAVNOM LIJEKU </w:t>
      </w:r>
    </w:p>
    <w:p w:rsidRDefault="00912734" w:rsidP="00912734" w:rsidR="00912734" w:rsidRPr="00A0435D">
      <w:pPr>
        <w:jc w:val="both"/>
      </w:pPr>
      <w:r w:rsidRPr="00A0435D">
        <w:t xml:space="preserve">Protiv ovog rješenja može nezadovoljna stranka uložiti žalbu Visokom trgovačkom sudu Republike Hrvatske u Zagrebu u roku od 8 dana pismeno u 3 primjerka putem ovoga suda. </w:t>
      </w:r>
    </w:p>
    <w:p w:rsidRDefault="00912734" w:rsidP="00912734" w:rsidR="00912734" w:rsidRPr="00A0435D">
      <w:pPr>
        <w:jc w:val="both"/>
      </w:pPr>
    </w:p>
    <w:p w:rsidRDefault="00912734" w:rsidP="00912734" w:rsidR="00912734" w:rsidRPr="00A0435D">
      <w:pPr>
        <w:jc w:val="both"/>
      </w:pPr>
    </w:p>
    <w:p w:rsidRDefault="00912734" w:rsidP="00912734" w:rsidR="00912734" w:rsidRPr="00A0435D">
      <w:r w:rsidRPr="00A0435D">
        <w:t>DNA:</w:t>
      </w:r>
    </w:p>
    <w:p w:rsidRDefault="00912734" w:rsidP="005376B1" w:rsidR="005376B1" w:rsidRPr="00A0435D">
      <w:pPr>
        <w:pStyle w:val="Odlomakpopisa"/>
        <w:numPr>
          <w:ilvl w:val="0"/>
          <w:numId w:val="15"/>
        </w:numPr>
      </w:pPr>
      <w:r w:rsidRPr="00A0435D">
        <w:rPr>
          <w:color w:val="000000"/>
        </w:rPr>
        <w:t xml:space="preserve">bivši zakonski </w:t>
      </w:r>
      <w:r w:rsidRPr="00A0435D">
        <w:t xml:space="preserve">zastupnik dužnika </w:t>
      </w:r>
      <w:r w:rsidR="005376B1" w:rsidRPr="00A0435D">
        <w:t xml:space="preserve">Alen Barić, </w:t>
      </w:r>
      <w:proofErr w:type="spellStart"/>
      <w:r w:rsidR="005376B1" w:rsidRPr="00A0435D">
        <w:t>Ivankovo</w:t>
      </w:r>
      <w:proofErr w:type="spellEnd"/>
      <w:r w:rsidR="005376B1" w:rsidRPr="00A0435D">
        <w:t>, Ivana Kozarca 74</w:t>
      </w:r>
    </w:p>
    <w:p w:rsidRDefault="005376B1" w:rsidP="005376B1" w:rsidR="00912734" w:rsidRPr="00A0435D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A0435D">
        <w:t xml:space="preserve"> </w:t>
      </w:r>
      <w:r w:rsidR="00912734" w:rsidRPr="00A0435D">
        <w:t xml:space="preserve">FINA - </w:t>
      </w:r>
      <w:r w:rsidR="00912734" w:rsidRPr="00A0435D">
        <w:rPr>
          <w:b/>
        </w:rPr>
        <w:t>nakon pravomoćnosti</w:t>
      </w:r>
    </w:p>
    <w:p w:rsidRDefault="00912734" w:rsidP="00912734" w:rsidR="00912734" w:rsidRPr="00A0435D">
      <w:pPr>
        <w:pStyle w:val="Odlomakpopisa"/>
        <w:numPr>
          <w:ilvl w:val="0"/>
          <w:numId w:val="15"/>
        </w:numPr>
      </w:pPr>
      <w:r w:rsidRPr="00A0435D">
        <w:t>e-</w:t>
      </w:r>
      <w:proofErr w:type="spellStart"/>
      <w:r w:rsidRPr="00A0435D">
        <w:t>ogl</w:t>
      </w:r>
      <w:proofErr w:type="spellEnd"/>
      <w:r w:rsidRPr="00A0435D">
        <w:t>. pl.</w:t>
      </w:r>
    </w:p>
    <w:p w:rsidRDefault="00912734" w:rsidP="00912734" w:rsidR="00912734" w:rsidRPr="00A0435D">
      <w:pPr>
        <w:numPr>
          <w:ilvl w:val="0"/>
          <w:numId w:val="15"/>
        </w:numPr>
      </w:pPr>
      <w:r w:rsidRPr="00A0435D">
        <w:t>kal. 31.10.2018.</w:t>
      </w:r>
    </w:p>
    <w:p w:rsidRDefault="00912734" w:rsidP="00912734" w:rsidR="00912734" w:rsidRPr="00A0435D">
      <w:pPr>
        <w:jc w:val="both"/>
      </w:pPr>
    </w:p>
    <w:p w:rsidRDefault="00912734" w:rsidP="00912734" w:rsidR="00912734" w:rsidRPr="00A0435D"/>
    <w:p w:rsidRDefault="00912734" w:rsidP="00912734" w:rsidR="00912734" w:rsidRPr="00A0435D"/>
    <w:p w:rsidRDefault="00912734" w:rsidP="00912734" w:rsidR="00912734" w:rsidRPr="00A0435D">
      <w:pPr>
        <w:jc w:val="both"/>
      </w:pPr>
    </w:p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>
      <w:pPr>
        <w:ind w:left="5580"/>
      </w:pPr>
    </w:p>
    <w:p w:rsidRDefault="00CE345D" w:rsidP="00CE345D" w:rsidR="00CE345D" w:rsidRPr="00A0435D"/>
    <w:p w:rsidRDefault="00CE345D" w:rsidP="00CE345D" w:rsidR="00CE345D" w:rsidRPr="00A0435D"/>
    <w:p w:rsidRDefault="00CE345D" w:rsidP="00CE345D" w:rsidR="00CE345D" w:rsidRPr="00A0435D"/>
    <w:p w:rsidRDefault="006D3C3F" w:rsidP="00CE345D" w:rsidR="006D3C3F" w:rsidRPr="00A0435D"/>
    <w:sectPr w:rsidSect="00606835" w:rsidR="006D3C3F" w:rsidRPr="00A0435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90F" w:rsidR="008E590F">
      <w:r>
        <w:separator/>
      </w:r>
    </w:p>
  </w:endnote>
  <w:endnote w:id="0" w:type="continuationSeparator">
    <w:p w:rsidRDefault="008E590F" w:rsidR="008E5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90F" w:rsidR="008E590F">
      <w:r>
        <w:separator/>
      </w:r>
    </w:p>
  </w:footnote>
  <w:footnote w:id="0" w:type="continuationSeparator">
    <w:p w:rsidRDefault="008E590F" w:rsidR="008E5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4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A64FF1">
      <w:t>7 St-1684/17-19</w:t>
    </w:r>
  </w:p>
  <w:p w:rsidRDefault="00A0435D" w:rsidP="00763AA1" w:rsidR="00A0435D">
    <w:pPr>
      <w:jc w:val="right"/>
    </w:pPr>
  </w:p>
  <w:p w:rsidRDefault="00A0435D" w:rsidP="00763AA1" w:rsidR="00A0435D">
    <w:pPr>
      <w:jc w:val="right"/>
    </w:pPr>
  </w:p>
  <w:p w:rsidRDefault="00A0435D" w:rsidP="00763AA1" w:rsidR="00A0435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61AF7" w:rsidR="00C61AF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64FF1">
      <w:t>7 St-1684/17-19</w:t>
    </w:r>
  </w:p>
  <w:p w:rsidRDefault="0039522E" w:rsidP="0039522E" w:rsidR="0039522E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DC4C81"/>
    <w:multiLevelType w:val="hybridMultilevel"/>
    <w:tmpl w:val="6D90A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AE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36CE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190C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4D8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4C1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254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154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31A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2F0D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1017"/>
    <w:rsid w:val="00392066"/>
    <w:rsid w:val="00394C6C"/>
    <w:rsid w:val="0039522E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217D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4FBF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03FA"/>
    <w:rsid w:val="00433C94"/>
    <w:rsid w:val="00434B3E"/>
    <w:rsid w:val="00434BDC"/>
    <w:rsid w:val="00435DE7"/>
    <w:rsid w:val="004378B5"/>
    <w:rsid w:val="00437AC1"/>
    <w:rsid w:val="00440F91"/>
    <w:rsid w:val="00442D99"/>
    <w:rsid w:val="00443A70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376B1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87379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C77FB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1B80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4CB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6A5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076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6715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45C9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297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F9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26C2"/>
    <w:rsid w:val="00756545"/>
    <w:rsid w:val="00757015"/>
    <w:rsid w:val="00761059"/>
    <w:rsid w:val="0076296F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198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2576"/>
    <w:rsid w:val="00785DD5"/>
    <w:rsid w:val="0078600D"/>
    <w:rsid w:val="007860C2"/>
    <w:rsid w:val="00787760"/>
    <w:rsid w:val="007903D5"/>
    <w:rsid w:val="00790EED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0A42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A80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A61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3D5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74"/>
    <w:rsid w:val="0085711C"/>
    <w:rsid w:val="0086164D"/>
    <w:rsid w:val="0086252E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3C45"/>
    <w:rsid w:val="008B50D0"/>
    <w:rsid w:val="008B58AF"/>
    <w:rsid w:val="008B5936"/>
    <w:rsid w:val="008B599D"/>
    <w:rsid w:val="008B62D7"/>
    <w:rsid w:val="008B6700"/>
    <w:rsid w:val="008B7355"/>
    <w:rsid w:val="008C5555"/>
    <w:rsid w:val="008C558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590F"/>
    <w:rsid w:val="008E69D5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734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2EB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CD3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0E2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0BFD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35D"/>
    <w:rsid w:val="00A04D7C"/>
    <w:rsid w:val="00A0740C"/>
    <w:rsid w:val="00A07DF8"/>
    <w:rsid w:val="00A11CF8"/>
    <w:rsid w:val="00A13689"/>
    <w:rsid w:val="00A143D7"/>
    <w:rsid w:val="00A14DE5"/>
    <w:rsid w:val="00A157D6"/>
    <w:rsid w:val="00A15827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4FF1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1691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4D6B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45B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0F3F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887"/>
    <w:rsid w:val="00C40AB9"/>
    <w:rsid w:val="00C41648"/>
    <w:rsid w:val="00C43779"/>
    <w:rsid w:val="00C4494C"/>
    <w:rsid w:val="00C46E0F"/>
    <w:rsid w:val="00C472E9"/>
    <w:rsid w:val="00C47707"/>
    <w:rsid w:val="00C509F5"/>
    <w:rsid w:val="00C50D82"/>
    <w:rsid w:val="00C51B2A"/>
    <w:rsid w:val="00C52C5D"/>
    <w:rsid w:val="00C52FC9"/>
    <w:rsid w:val="00C53C19"/>
    <w:rsid w:val="00C540FD"/>
    <w:rsid w:val="00C55092"/>
    <w:rsid w:val="00C5519C"/>
    <w:rsid w:val="00C5693A"/>
    <w:rsid w:val="00C56EB7"/>
    <w:rsid w:val="00C57B0F"/>
    <w:rsid w:val="00C6116A"/>
    <w:rsid w:val="00C615F4"/>
    <w:rsid w:val="00C61AF7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47C7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4920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543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1CE1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3DEA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05F"/>
    <w:rsid w:val="00DC2A34"/>
    <w:rsid w:val="00DC5632"/>
    <w:rsid w:val="00DC7EA3"/>
    <w:rsid w:val="00DD1593"/>
    <w:rsid w:val="00DD21D8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0A6"/>
    <w:rsid w:val="00F02D9D"/>
    <w:rsid w:val="00F03036"/>
    <w:rsid w:val="00F04FDD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00C"/>
    <w:rsid w:val="00F47C5B"/>
    <w:rsid w:val="00F52448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1F0F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6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6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1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1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5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30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6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82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9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6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5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99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78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1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6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3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66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62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3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40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10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05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3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0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36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8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0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54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98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8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67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St-1684/2017</izvorni_sadrzaj>
    <derivirana_varijabla naziv="DomainObject.Predmet.OznakaBroj_1">St-1684/2017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AŠF SVINJOGOJSTVO j.d.o.o. za proizvodnju, trgovinu i usluge</izvorni_sadrzaj>
    <derivirana_varijabla naziv="DomainObject.Predmet.StrankaFormated_1">  AŠF SVINJOGOJSTVO j.d.o.o. za proizvodnju, trgovinu i usluge</derivirana_varijabla>
  </DomainObject.Predmet.StrankaFormated>
  <DomainObject.Predmet.StrankaFormatedOIB>
    <izvorni_sadrzaj>  AŠF SVINJOGOJSTVO j.d.o.o. za proizvodnju, trgovinu i usluge, OIB 57852607361</izvorni_sadrzaj>
    <derivirana_varijabla naziv="DomainObject.Predmet.StrankaFormatedOIB_1">  AŠF SVINJOGOJSTVO j.d.o.o. za proizvodnju, trgovinu i usluge, OIB 57852607361</derivirana_varijabla>
  </DomainObject.Predmet.StrankaFormatedOIB>
  <DomainObject.Predmet.StrankaFormatedWithAdress>
    <izvorni_sadrzaj> AŠF SVINJOGOJSTVO j.d.o.o. za proizvodnju, trgovinu i usluge, Ivana Kozarca 74, 32281 Ivankovo</izvorni_sadrzaj>
    <derivirana_varijabla naziv="DomainObject.Predmet.StrankaFormatedWithAdress_1"> AŠF SVINJOGOJSTVO j.d.o.o. za proizvodnju, trgovinu i usluge, Ivana Kozarca 74, 32281 Ivankovo</derivirana_varijabla>
  </DomainObject.Predmet.StrankaFormatedWithAdress>
  <DomainObject.Predmet.StrankaFormatedWithAdressOIB>
    <izvorni_sadrzaj> AŠF SVINJOGOJSTVO j.d.o.o. za proizvodnju, trgovinu i usluge, OIB 57852607361, Ivana Kozarca 74, 32281 Ivankovo</izvorni_sadrzaj>
    <derivirana_varijabla naziv="DomainObject.Predmet.StrankaFormatedWithAdressOIB_1"> AŠF SVINJOGOJSTVO j.d.o.o. za proizvodnju, trgovinu i usluge, OIB 57852607361, Ivana Kozarca 74, 32281 Ivankovo</derivirana_varijabla>
  </DomainObject.Predmet.StrankaFormatedWithAdressOIB>
  <DomainObject.Predmet.StrankaWithAdress>
    <izvorni_sadrzaj>AŠF SVINJOGOJSTVO j.d.o.o. za proizvodnju, trgovinu i usluge Ivana Kozarca 74,32281 Ivankovo</izvorni_sadrzaj>
    <derivirana_varijabla naziv="DomainObject.Predmet.StrankaWithAdress_1">AŠF SVINJOGOJSTVO j.d.o.o. za proizvodnju, trgovinu i usluge Ivana Kozarca 74,32281 Ivankovo</derivirana_varijabla>
  </DomainObject.Predmet.StrankaWithAdress>
  <DomainObject.Predmet.StrankaWithAdressOIB>
    <izvorni_sadrzaj>AŠF SVINJOGOJSTVO j.d.o.o. za proizvodnju, trgovinu i usluge, OIB 57852607361, Ivana Kozarca 74,32281 Ivankovo</izvorni_sadrzaj>
    <derivirana_varijabla naziv="DomainObject.Predmet.StrankaWithAdressOIB_1">AŠF SVINJOGOJSTVO j.d.o.o. za proizvodnju, trgovinu i usluge, OIB 57852607361, Ivana Kozarca 74,32281 Ivankovo</derivirana_varijabla>
  </DomainObject.Predmet.StrankaWithAdressOIB>
  <DomainObject.Predmet.StrankaNazivFormated>
    <izvorni_sadrzaj>AŠF SVINJOGOJSTVO j.d.o.o. za proizvodnju, trgovinu i usluge</izvorni_sadrzaj>
    <derivirana_varijabla naziv="DomainObject.Predmet.StrankaNazivFormated_1">AŠF SVINJOGOJSTVO j.d.o.o. za proizvodnju, trgovinu i usluge</derivirana_varijabla>
  </DomainObject.Predmet.StrankaNazivFormated>
  <DomainObject.Predmet.StrankaNazivFormatedOIB>
    <izvorni_sadrzaj>AŠF SVINJOGOJSTVO j.d.o.o. za proizvodnju, trgovinu i usluge, OIB 57852607361</izvorni_sadrzaj>
    <derivirana_varijabla naziv="DomainObject.Predmet.StrankaNazivFormatedOIB_1">AŠF SVINJOGOJSTVO j.d.o.o. za proizvodnju, trgovinu i usluge, OIB 57852607361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AŠF SVINJOGOJSTVO j.d.o.o. za proizvodnju, trgovinu i usluge</item>
    </izvorni_sadrzaj>
    <derivirana_varijabla naziv="DomainObject.Predmet.StrankaListFormated_1">
      <item>AŠF SVINJOGOJSTVO j.d.o.o. za proizvodnju, trgovinu i usluge</item>
    </derivirana_varijabla>
  </DomainObject.Predmet.StrankaListFormated>
  <DomainObject.Predmet.StrankaListFormatedOIB>
    <izvorni_sadrzaj>
      <item>AŠF SVINJOGOJSTVO j.d.o.o. za proizvodnju, trgovinu i usluge, OIB 57852607361</item>
    </izvorni_sadrzaj>
    <derivirana_varijabla naziv="DomainObject.Predmet.StrankaListFormatedOIB_1">
      <item>AŠF SVINJOGOJSTVO j.d.o.o. za proizvodnju, trgovinu i usluge, OIB 57852607361</item>
    </derivirana_varijabla>
  </DomainObject.Predmet.StrankaListFormatedOIB>
  <DomainObject.Predmet.StrankaListFormatedWithAdress>
    <izvorni_sadrzaj>
      <item>AŠF SVINJOGOJSTVO j.d.o.o. za proizvodnju, trgovinu i usluge, Ivana Kozarca 74, 32281 Ivankovo</item>
    </izvorni_sadrzaj>
    <derivirana_varijabla naziv="DomainObject.Predmet.StrankaListFormatedWithAdress_1">
      <item>AŠF SVINJOGOJSTVO j.d.o.o. za proizvodnju, trgovinu i usluge, Ivana Kozarca 74, 32281 Ivankovo</item>
    </derivirana_varijabla>
  </DomainObject.Predmet.StrankaListFormatedWithAdress>
  <DomainObject.Predmet.StrankaListFormatedWithAdressOIB>
    <izvorni_sadrzaj>
      <item>AŠF SVINJOGOJSTVO j.d.o.o. za proizvodnju, trgovinu i usluge, OIB 57852607361, Ivana Kozarca 74, 32281 Ivankovo</item>
    </izvorni_sadrzaj>
    <derivirana_varijabla naziv="DomainObject.Predmet.StrankaListFormatedWithAdressOIB_1">
      <item>AŠF SVINJOGOJSTVO j.d.o.o. za proizvodnju, trgovinu i usluge, OIB 57852607361, Ivana Kozarca 74, 32281 Ivankovo</item>
    </derivirana_varijabla>
  </DomainObject.Predmet.StrankaListFormatedWithAdressOIB>
  <DomainObject.Predmet.StrankaListNazivFormated>
    <izvorni_sadrzaj>
      <item>AŠF SVINJOGOJSTVO j.d.o.o. za proizvodnju, trgovinu i usluge</item>
    </izvorni_sadrzaj>
    <derivirana_varijabla naziv="DomainObject.Predmet.StrankaListNazivFormated_1">
      <item>AŠF SVINJOGOJSTVO j.d.o.o. za proizvodnju, trgovinu i usluge</item>
    </derivirana_varijabla>
  </DomainObject.Predmet.StrankaListNazivFormated>
  <DomainObject.Predmet.StrankaListNazivFormatedOIB>
    <izvorni_sadrzaj>
      <item>AŠF SVINJOGOJSTVO j.d.o.o. za proizvodnju, trgovinu i usluge, OIB 57852607361</item>
    </izvorni_sadrzaj>
    <derivirana_varijabla naziv="DomainObject.Predmet.StrankaListNazivFormatedOIB_1">
      <item>AŠF SVINJOGOJSTVO j.d.o.o. za proizvodnju, trgovinu i usluge, OIB 57852607361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AŠF SVINJOGOJSTVO j.d.o.o. za proizvodnju, trgovinu i usluge</izvorni_sadrzaj>
    <derivirana_varijabla naziv="DomainObject.Predmet.StrankaIDrugi_1">AŠF SVINJOGOJSTVO j.d.o.o.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AŠF SVINJOGOJSTVO j.d.o.o. za proizvodnju, trgovinu i usluge, OIB 57852607361, Ivana Kozarca 74, 32281 Ivankovo</izvorni_sadrzaj>
    <derivirana_varijabla naziv="DomainObject.Predmet.StrankaIDrugiAdressOIB_1">AŠF SVINJOGOJSTVO j.d.o.o. za proizvodnju, trgovinu i usluge, OIB 57852607361, Ivana Kozarca 74, 32281 Ivankovo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St-1684/2017-17</izvorni_sadrzaj>
    <derivirana_varijabla naziv="DomainObject.Predmet.OdlukaRjesenje.Oznaka_1">St-1684/2017-17</derivirana_varijabla>
  </DomainObject.Predmet.OdlukaRjesenje.Oznaka>
  <DomainObject.Predmet.SudioniciListNaziv>
    <izvorni_sadrzaj>
      <item>AŠF SVINJOGOJSTVO j.d.o.o. za proizvodnju, trgovinu i usluge</item>
    </izvorni_sadrzaj>
    <derivirana_varijabla naziv="DomainObject.Predmet.SudioniciListNaziv_1">
      <item>AŠF SVINJOGOJSTVO j.d.o.o. za proizvodnju, trgovinu i usluge</item>
    </derivirana_varijabla>
  </DomainObject.Predmet.SudioniciListNaziv>
  <DomainObject.Predmet.SudioniciListAdressOIB>
    <izvorni_sadrzaj>
      <item>AŠF SVINJOGOJSTVO j.d.o.o. za proizvodnju, trgovinu i usluge, OIB 57852607361, Ivana Kozarca 74,32281 Ivankovo</item>
    </izvorni_sadrzaj>
    <derivirana_varijabla naziv="DomainObject.Predmet.SudioniciListAdressOIB_1">
      <item>AŠF SVINJOGOJSTVO j.d.o.o. za proizvodnju, trgovinu i usluge, OIB 57852607361, Ivana Kozarca 74,32281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57852607361</item>
    </izvorni_sadrzaj>
    <derivirana_varijabla naziv="DomainObject.Predmet.SudioniciListNazivOIB_1">
      <item>, OIB 57852607361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D7346-72D1-4D24-8A82-F29A7E896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914</properties:Words>
  <properties:Characters>4893</properties:Characters>
  <properties:Lines>140</properties:Lines>
  <properties:Paragraphs>33</properties:Paragraphs>
  <properties:TotalTime>844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2018-06-01T10:07:00Z</cp:lastPrinted>
  <dcterms:modified xmlns:xsi="http://www.w3.org/2001/XMLSchema-instance" xsi:type="dcterms:W3CDTF">2018-08-29T11:26:00Z</dcterms:modified>
  <cp:revision>564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(1684-17 (-19) AŠF SVINJOGOJSTVO j.d.o.o. po starom.docx)</vt:lpwstr>
  </prop:property>
  <prop:property name="BrojStranica" pid="5" fmtid="{D5CDD505-2E9C-101B-9397-08002B2CF9AE}">
    <vt:i4>3</vt:i4>
  </prop:property>
</prop:Properties>
</file>