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2b58" w14:paraId="f292b58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EC6D0D" w:rsidP="00102927" w:rsidR="00EC6D0D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Osijek,</w:t>
      </w:r>
      <w:r w:rsidR="002F47C0">
        <w:t xml:space="preserve"> Osijek,</w:t>
      </w:r>
      <w:r w:rsidR="00D767D0">
        <w:t xml:space="preserve"> L. Ja</w:t>
      </w:r>
      <w:r w:rsidR="00F07590">
        <w:t>gera 3,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FF74DD">
        <w:t>ZELENE NJIVE jednostavno društvo s ograničenom odgovornošću za trgovinu i usluge,</w:t>
      </w:r>
      <w:r w:rsidR="002034CA">
        <w:t xml:space="preserve"> </w:t>
      </w:r>
      <w:r w:rsidR="003C6038">
        <w:t xml:space="preserve">MBS: </w:t>
      </w:r>
      <w:r w:rsidR="0031613B">
        <w:t>0301</w:t>
      </w:r>
      <w:r w:rsidR="00FF74DD">
        <w:t>75172</w:t>
      </w:r>
      <w:r w:rsidR="003C6038">
        <w:t xml:space="preserve">, OIB: </w:t>
      </w:r>
      <w:r w:rsidR="00FF74DD">
        <w:t>30535719071</w:t>
      </w:r>
      <w:r w:rsidR="003C6038">
        <w:t xml:space="preserve">, </w:t>
      </w:r>
      <w:r w:rsidR="00FF74DD">
        <w:t>Vukovar</w:t>
      </w:r>
      <w:r w:rsidR="002034CA">
        <w:t xml:space="preserve">, </w:t>
      </w:r>
      <w:r w:rsidR="00FF74DD">
        <w:t>Domovinskog rata 38/10</w:t>
      </w:r>
      <w:r w:rsidR="00FB1F31">
        <w:t xml:space="preserve">, </w:t>
      </w:r>
      <w:r w:rsidR="00FF74DD">
        <w:t>25</w:t>
      </w:r>
      <w:r w:rsidR="002034CA" w:rsidRPr="00EC08F5">
        <w:t>.</w:t>
      </w:r>
      <w:r w:rsidR="002034CA">
        <w:t xml:space="preserve"> </w:t>
      </w:r>
      <w:r w:rsidR="00D767D0">
        <w:t>travnja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57324F" w:rsidP="000308A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>
        <w:rPr>
          <w:bCs/>
        </w:rPr>
        <w:t xml:space="preserve">dužnikom </w:t>
      </w:r>
      <w:r w:rsidR="000308AB" w:rsidRPr="000308AB">
        <w:t>ZELENE NJIVE jednostavno društvo s ograničenom odgovornošću za trgovinu i usluge, MBS: 030175172, OIB: 30535719071, Vukovar, Domovinskog rata 38/10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E94503">
      <w:pPr>
        <w:pStyle w:val="Tijeloteksta"/>
        <w:numPr>
          <w:ilvl w:val="0"/>
          <w:numId w:val="6"/>
        </w:numPr>
        <w:rPr>
          <w:bCs/>
        </w:rPr>
      </w:pPr>
      <w:r w:rsidRPr="00E94503">
        <w:t>Za stečajnog upravitelja imenuje se</w:t>
      </w:r>
      <w:r w:rsidR="007F0819" w:rsidRPr="00E94503">
        <w:t xml:space="preserve"> </w:t>
      </w:r>
      <w:r w:rsidR="000308AB">
        <w:t>Zoran Ostović</w:t>
      </w:r>
      <w:r w:rsidR="002034CA" w:rsidRPr="008B08FA">
        <w:rPr>
          <w:b/>
        </w:rPr>
        <w:t xml:space="preserve">, </w:t>
      </w:r>
      <w:r w:rsidR="003745BE" w:rsidRPr="00EC08F5">
        <w:t xml:space="preserve">OIB: </w:t>
      </w:r>
      <w:r w:rsidR="000308AB">
        <w:t>14973076805</w:t>
      </w:r>
      <w:r w:rsidR="00E94503" w:rsidRPr="008B08FA">
        <w:rPr>
          <w:b/>
        </w:rPr>
        <w:t>,</w:t>
      </w:r>
      <w:r w:rsidR="003745BE" w:rsidRPr="008B08FA">
        <w:rPr>
          <w:b/>
        </w:rPr>
        <w:t xml:space="preserve"> </w:t>
      </w:r>
      <w:r w:rsidR="000308AB">
        <w:t>Velika Gorica</w:t>
      </w:r>
      <w:r w:rsidR="003745BE" w:rsidRPr="00EC08F5">
        <w:t xml:space="preserve">, </w:t>
      </w:r>
      <w:r w:rsidR="000308AB">
        <w:t>Šibenska 19</w:t>
      </w:r>
      <w:r w:rsidR="00FB1F31" w:rsidRPr="00EC08F5">
        <w:t>.</w:t>
      </w:r>
      <w:r w:rsidR="007836BD" w:rsidRPr="00E94503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0308A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</w:t>
      </w:r>
      <w:r w:rsidR="007D0F8F">
        <w:t xml:space="preserve">stečajnim </w:t>
      </w:r>
      <w:r>
        <w:t xml:space="preserve">dužnikom </w:t>
      </w:r>
      <w:r w:rsidR="000308AB" w:rsidRPr="000308AB">
        <w:t>ZELENE NJIVE jednostavno društvo s ograničenom odgovornošću za trgovinu i usluge, MBS: 030175172, OIB: 30535719071, Vukovar, Domovinskog rata 38/10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7D0F8F">
        <w:rPr>
          <w:bCs/>
        </w:rPr>
        <w:t>2</w:t>
      </w:r>
      <w:r w:rsidR="008B08FA">
        <w:rPr>
          <w:bCs/>
        </w:rPr>
        <w:t>3</w:t>
      </w:r>
      <w:r w:rsidR="00FB1F31">
        <w:rPr>
          <w:bCs/>
        </w:rPr>
        <w:t xml:space="preserve">. </w:t>
      </w:r>
      <w:r w:rsidR="000308AB">
        <w:rPr>
          <w:bCs/>
        </w:rPr>
        <w:t>siječnja</w:t>
      </w:r>
      <w:r w:rsidR="00D87E31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>, za provedbu skraćenog steč</w:t>
      </w:r>
      <w:r w:rsidR="009B2A1B">
        <w:rPr>
          <w:bCs/>
        </w:rPr>
        <w:t>ajnog postupka, Klasa: 110-07/18</w:t>
      </w:r>
      <w:r w:rsidR="00541519">
        <w:rPr>
          <w:bCs/>
        </w:rPr>
        <w:t>-01/04, Ur.broj: 04-06-18</w:t>
      </w:r>
      <w:r w:rsidRPr="00F877AB">
        <w:rPr>
          <w:bCs/>
        </w:rPr>
        <w:t>-</w:t>
      </w:r>
      <w:r w:rsidR="000308AB">
        <w:rPr>
          <w:bCs/>
        </w:rPr>
        <w:t>322</w:t>
      </w:r>
      <w:r w:rsidR="007D0F8F">
        <w:rPr>
          <w:bCs/>
        </w:rPr>
        <w:t xml:space="preserve"> </w:t>
      </w:r>
      <w:r w:rsidRPr="00F877AB">
        <w:rPr>
          <w:bCs/>
        </w:rPr>
        <w:t xml:space="preserve">od </w:t>
      </w:r>
      <w:r w:rsidR="008B08FA">
        <w:rPr>
          <w:bCs/>
        </w:rPr>
        <w:t>22</w:t>
      </w:r>
      <w:r w:rsidR="00FB1F31">
        <w:rPr>
          <w:bCs/>
        </w:rPr>
        <w:t xml:space="preserve">. </w:t>
      </w:r>
      <w:r w:rsidR="000308AB">
        <w:rPr>
          <w:bCs/>
        </w:rPr>
        <w:t>siječnja</w:t>
      </w:r>
      <w:r w:rsidR="00541519">
        <w:rPr>
          <w:bCs/>
        </w:rPr>
        <w:t xml:space="preserve"> 2018</w:t>
      </w:r>
      <w:r w:rsidRPr="00F877AB">
        <w:rPr>
          <w:bCs/>
        </w:rPr>
        <w:t xml:space="preserve">. nad stečajnim dužnikom </w:t>
      </w:r>
      <w:r w:rsidR="000308AB" w:rsidRPr="000308AB">
        <w:t>ZELENE NJIVE jednostavno društvo s ograničenom odgovornošću za trgovinu i usluge, MBS: 030175172, OIB: 30535719071, Vukovar, Domovinskog rata 38/10</w:t>
      </w:r>
      <w:r w:rsidR="00541519">
        <w:t>.</w:t>
      </w:r>
    </w:p>
    <w:p w:rsidRDefault="005C2CD1" w:rsidP="00541519" w:rsidR="005C2CD1">
      <w:pPr>
        <w:pStyle w:val="Tijeloteksta"/>
        <w:jc w:val="center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F07590" w:rsidP="00F877AB" w:rsidR="00F07590">
      <w:pPr>
        <w:pStyle w:val="Tijeloteksta"/>
        <w:ind w:firstLine="708"/>
        <w:rPr>
          <w:bCs/>
        </w:rPr>
      </w:pPr>
    </w:p>
    <w:p w:rsidRDefault="0037256D" w:rsidP="002F47C0" w:rsidR="0037256D">
      <w:pPr>
        <w:pStyle w:val="Tijeloteksta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 i 104/17;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1D3D84">
        <w:t>2</w:t>
      </w:r>
      <w:r w:rsidR="000308AB">
        <w:t>9</w:t>
      </w:r>
      <w:r w:rsidR="00FB1F31">
        <w:t xml:space="preserve">. </w:t>
      </w:r>
      <w:r w:rsidR="000308AB">
        <w:t>siječnja</w:t>
      </w:r>
      <w:r w:rsidR="006757CB">
        <w:t xml:space="preserve"> 2018</w:t>
      </w:r>
      <w:r w:rsidR="00F877AB">
        <w:t xml:space="preserve">. </w:t>
      </w:r>
      <w:r w:rsidR="00A87584">
        <w:t>o</w:t>
      </w:r>
      <w:r>
        <w:t>bjavio</w:t>
      </w:r>
      <w:r w:rsidR="00F877AB">
        <w:t xml:space="preserve"> je O</w:t>
      </w:r>
      <w:r>
        <w:t xml:space="preserve">glas na mrežnoj stranici e-oglasna ploča sudova pod poslovnim brojem </w:t>
      </w:r>
      <w:r w:rsidR="006757CB">
        <w:t xml:space="preserve">19 </w:t>
      </w:r>
      <w:r>
        <w:t>St-</w:t>
      </w:r>
      <w:r w:rsidR="000308AB">
        <w:t>71</w:t>
      </w:r>
      <w:r w:rsidR="006757CB">
        <w:t>/</w:t>
      </w:r>
      <w:r w:rsidR="001D3D84">
        <w:t>20</w:t>
      </w:r>
      <w:r w:rsidR="006757CB">
        <w:t>18</w:t>
      </w:r>
      <w:r>
        <w:t>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</w:t>
      </w:r>
      <w:r w:rsidR="00EE6084">
        <w:t xml:space="preserve">stečajnog </w:t>
      </w:r>
      <w:r>
        <w:t>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308AB">
        <w:t>25</w:t>
      </w:r>
      <w:r w:rsidRPr="00EC08F5">
        <w:t>.</w:t>
      </w:r>
      <w:r>
        <w:t xml:space="preserve"> travnja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52A89" w:rsidP="000412A0" w:rsidR="009D2F35">
      <w:pPr>
        <w:pStyle w:val="Tijeloteksta"/>
        <w:jc w:val="left"/>
      </w:pPr>
      <w:r>
        <w:t>Snježana Andrijanić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  <w:r w:rsidR="00205A1F">
        <w:t>,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308AB">
        <w:t>16</w:t>
      </w:r>
      <w:r w:rsidR="00052A89" w:rsidRPr="00EC08F5">
        <w:t xml:space="preserve">. </w:t>
      </w:r>
      <w:r w:rsidR="00045ABF" w:rsidRPr="00EC08F5">
        <w:t>svibnja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22D" w:rsidP="005C2CD1" w:rsidR="0066222D">
      <w:r>
        <w:separator/>
      </w:r>
    </w:p>
  </w:endnote>
  <w:endnote w:id="0" w:type="continuationSeparator">
    <w:p w:rsidRDefault="0066222D" w:rsidP="005C2CD1" w:rsidR="00662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22D" w:rsidP="005C2CD1" w:rsidR="0066222D">
      <w:r>
        <w:separator/>
      </w:r>
    </w:p>
  </w:footnote>
  <w:footnote w:id="0" w:type="continuationSeparator">
    <w:p w:rsidRDefault="0066222D" w:rsidP="005C2CD1" w:rsidR="006622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7698970"/>
      <w:docPartObj>
        <w:docPartGallery w:val="Page Numbers (Top of Page)"/>
        <w:docPartUnique/>
      </w:docPartObj>
    </w:sdtPr>
    <w:sdtEndPr/>
    <w:sdtContent>
      <w:p w:rsidRDefault="00EC6D0D" w:rsidR="00EC6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4A3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  <w:p w:rsidRDefault="00EC6D0D" w:rsidP="00EC6D0D" w:rsidR="00EC6D0D">
    <w:pPr>
      <w:pStyle w:val="Zaglavlje"/>
      <w:jc w:val="right"/>
    </w:pPr>
    <w:r>
      <w:t>19 St-71/2018-7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FF74DD">
      <w:t>71/2018-7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08AB"/>
    <w:rsid w:val="00035864"/>
    <w:rsid w:val="000412A0"/>
    <w:rsid w:val="00045373"/>
    <w:rsid w:val="00045ABF"/>
    <w:rsid w:val="00052A89"/>
    <w:rsid w:val="000535EA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5F44A3"/>
    <w:rsid w:val="00601B26"/>
    <w:rsid w:val="0061075F"/>
    <w:rsid w:val="00613D0A"/>
    <w:rsid w:val="00632865"/>
    <w:rsid w:val="00633654"/>
    <w:rsid w:val="006372FF"/>
    <w:rsid w:val="00652724"/>
    <w:rsid w:val="00656FF9"/>
    <w:rsid w:val="0066222D"/>
    <w:rsid w:val="00666402"/>
    <w:rsid w:val="006704D6"/>
    <w:rsid w:val="006737C1"/>
    <w:rsid w:val="006757CB"/>
    <w:rsid w:val="0069656A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2254A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0F8F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B08FA"/>
    <w:rsid w:val="008C7029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1220"/>
    <w:rsid w:val="00980E4D"/>
    <w:rsid w:val="00993567"/>
    <w:rsid w:val="00996504"/>
    <w:rsid w:val="009A412B"/>
    <w:rsid w:val="009B2A1B"/>
    <w:rsid w:val="009B40D7"/>
    <w:rsid w:val="009B46D8"/>
    <w:rsid w:val="009C2C32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D7608"/>
    <w:rsid w:val="00CE0EE4"/>
    <w:rsid w:val="00CF1783"/>
    <w:rsid w:val="00CF2893"/>
    <w:rsid w:val="00D04313"/>
    <w:rsid w:val="00D17588"/>
    <w:rsid w:val="00D212DB"/>
    <w:rsid w:val="00D23251"/>
    <w:rsid w:val="00D24D2F"/>
    <w:rsid w:val="00D27F5C"/>
    <w:rsid w:val="00D35F74"/>
    <w:rsid w:val="00D767D0"/>
    <w:rsid w:val="00D7681E"/>
    <w:rsid w:val="00D87E31"/>
    <w:rsid w:val="00D925DB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6356"/>
    <w:rsid w:val="00EA028A"/>
    <w:rsid w:val="00EC0019"/>
    <w:rsid w:val="00EC08F5"/>
    <w:rsid w:val="00EC6D0D"/>
    <w:rsid w:val="00ED2D67"/>
    <w:rsid w:val="00ED4C16"/>
    <w:rsid w:val="00EE6084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ZELENE NJIVE jednostavno društvo s ograničenom odgovornošću za trgovinu i usluge</izvorni_sadrzaj>
    <derivirana_varijabla naziv="DomainObject.Predmet.ProtustrankaFormated_1">  ZELENE NJIVE jednostavno društvo s ograničenom odgovornošću za trgovinu i usluge</derivirana_varijabla>
  </DomainObject.Predmet.ProtustrankaFormated>
  <DomainObject.Predmet.ProtustrankaFormatedOIB>
    <izvorni_sadrzaj>  ZELENE NJIVE jednostavno društvo s ograničenom odgovornošću za trgovinu i usluge, OIB 30535719071</izvorni_sadrzaj>
    <derivirana_varijabla naziv="DomainObject.Predmet.ProtustrankaFormatedOIB_1">  ZELENE NJIVE jednostavno društvo s ograničenom odgovornošću za trgovinu i usluge, OIB 30535719071</derivirana_varijabla>
  </DomainObject.Predmet.ProtustrankaFormatedOIB>
  <DomainObject.Predmet.ProtustrankaFormatedWithAdress>
    <izvorni_sadrzaj> ZELENE NJIVE jednostavno društvo s ograničenom odgovornošću za trgovinu i usluge, Domovinskog rata 38/10 , 32000 Vukovar</izvorni_sadrzaj>
    <derivirana_varijabla naziv="DomainObject.Predmet.ProtustrankaFormatedWithAdress_1"> ZELENE NJIVE jednostavno društvo s ograničenom odgovornošću za trgovinu i usluge, Domovinskog rata 38/10 , 32000 Vukovar</derivirana_varijabla>
  </DomainObject.Predmet.ProtustrankaFormatedWithAdress>
  <DomainObject.Predmet.ProtustrankaFormatedWithAdressOIB>
    <izvorni_sadrzaj> ZELENE NJIVE jednostavno društvo s ograničenom odgovornošću za trgovinu i usluge, OIB 30535719071, Domovinskog rata 38/10 , 32000 Vukovar</izvorni_sadrzaj>
    <derivirana_varijabla naziv="DomainObject.Predmet.ProtustrankaFormatedWithAdressOIB_1"> ZELENE NJIVE jednostavno društvo s ograničenom odgovornošću za trgovinu i usluge, OIB 30535719071, Domovinskog rata 38/10 , 32000 Vukovar</derivirana_varijabla>
  </DomainObject.Predmet.ProtustrankaFormatedWithAdressOIB>
  <DomainObject.Predmet.ProtustrankaWithAdress>
    <izvorni_sadrzaj>ZELENE NJIVE jednostavno društvo s ograničenom odgovornošću za trgovinu i usluge Domovinskog rata 38/10 , 32000 Vukovar</izvorni_sadrzaj>
    <derivirana_varijabla naziv="DomainObject.Predmet.ProtustrankaWithAdress_1">ZELENE NJIVE jednostavno društvo s ograničenom odgovornošću za trgovinu i usluge Domovinskog rata 38/10 , 32000 Vukovar</derivirana_varijabla>
  </DomainObject.Predmet.ProtustrankaWithAdress>
  <DomainObject.Predmet.ProtustrankaWithAdressOIB>
    <izvorni_sadrzaj>ZELENE NJIVE jednostavno društvo s ograničenom odgovornošću za trgovinu i usluge, OIB 30535719071, Domovinskog rata 38/10 , 32000 Vukovar</izvorni_sadrzaj>
    <derivirana_varijabla naziv="DomainObject.Predmet.ProtustrankaWithAdressOIB_1">ZELENE NJIVE jednostavno društvo s ograničenom odgovornošću za trgovinu i usluge, OIB 30535719071, Domovinskog rata 38/10 , 32000 Vukovar</derivirana_varijabla>
  </DomainObject.Predmet.ProtustrankaWithAdressOIB>
  <DomainObject.Predmet.ProtustrankaNazivFormated>
    <izvorni_sadrzaj>ZELENE NJIVE jednostavno društvo s ograničenom odgovornošću za trgovinu i usluge</izvorni_sadrzaj>
    <derivirana_varijabla naziv="DomainObject.Predmet.ProtustrankaNazivFormated_1">ZELENE NJIVE jednostavno društvo s ograničenom odgovornošću za trgovinu i usluge</derivirana_varijabla>
  </DomainObject.Predmet.ProtustrankaNazivFormated>
  <DomainObject.Predmet.ProtustrankaNazivFormatedOIB>
    <izvorni_sadrzaj>ZELENE NJIVE jednostavno društvo s ograničenom odgovornošću za trgovinu i usluge, OIB 30535719071</izvorni_sadrzaj>
    <derivirana_varijabla naziv="DomainObject.Predmet.ProtustrankaNazivFormatedOIB_1">ZELENE NJIVE jednostavno društvo s ograničenom odgovornošću za trgovinu i usluge, OIB 30535719071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ZELENE NJIVE jednostavno društvo s ograničenom odgovornošću za trgovinu i usluge</item>
    </izvorni_sadrzaj>
    <derivirana_varijabla naziv="DomainObject.Predmet.ProtuStrankaListFormated_1">
      <item>ZELENE NJIVE jednostavno društvo s ograničenom odgovornošću za trgovinu i usluge</item>
    </derivirana_varijabla>
  </DomainObject.Predmet.ProtuStrankaListFormated>
  <DomainObject.Predmet.ProtuStrankaListFormatedOIB>
    <izvorni_sadrzaj>
      <item>ZELENE NJIVE jednostavno društvo s ograničenom odgovornošću za trgovinu i usluge, OIB 30535719071</item>
    </izvorni_sadrzaj>
    <derivirana_varijabla naziv="DomainObject.Predmet.ProtuStrankaListFormatedOIB_1">
      <item>ZELENE NJIVE jednostavno društvo s ograničenom odgovornošću za trgovinu i usluge, OIB 30535719071</item>
    </derivirana_varijabla>
  </DomainObject.Predmet.ProtuStrankaListFormatedOIB>
  <DomainObject.Predmet.ProtuStrankaListFormatedWithAdress>
    <izvorni_sadrzaj>
      <item>ZELENE NJIVE jednostavno društvo s ograničenom odgovornošću za trgovinu i usluge, Domovinskog rata 38/10 , 32000 Vukovar</item>
    </izvorni_sadrzaj>
    <derivirana_varijabla naziv="DomainObject.Predmet.ProtuStrankaListFormatedWithAdress_1">
      <item>ZELENE NJIVE jednostavno društvo s ograničenom odgovornošću za trgovinu i usluge, Domovinskog rata 38/10 , 32000 Vukovar</item>
    </derivirana_varijabla>
  </DomainObject.Predmet.ProtuStrankaListFormatedWithAdress>
  <DomainObject.Predmet.ProtuStrankaListFormatedWithAdressOIB>
    <izvorni_sadrzaj>
      <item>ZELENE NJIVE jednostavno društvo s ograničenom odgovornošću za trgovinu i usluge, OIB 30535719071, Domovinskog rata 38/10 , 32000 Vukovar</item>
    </izvorni_sadrzaj>
    <derivirana_varijabla naziv="DomainObject.Predmet.ProtuStrankaListFormatedWithAdressOIB_1">
      <item>ZELENE NJIVE jednostavno društvo s ograničenom odgovornošću za trgovinu i usluge, OIB 30535719071, Domovinskog rata 38/10 , 32000 Vukovar</item>
    </derivirana_varijabla>
  </DomainObject.Predmet.ProtuStrankaListFormatedWithAdressOIB>
  <DomainObject.Predmet.ProtuStrankaListNazivFormated>
    <izvorni_sadrzaj>
      <item>ZELENE NJIVE jednostavno društvo s ograničenom odgovornošću za trgovinu i usluge</item>
    </izvorni_sadrzaj>
    <derivirana_varijabla naziv="DomainObject.Predmet.ProtuStrankaListNazivFormated_1">
      <item>ZELENE NJIVE jednostavno društvo s ograničenom odgovornošću za trgovinu i usluge</item>
    </derivirana_varijabla>
  </DomainObject.Predmet.ProtuStrankaListNazivFormated>
  <DomainObject.Predmet.ProtuStrankaListNazivFormatedOIB>
    <izvorni_sadrzaj>
      <item>ZELENE NJIVE jednostavno društvo s ograničenom odgovornošću za trgovinu i usluge, OIB 30535719071</item>
    </izvorni_sadrzaj>
    <derivirana_varijabla naziv="DomainObject.Predmet.ProtuStrankaListNazivFormatedOIB_1">
      <item>ZELENE NJIVE jednostavno društvo s ograničenom odgovornošću za trgovinu i usluge, OIB 30535719071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ZELENE NJIVE jednostavno društvo s ograničenom odgovornošću za trgovinu i usluge</izvorni_sadrzaj>
    <derivirana_varijabla naziv="DomainObject.Predmet.ProtustrankaIDrugi_1">ZELENE NJIVE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ZELENE NJIVE jednostavno društvo s ograničenom odgovornošću za trgovinu i usluge, OIB 30535719071, Domovinskog rata 38/10 , 32000 Vukovar</izvorni_sadrzaj>
    <derivirana_varijabla naziv="DomainObject.Predmet.ProtustrankaIDrugiAdressOIB_1">ZELENE NJIVE jednostavno društvo s ograničenom odgovornošću za trgovinu i usluge, OIB 30535719071, Domovinskog rata 38/10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ZELENE NJIVE jednostavno društvo s ograničenom odgovornošću za trgovinu i usluge</item>
    </izvorni_sadrzaj>
    <derivirana_varijabla naziv="DomainObject.Predmet.SudioniciListNaziv_1">
      <item>FINA RC OSIJEK</item>
      <item>ZELENE NJIVE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ZELENE NJIVE jednostavno društvo s ograničenom odgovornošću za trgovinu i usluge, OIB 30535719071, Domovinskog rata 38/10 ,32000 Vukovar</item>
    </izvorni_sadrzaj>
    <derivirana_varijabla naziv="DomainObject.Predmet.SudioniciListAdressOIB_1">
      <item>FINA RC OSIJEK, OIB 85821130368</item>
      <item>ZELENE NJIVE jednostavno društvo s ograničenom odgovornošću za trgovinu i usluge, OIB 30535719071, Domovinskog rata 38/10 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30535719071</item>
    </izvorni_sadrzaj>
    <derivirana_varijabla naziv="DomainObject.Predmet.SudioniciListNazivOIB_1">
      <item>, OIB 85821130368</item>
      <item>, OIB 30535719071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F2E524-85CF-413D-9A87-595349E170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2969</properties:Characters>
  <properties:Lines>90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2018-04-25T05:25:00Z</dcterms:created>
  <dc:creator>Korisnik</dc:creator>
  <cp:lastModifiedBy>Snježana Andrijanić</cp:lastModifiedBy>
  <cp:lastPrinted>2018-04-25T11:32:00Z</cp:lastPrinted>
  <dcterms:modified xmlns:xsi="http://www.w3.org/2001/XMLSchema-instance" xsi:type="dcterms:W3CDTF">2018-04-25T11:36:00Z</dcterms:modified>
  <cp:revision>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(ZELENE NJIVE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