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fb17" w14:paraId="063fb17"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95496" w:rsidP="00B95496" w:rsidR="00B95496">
      <w:pPr>
        <w:rPr>
          <w:rFonts w:cs="Times New Roman" w:eastAsia="Times New Roman"/>
          <w:bCs/>
          <w:szCs w:val="20"/>
          <w:lang w:val="en-US"/>
        </w:rPr>
      </w:pPr>
    </w:p>
    <w:p w:rsidRDefault="00280B27" w:rsidP="00B95496" w:rsidR="00280B2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B95496" w:rsidP="00B95496" w:rsidR="00B95496" w:rsidRPr="00AD71A8">
      <w:pPr>
        <w:rPr>
          <w:rFonts w:cs="Times New Roman" w:eastAsia="Times New Roman"/>
          <w:szCs w:val="24"/>
          <w:lang w:eastAsia="hr-HR"/>
        </w:rPr>
      </w:pPr>
    </w:p>
    <w:p w:rsidRDefault="00B95496" w:rsidP="00E1247C" w:rsidR="00B95496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</w:t>
      </w:r>
      <w:r w:rsidR="007266D1">
        <w:rPr>
          <w:rFonts w:cs="Times New Roman" w:eastAsia="Times New Roman"/>
          <w:szCs w:val="24"/>
          <w:lang w:eastAsia="hr-HR"/>
        </w:rPr>
        <w:t xml:space="preserve">Tamari </w:t>
      </w:r>
      <w:r w:rsidR="007266D1" w:rsidRPr="00E1247C">
        <w:rPr>
          <w:rFonts w:cs="Times New Roman" w:eastAsia="Times New Roman"/>
          <w:szCs w:val="24"/>
          <w:lang w:eastAsia="hr-HR"/>
        </w:rPr>
        <w:t>Lakoseljac Benčić</w:t>
      </w:r>
      <w:r w:rsidRPr="00E1247C">
        <w:rPr>
          <w:rFonts w:cs="Times New Roman" w:eastAsia="Times New Roman"/>
          <w:szCs w:val="24"/>
          <w:lang w:eastAsia="hr-HR"/>
        </w:rPr>
        <w:t>, u skraćenom</w:t>
      </w:r>
      <w:r>
        <w:rPr>
          <w:rFonts w:cs="Times New Roman" w:eastAsia="Times New Roman"/>
          <w:szCs w:val="24"/>
          <w:lang w:eastAsia="hr-HR"/>
        </w:rPr>
        <w:t xml:space="preserve"> stečajnom postupku nad pravnom osobom (dužnikom) </w:t>
      </w:r>
      <w:r w:rsidR="00491815">
        <w:rPr>
          <w:rFonts w:cs="Times New Roman" w:eastAsia="Times New Roman"/>
          <w:szCs w:val="24"/>
        </w:rPr>
        <w:t>FLORA PARENTIUM d. o. o. Poreč, Bože Milanovića 29, OIB 90337339402, MBS 130023897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</w:t>
      </w:r>
      <w:r w:rsidR="00E1247C">
        <w:rPr>
          <w:rFonts w:cs="Times New Roman" w:eastAsia="Times New Roman"/>
          <w:szCs w:val="24"/>
        </w:rPr>
        <w:t>Bore Slavnića iz Vodica, Lička 29, OIB: 35944056044,</w:t>
      </w:r>
      <w:r>
        <w:rPr>
          <w:rFonts w:cs="Times New Roman" w:eastAsia="Times New Roman"/>
          <w:szCs w:val="24"/>
        </w:rPr>
        <w:t xml:space="preserve"> izjavljenoj </w:t>
      </w:r>
      <w:r w:rsidR="00491815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siječnja </w:t>
      </w:r>
      <w:r w:rsidR="0049181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 protiv ovosudnog rješenja posl. br. St-</w:t>
      </w:r>
      <w:r w:rsidR="00491815">
        <w:rPr>
          <w:rFonts w:cs="Times New Roman" w:eastAsia="Times New Roman"/>
          <w:szCs w:val="24"/>
        </w:rPr>
        <w:t>602/2017-4</w:t>
      </w:r>
      <w:r>
        <w:rPr>
          <w:rFonts w:cs="Times New Roman" w:eastAsia="Times New Roman"/>
          <w:szCs w:val="24"/>
        </w:rPr>
        <w:t xml:space="preserve"> od </w:t>
      </w:r>
      <w:r w:rsidR="00491815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siječnja </w:t>
      </w:r>
      <w:r w:rsidR="0049181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., </w:t>
      </w:r>
      <w:r w:rsidR="00E1247C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9181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24099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B56CA" w:rsidP="00EB56CA" w:rsidR="00EB56CA" w:rsidRPr="00AD71A8">
      <w:pPr>
        <w:ind w:firstLine="708"/>
        <w:rPr>
          <w:rFonts w:cs="Times New Roman" w:eastAsia="Times New Roman"/>
          <w:szCs w:val="24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B95496" w:rsidP="00B95496" w:rsidR="00B95496" w:rsidRPr="00545E45">
      <w:pPr>
        <w:rPr>
          <w:rFonts w:cs="Times New Roman" w:eastAsia="Times New Roman"/>
          <w:szCs w:val="24"/>
          <w:lang w:eastAsia="hr-HR"/>
        </w:rPr>
      </w:pPr>
    </w:p>
    <w:p w:rsidRDefault="00B95496" w:rsidP="00545E45" w:rsidR="00B95496" w:rsidRPr="00545E45">
      <w:pPr>
        <w:ind w:firstLine="708"/>
        <w:rPr>
          <w:rFonts w:cs="Times New Roman" w:eastAsia="Times New Roman"/>
          <w:szCs w:val="24"/>
          <w:lang w:eastAsia="hr-HR"/>
        </w:rPr>
      </w:pPr>
      <w:r w:rsidRPr="00545E45"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 w:rsidRPr="00545E45">
        <w:rPr>
          <w:rFonts w:cs="Times New Roman" w:eastAsia="Times New Roman"/>
          <w:szCs w:val="24"/>
        </w:rPr>
        <w:t>po zakonu do dana nastupanja pravnih posljedica otvaranja stečajnog postupka</w:t>
      </w:r>
      <w:r w:rsidRPr="00545E45">
        <w:rPr>
          <w:rFonts w:cs="Times New Roman" w:eastAsia="Times New Roman"/>
          <w:szCs w:val="24"/>
          <w:lang w:eastAsia="hr-HR"/>
        </w:rPr>
        <w:t xml:space="preserve"> od </w:t>
      </w:r>
      <w:r w:rsidR="00545E45" w:rsidRPr="00545E45">
        <w:rPr>
          <w:rFonts w:cs="Times New Roman" w:eastAsia="Times New Roman"/>
          <w:szCs w:val="24"/>
          <w:lang w:eastAsia="hr-HR"/>
        </w:rPr>
        <w:t>26</w:t>
      </w:r>
      <w:r w:rsidRPr="00545E45">
        <w:rPr>
          <w:rFonts w:cs="Times New Roman" w:eastAsia="Times New Roman"/>
          <w:szCs w:val="24"/>
          <w:lang w:eastAsia="hr-HR"/>
        </w:rPr>
        <w:t xml:space="preserve">. siječnja </w:t>
      </w:r>
      <w:r w:rsidR="00545E45" w:rsidRPr="00545E45">
        <w:rPr>
          <w:rFonts w:cs="Times New Roman" w:eastAsia="Times New Roman"/>
          <w:szCs w:val="24"/>
          <w:lang w:eastAsia="hr-HR"/>
        </w:rPr>
        <w:t>2018</w:t>
      </w:r>
      <w:r w:rsidRPr="00545E45">
        <w:rPr>
          <w:rFonts w:cs="Times New Roman" w:eastAsia="Times New Roman"/>
          <w:szCs w:val="24"/>
          <w:lang w:eastAsia="hr-HR"/>
        </w:rPr>
        <w:t xml:space="preserve">., preinačuje se ovosudno rješenje posl. br. </w:t>
      </w:r>
      <w:r w:rsidR="00545E45" w:rsidRPr="00545E45">
        <w:rPr>
          <w:rFonts w:cs="Times New Roman" w:eastAsia="Times New Roman"/>
          <w:szCs w:val="24"/>
        </w:rPr>
        <w:t>St-602/2017-4 od 11. siječnja 2018.</w:t>
      </w:r>
      <w:r w:rsidR="00545E45" w:rsidRPr="00545E45">
        <w:rPr>
          <w:rFonts w:cs="Times New Roman" w:eastAsia="Times New Roman"/>
          <w:szCs w:val="24"/>
          <w:lang w:eastAsia="hr-HR"/>
        </w:rPr>
        <w:t xml:space="preserve"> </w:t>
      </w:r>
      <w:r w:rsidRPr="00545E45">
        <w:rPr>
          <w:rFonts w:cs="Times New Roman" w:eastAsia="Times New Roman"/>
          <w:szCs w:val="24"/>
          <w:lang w:eastAsia="hr-HR"/>
        </w:rPr>
        <w:t xml:space="preserve">na način da se skraćeni stečajni postupak nad dužnikom </w:t>
      </w:r>
      <w:r w:rsidR="00545E45" w:rsidRPr="00545E45">
        <w:rPr>
          <w:rFonts w:cs="Times New Roman" w:eastAsia="Times New Roman"/>
          <w:szCs w:val="24"/>
        </w:rPr>
        <w:t>FLORA PARENTIUM d. o. o. Poreč, Bože Milanovića 29, OIB 90337339402, MBS 130023897</w:t>
      </w:r>
      <w:r w:rsidRPr="00545E45">
        <w:rPr>
          <w:rFonts w:cs="Times New Roman" w:eastAsia="Times New Roman"/>
          <w:szCs w:val="24"/>
        </w:rPr>
        <w:t xml:space="preserve">, obustavlja, te se zahtjev Financijske agencije za provedbu skraćenog stečajnog postupka od </w:t>
      </w:r>
      <w:r w:rsidR="00545E45" w:rsidRPr="00545E45">
        <w:rPr>
          <w:rFonts w:cs="Times New Roman" w:eastAsia="Times New Roman"/>
          <w:szCs w:val="24"/>
        </w:rPr>
        <w:t>3</w:t>
      </w:r>
      <w:r w:rsidRPr="00545E45">
        <w:rPr>
          <w:rFonts w:cs="Times New Roman" w:eastAsia="Times New Roman"/>
          <w:szCs w:val="24"/>
        </w:rPr>
        <w:t xml:space="preserve">. studenog </w:t>
      </w:r>
      <w:r w:rsidR="00545E45" w:rsidRPr="00545E45">
        <w:rPr>
          <w:rFonts w:cs="Times New Roman" w:eastAsia="Times New Roman"/>
          <w:szCs w:val="24"/>
        </w:rPr>
        <w:t>2017</w:t>
      </w:r>
      <w:r w:rsidRPr="00545E45">
        <w:rPr>
          <w:rFonts w:cs="Times New Roman" w:eastAsia="Times New Roman"/>
          <w:szCs w:val="24"/>
        </w:rPr>
        <w:t>. odbacuje.</w:t>
      </w:r>
    </w:p>
    <w:p w:rsidRDefault="00545E45" w:rsidP="00B95496" w:rsidR="00545E45" w:rsidRPr="00EE0E22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B95496" w:rsidP="00B95496" w:rsidR="00B95496" w:rsidRPr="00AC578E">
      <w:pPr>
        <w:ind w:firstLine="708"/>
      </w:pPr>
      <w:r w:rsidRPr="00AC578E">
        <w:t xml:space="preserve">II. Nalaže se sudskom registru ovog suda da po primitku ovog rješenja izvrši brisanje upisa provedenog po ovosudnom rješenju posl. br. </w:t>
      </w:r>
      <w:r w:rsidR="00545E45" w:rsidRPr="00AC578E">
        <w:rPr>
          <w:rFonts w:cs="Times New Roman" w:eastAsia="Times New Roman"/>
          <w:szCs w:val="24"/>
        </w:rPr>
        <w:t>St-602/2017-4 od 11. siječnja 2018</w:t>
      </w:r>
      <w:r w:rsidRPr="00AC578E">
        <w:rPr>
          <w:rFonts w:cs="Times New Roman" w:eastAsia="Times New Roman"/>
          <w:szCs w:val="24"/>
        </w:rPr>
        <w:t>.</w:t>
      </w:r>
    </w:p>
    <w:p w:rsidRDefault="00B95496" w:rsidP="00B95496" w:rsidR="00B95496"/>
    <w:p w:rsidRDefault="00B95496" w:rsidP="00B95496" w:rsidR="00B95496"/>
    <w:p w:rsidRDefault="00B95496" w:rsidP="00B95496" w:rsidR="00B95496" w:rsidRPr="00AD71A8">
      <w:pPr>
        <w:jc w:val="center"/>
      </w:pPr>
      <w:r w:rsidRPr="00AD71A8">
        <w:t>Obrazloženje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B9549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St-</w:t>
      </w:r>
      <w:r w:rsidR="00EE0E22">
        <w:rPr>
          <w:rFonts w:cs="Times New Roman" w:eastAsia="Times New Roman"/>
          <w:szCs w:val="24"/>
        </w:rPr>
        <w:t>602/2017-4</w:t>
      </w:r>
      <w:r>
        <w:rPr>
          <w:rFonts w:cs="Times New Roman" w:eastAsia="Times New Roman"/>
          <w:szCs w:val="24"/>
        </w:rPr>
        <w:t xml:space="preserve"> od </w:t>
      </w:r>
      <w:r w:rsidR="00EE0E22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siječnja </w:t>
      </w:r>
      <w:r w:rsidR="00EE0E2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 w:rsidR="00EE0E22">
        <w:rPr>
          <w:rFonts w:cs="Times New Roman" w:eastAsia="Times New Roman"/>
          <w:szCs w:val="24"/>
        </w:rPr>
        <w:t>FLORA PARENTIUM d. o. o. Poreč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B95496" w:rsidP="00B95496" w:rsidR="00B95496" w:rsidRPr="009D7EED">
      <w:pPr>
        <w:ind w:firstLine="708"/>
        <w:rPr>
          <w:rFonts w:cs="Times New Roman" w:eastAsia="Times New Roman"/>
          <w:szCs w:val="24"/>
          <w:lang w:eastAsia="hr-HR"/>
        </w:rPr>
      </w:pPr>
      <w:r w:rsidRPr="0030613B"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 w:rsidRPr="0030613B">
        <w:rPr>
          <w:rFonts w:cs="Times New Roman" w:eastAsia="Times New Roman"/>
          <w:szCs w:val="24"/>
        </w:rPr>
        <w:t xml:space="preserve">po zakonu do dana </w:t>
      </w:r>
      <w:r w:rsidRPr="009D7EED">
        <w:rPr>
          <w:rFonts w:cs="Times New Roman" w:eastAsia="Times New Roman"/>
          <w:szCs w:val="24"/>
        </w:rPr>
        <w:t>nastupanja pravnih posljedica otvaranja stečajnog postupka</w:t>
      </w:r>
      <w:r w:rsidRPr="009D7EED">
        <w:rPr>
          <w:rFonts w:cs="Times New Roman" w:eastAsia="Times New Roman"/>
          <w:szCs w:val="24"/>
          <w:lang w:eastAsia="hr-HR"/>
        </w:rPr>
        <w:t xml:space="preserve"> je </w:t>
      </w:r>
      <w:r w:rsidR="00EE0E22" w:rsidRPr="009D7EED">
        <w:rPr>
          <w:rFonts w:cs="Times New Roman" w:eastAsia="Times New Roman"/>
          <w:szCs w:val="24"/>
          <w:lang w:eastAsia="hr-HR"/>
        </w:rPr>
        <w:t>26</w:t>
      </w:r>
      <w:r w:rsidRPr="009D7EED">
        <w:rPr>
          <w:rFonts w:cs="Times New Roman" w:eastAsia="Times New Roman"/>
          <w:szCs w:val="24"/>
          <w:lang w:eastAsia="hr-HR"/>
        </w:rPr>
        <w:t xml:space="preserve">. siječnja </w:t>
      </w:r>
      <w:r w:rsidR="00EE0E22" w:rsidRPr="009D7EED">
        <w:rPr>
          <w:rFonts w:cs="Times New Roman" w:eastAsia="Times New Roman"/>
          <w:szCs w:val="24"/>
          <w:lang w:eastAsia="hr-HR"/>
        </w:rPr>
        <w:t>2018</w:t>
      </w:r>
      <w:r w:rsidRPr="009D7EED">
        <w:rPr>
          <w:rFonts w:cs="Times New Roman" w:eastAsia="Times New Roman"/>
          <w:szCs w:val="24"/>
          <w:lang w:eastAsia="hr-HR"/>
        </w:rPr>
        <w:t xml:space="preserve">. izjavila žalbu. U žalbi je u bitnome navedeno da nisu ispunjene sve pretpostavke za provedbu skraćenog stečajnog postupka budući </w:t>
      </w:r>
      <w:r w:rsidR="009D7EED" w:rsidRPr="009D7EED">
        <w:rPr>
          <w:rFonts w:cs="Times New Roman" w:eastAsia="Times New Roman"/>
          <w:szCs w:val="24"/>
          <w:lang w:eastAsia="hr-HR"/>
        </w:rPr>
        <w:t xml:space="preserve">su podmirene sve </w:t>
      </w:r>
      <w:r w:rsidR="0030613B" w:rsidRPr="009D7EED">
        <w:rPr>
          <w:rFonts w:cs="Times New Roman" w:eastAsia="Times New Roman"/>
          <w:szCs w:val="24"/>
          <w:lang w:eastAsia="hr-HR"/>
        </w:rPr>
        <w:t>obveze i društvo ima imovinu veće vrijednosti u vidu nekretnina koje služe za obavljanje gospodarske djelatnosti</w:t>
      </w:r>
      <w:r w:rsidRPr="009D7EED">
        <w:rPr>
          <w:rFonts w:cs="Times New Roman" w:eastAsia="Times New Roman"/>
          <w:szCs w:val="24"/>
          <w:lang w:eastAsia="hr-HR"/>
        </w:rPr>
        <w:t>.</w:t>
      </w:r>
    </w:p>
    <w:p w:rsidRDefault="00B95496" w:rsidP="00B95496" w:rsidR="00B95496" w:rsidRPr="009D7EED">
      <w:pPr>
        <w:ind w:firstLine="708"/>
        <w:rPr>
          <w:rFonts w:cs="Times New Roman" w:eastAsia="Times New Roman"/>
          <w:szCs w:val="24"/>
          <w:lang w:eastAsia="hr-HR"/>
        </w:rPr>
      </w:pPr>
      <w:r w:rsidRPr="009D7EED"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2157A5" w:rsidP="002157A5" w:rsidR="002157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u potvrdu Financijske agencije od 2. ožujka 2018. (list 11 spisa) utvrđeno je da na dan izdavanja potvrde dužnik nema nepodmirenih obveza, zbog čega je adekvatnom </w:t>
      </w:r>
      <w:r>
        <w:rPr>
          <w:rFonts w:cs="Times New Roman" w:eastAsia="Times New Roman"/>
          <w:szCs w:val="24"/>
        </w:rPr>
        <w:lastRenderedPageBreak/>
        <w:t>primjenom odredbe čl. 128. st. 9. Stečajnog zakona (Narodne novine br. 71/15, nadalje SZ), donesena odluka kao u izreci rješenja.</w:t>
      </w:r>
    </w:p>
    <w:p w:rsidRDefault="00280B27" w:rsidP="00B95496" w:rsidR="00280B27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280B27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E0E22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D3E57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1030A" w:rsidP="00B95496" w:rsidR="0071030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1030A" w:rsidP="00B95496" w:rsidR="0071030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71030A" w:rsidP="00B95496" w:rsidR="00B95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D2052F">
        <w:rPr>
          <w:rFonts w:cs="Times New Roman" w:eastAsia="Times New Roman"/>
          <w:szCs w:val="24"/>
          <w:lang w:eastAsia="hr-HR"/>
        </w:rPr>
        <w:t>, v.r.</w:t>
      </w:r>
    </w:p>
    <w:p w:rsidRDefault="00EB56CA" w:rsidP="00B95496" w:rsidR="00EB56CA">
      <w:pPr>
        <w:jc w:val="left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B95496" w:rsidP="00B95496" w:rsidR="00B95496">
      <w:pPr>
        <w:ind w:firstLine="708"/>
      </w:pPr>
      <w:r>
        <w:t xml:space="preserve">Protiv ovog rješenja dopuštena je žalba Visokom trgovačkom sudu Republike Hrvatske. Žalba se podnosi putem ovog </w:t>
      </w:r>
      <w:r w:rsidRPr="002157A5">
        <w:t>suda u dovoljnom broju primjeraka za sud i protivnu stranu u roku od osam dana od dostave rješenja, a dostava se smatra obavljenom istekom osmog dana od dana objave rješenja na mrežnoj stranici e-Oglasna ploča sudova (čl. 12. st. 1.</w:t>
      </w:r>
      <w:r>
        <w:t xml:space="preserve"> SZ-a).</w:t>
      </w:r>
    </w:p>
    <w:p w:rsidRDefault="00B95496" w:rsidP="00B95496" w:rsidR="00B95496">
      <w:pPr>
        <w:jc w:val="left"/>
        <w:rPr>
          <w:rFonts w:cs="Times New Roman" w:eastAsia="Times New Roman"/>
          <w:szCs w:val="24"/>
          <w:lang w:eastAsia="hr-HR"/>
        </w:rPr>
      </w:pPr>
    </w:p>
    <w:p w:rsidRDefault="00B95496" w:rsidP="00B95496" w:rsidR="000D3749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0D3749" w:rsidP="000D3749" w:rsidR="000D3749" w:rsidRPr="003E5F32">
      <w:pPr>
        <w:rPr>
          <w:rFonts w:cs="Times New Roman" w:eastAsia="Times New Roman"/>
          <w:szCs w:val="24"/>
        </w:rPr>
      </w:pPr>
      <w:r w:rsidRPr="003E5F32">
        <w:rPr>
          <w:rFonts w:cs="Times New Roman" w:eastAsia="Times New Roman"/>
          <w:szCs w:val="24"/>
        </w:rPr>
        <w:t>1. Financijska agencija, RC Rijeka, Rijeka, F. Kurelca 8,</w:t>
      </w:r>
    </w:p>
    <w:p w:rsidRDefault="000D3749" w:rsidP="000D3749" w:rsidR="000D3749" w:rsidRPr="003E5F32">
      <w:pPr>
        <w:rPr>
          <w:rFonts w:cs="Times New Roman" w:eastAsia="Times New Roman"/>
          <w:szCs w:val="24"/>
        </w:rPr>
      </w:pPr>
      <w:r w:rsidRPr="003E5F32">
        <w:rPr>
          <w:rFonts w:cs="Times New Roman" w:eastAsia="Times New Roman"/>
          <w:szCs w:val="24"/>
        </w:rPr>
        <w:t xml:space="preserve">2. Dužnik </w:t>
      </w:r>
      <w:r w:rsidRPr="003E5F32">
        <w:rPr>
          <w:rFonts w:cs="Times New Roman" w:eastAsia="Times New Roman"/>
        </w:rPr>
        <w:t xml:space="preserve">FLORA PARENTIUM d. o. o. Poreč, Bože Milanovića 29, </w:t>
      </w:r>
    </w:p>
    <w:p w:rsidRDefault="000D3749" w:rsidP="000D3749" w:rsidR="000D3749" w:rsidRPr="003E5F32">
      <w:pPr>
        <w:rPr>
          <w:rFonts w:cs="Times New Roman" w:eastAsia="Times New Roman"/>
          <w:szCs w:val="20"/>
        </w:rPr>
      </w:pPr>
      <w:r w:rsidRPr="003E5F32">
        <w:rPr>
          <w:rFonts w:cs="Times New Roman" w:eastAsia="Times New Roman"/>
          <w:szCs w:val="24"/>
        </w:rPr>
        <w:t xml:space="preserve">3. </w:t>
      </w:r>
      <w:r w:rsidR="00B06076">
        <w:rPr>
          <w:rFonts w:cs="Times New Roman" w:eastAsia="Times New Roman"/>
          <w:szCs w:val="24"/>
        </w:rPr>
        <w:t xml:space="preserve">RH, Ministarstvo financija, Porezna uprava, </w:t>
      </w:r>
      <w:r w:rsidR="00B06076">
        <w:rPr>
          <w:rFonts w:cs="Times New Roman" w:eastAsia="Times New Roman"/>
          <w:szCs w:val="20"/>
        </w:rPr>
        <w:t xml:space="preserve">Područni ured Pazin, Pazin, M. B. Rašana 2/4, </w:t>
      </w:r>
      <w:r w:rsidRPr="003E5F32">
        <w:rPr>
          <w:rFonts w:cs="Times New Roman" w:eastAsia="Times New Roman"/>
          <w:szCs w:val="20"/>
        </w:rPr>
        <w:t xml:space="preserve"> </w:t>
      </w:r>
    </w:p>
    <w:p w:rsidRDefault="000D3749" w:rsidP="000D3749" w:rsidR="000D3749" w:rsidRPr="003E5F32">
      <w:pPr>
        <w:rPr>
          <w:rFonts w:cs="Times New Roman" w:eastAsia="Times New Roman"/>
          <w:szCs w:val="24"/>
        </w:rPr>
      </w:pPr>
      <w:r w:rsidRPr="003E5F32">
        <w:rPr>
          <w:rFonts w:cs="Times New Roman" w:eastAsia="Times New Roman"/>
          <w:szCs w:val="24"/>
        </w:rPr>
        <w:t>4. Županijsko državno odvjetništvo u Puli – Pola, Pula, Rovinjska 2</w:t>
      </w:r>
      <w:r w:rsidR="00B06076">
        <w:rPr>
          <w:rFonts w:cs="Times New Roman" w:eastAsia="Times New Roman"/>
          <w:szCs w:val="24"/>
        </w:rPr>
        <w:t>a</w:t>
      </w:r>
      <w:r w:rsidRPr="003E5F32">
        <w:rPr>
          <w:rFonts w:cs="Times New Roman" w:eastAsia="Times New Roman"/>
          <w:szCs w:val="24"/>
        </w:rPr>
        <w:t>,</w:t>
      </w:r>
    </w:p>
    <w:p w:rsidRDefault="000D3749" w:rsidP="000D3749" w:rsidR="000D3749" w:rsidRPr="003E5F32">
      <w:pPr>
        <w:rPr>
          <w:rFonts w:cs="Times New Roman" w:eastAsia="Times New Roman"/>
          <w:szCs w:val="20"/>
        </w:rPr>
      </w:pPr>
      <w:r w:rsidRPr="003E5F32">
        <w:rPr>
          <w:rFonts w:cs="Times New Roman" w:eastAsia="Times New Roman"/>
          <w:szCs w:val="24"/>
        </w:rPr>
        <w:t xml:space="preserve">5. Stečajni upravitelj </w:t>
      </w:r>
      <w:r w:rsidRPr="003E5F32">
        <w:rPr>
          <w:rFonts w:cs="Times New Roman" w:eastAsia="Times New Roman"/>
          <w:szCs w:val="20"/>
        </w:rPr>
        <w:t>Dubravka Stašić, Rijeka, Vatroslava Lisinskog 2</w:t>
      </w:r>
      <w:r w:rsidRPr="003E5F32">
        <w:t>,</w:t>
      </w:r>
    </w:p>
    <w:p w:rsidRDefault="000D3749" w:rsidP="000D3749" w:rsidR="000D3749" w:rsidRPr="003E5F32">
      <w:pPr>
        <w:rPr>
          <w:rFonts w:cs="Times New Roman" w:eastAsia="Times New Roman"/>
          <w:szCs w:val="20"/>
        </w:rPr>
      </w:pPr>
      <w:r w:rsidRPr="003E5F32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D3749" w:rsidR="007E38E8" w:rsidRPr="00EB56CA">
      <w:pPr>
        <w:rPr>
          <w:rFonts w:cs="Times New Roman" w:eastAsia="Times New Roman"/>
          <w:szCs w:val="24"/>
        </w:rPr>
      </w:pPr>
      <w:r w:rsidRPr="003E5F32">
        <w:rPr>
          <w:szCs w:val="24"/>
        </w:rPr>
        <w:t>7</w:t>
      </w:r>
      <w:r w:rsidR="00B95496" w:rsidRPr="003E5F32">
        <w:rPr>
          <w:szCs w:val="24"/>
        </w:rPr>
        <w:t xml:space="preserve">. </w:t>
      </w:r>
      <w:r w:rsidR="002B7A5C" w:rsidRPr="003E5F32">
        <w:rPr>
          <w:rFonts w:cs="Times New Roman" w:eastAsia="Times New Roman"/>
          <w:szCs w:val="24"/>
        </w:rPr>
        <w:t xml:space="preserve">Sudski </w:t>
      </w:r>
      <w:r w:rsidR="00ED268F" w:rsidRPr="003E5F32">
        <w:rPr>
          <w:rFonts w:cs="Times New Roman" w:eastAsia="Times New Roman"/>
          <w:szCs w:val="24"/>
        </w:rPr>
        <w:t>registar, po pravomoćnosti.</w:t>
      </w:r>
    </w:p>
    <w:sectPr w:rsidSect="00B95496" w:rsidR="007E38E8" w:rsidRPr="00EB56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496" w:rsidP="00B95496" w:rsidR="00B95496">
      <w:r>
        <w:separator/>
      </w:r>
    </w:p>
  </w:endnote>
  <w:endnote w:id="0" w:type="continuationSeparator">
    <w:p w:rsidRDefault="00B95496" w:rsidP="00B95496" w:rsidR="00B95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496" w:rsidP="00B95496" w:rsidR="00B95496">
      <w:r>
        <w:separator/>
      </w:r>
    </w:p>
  </w:footnote>
  <w:footnote w:id="0" w:type="continuationSeparator">
    <w:p w:rsidRDefault="00B95496" w:rsidP="00B95496" w:rsidR="00B95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496" w:rsidP="007266D1" w:rsidR="007266D1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D2052F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7266D1">
      <w:rPr>
        <w:szCs w:val="24"/>
      </w:rPr>
      <w:t>9 Stž-2/2018-8</w:t>
    </w:r>
  </w:p>
  <w:p w:rsidRDefault="007266D1" w:rsidP="007266D1" w:rsidR="007266D1" w:rsidRPr="00562695">
    <w:pPr>
      <w:pStyle w:val="Zaglavlje"/>
      <w:jc w:val="right"/>
      <w:rPr>
        <w:szCs w:val="24"/>
      </w:rPr>
    </w:pPr>
    <w:r>
      <w:rPr>
        <w:szCs w:val="24"/>
      </w:rPr>
      <w:t>(veza St-602/2017)</w:t>
    </w:r>
  </w:p>
  <w:p w:rsidRDefault="00B95496" w:rsidP="007266D1" w:rsidR="00B95496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6D1" w:rsidP="00B95496" w:rsidR="00B95496">
    <w:pPr>
      <w:pStyle w:val="Zaglavlje"/>
      <w:jc w:val="right"/>
      <w:rPr>
        <w:szCs w:val="24"/>
      </w:rPr>
    </w:pPr>
    <w:r>
      <w:rPr>
        <w:szCs w:val="24"/>
      </w:rPr>
      <w:t>9</w:t>
    </w:r>
    <w:r w:rsidR="00B95496">
      <w:rPr>
        <w:szCs w:val="24"/>
      </w:rPr>
      <w:t xml:space="preserve"> Stž</w:t>
    </w:r>
    <w:r>
      <w:rPr>
        <w:szCs w:val="24"/>
      </w:rPr>
      <w:t>-2/2018-8</w:t>
    </w:r>
  </w:p>
  <w:p w:rsidRDefault="00B95496" w:rsidP="00B95496" w:rsidR="00B95496" w:rsidRPr="00562695">
    <w:pPr>
      <w:pStyle w:val="Zaglavlje"/>
      <w:jc w:val="right"/>
      <w:rPr>
        <w:szCs w:val="24"/>
      </w:rPr>
    </w:pPr>
    <w:r>
      <w:rPr>
        <w:szCs w:val="24"/>
      </w:rPr>
      <w:t>(veza St-</w:t>
    </w:r>
    <w:r w:rsidR="007266D1">
      <w:rPr>
        <w:szCs w:val="24"/>
      </w:rPr>
      <w:t>602/2017</w:t>
    </w:r>
    <w:r>
      <w:rPr>
        <w:szCs w:val="24"/>
      </w:rP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DCF"/>
    <w:rsid w:val="00024099"/>
    <w:rsid w:val="000D3749"/>
    <w:rsid w:val="00140DCF"/>
    <w:rsid w:val="00171B2A"/>
    <w:rsid w:val="002157A5"/>
    <w:rsid w:val="00280B27"/>
    <w:rsid w:val="002B7A5C"/>
    <w:rsid w:val="0030613B"/>
    <w:rsid w:val="003E5F32"/>
    <w:rsid w:val="0045306A"/>
    <w:rsid w:val="00491815"/>
    <w:rsid w:val="00545E45"/>
    <w:rsid w:val="0068309E"/>
    <w:rsid w:val="006C3510"/>
    <w:rsid w:val="0071030A"/>
    <w:rsid w:val="007266D1"/>
    <w:rsid w:val="007A57E2"/>
    <w:rsid w:val="007E38E8"/>
    <w:rsid w:val="009D7EED"/>
    <w:rsid w:val="00A950A7"/>
    <w:rsid w:val="00AB4AC0"/>
    <w:rsid w:val="00AC578E"/>
    <w:rsid w:val="00B06076"/>
    <w:rsid w:val="00B95496"/>
    <w:rsid w:val="00D2052F"/>
    <w:rsid w:val="00E1247C"/>
    <w:rsid w:val="00E92489"/>
    <w:rsid w:val="00EB56CA"/>
    <w:rsid w:val="00ED268F"/>
    <w:rsid w:val="00EE0E22"/>
    <w:rsid w:val="00FD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49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54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4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5496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545E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5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52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5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5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49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54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4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5496"/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545E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5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52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5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5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748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759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Stž-2/2018-8</izvorni_sadrzaj>
    <derivirana_varijabla naziv="DomainObject.Oznaka_1">Stž-2/2018-8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6216.93</izvorni_sadrzaj>
    <derivirana_varijabla naziv="DomainObject.Predmet.InicijalnaVrijednost_1">6216.93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Stž-2/2018</izvorni_sadrzaj>
    <derivirana_varijabla naziv="DomainObject.Predmet.OznakaBroj_1">Stž-2/2018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FLORA PARENTIUM d.o.o. POREČ</izvorni_sadrzaj>
    <derivirana_varijabla naziv="DomainObject.Predmet.ProtustrankaFormated_1">  FLORA PARENTIUM d.o.o. POREČ</derivirana_varijabla>
  </DomainObject.Predmet.ProtustrankaFormated>
  <DomainObject.Predmet.ProtustrankaFormatedOIB>
    <izvorni_sadrzaj>  FLORA PARENTIUM d.o.o. POREČ, OIB 90337339402</izvorni_sadrzaj>
    <derivirana_varijabla naziv="DomainObject.Predmet.ProtustrankaFormatedOIB_1">  FLORA PARENTIUM d.o.o. POREČ, OIB 90337339402</derivirana_varijabla>
  </DomainObject.Predmet.ProtustrankaFormatedOIB>
  <DomainObject.Predmet.ProtustrankaFormatedWithAdress>
    <izvorni_sadrzaj> FLORA PARENTIUM d.o.o. POREČ, Bože Milanovića 29, 52440 Poreč</izvorni_sadrzaj>
    <derivirana_varijabla naziv="DomainObject.Predmet.ProtustrankaFormatedWithAdress_1"> FLORA PARENTIUM d.o.o. POREČ, Bože Milanovića 29, 52440 Poreč</derivirana_varijabla>
  </DomainObject.Predmet.ProtustrankaFormatedWithAdress>
  <DomainObject.Predmet.ProtustrankaFormatedWithAdressOIB>
    <izvorni_sadrzaj> FLORA PARENTIUM d.o.o. POREČ, OIB 90337339402, Bože Milanovića 29, 52440 Poreč</izvorni_sadrzaj>
    <derivirana_varijabla naziv="DomainObject.Predmet.ProtustrankaFormatedWithAdressOIB_1"> FLORA PARENTIUM d.o.o. POREČ, OIB 90337339402, Bože Milanovića 29, 52440 Poreč</derivirana_varijabla>
  </DomainObject.Predmet.ProtustrankaFormatedWithAdressOIB>
  <DomainObject.Predmet.ProtustrankaWithAdress>
    <izvorni_sadrzaj>FLORA PARENTIUM d.o.o. POREČ Bože Milanovića 29, 52440 Poreč</izvorni_sadrzaj>
    <derivirana_varijabla naziv="DomainObject.Predmet.ProtustrankaWithAdress_1">FLORA PARENTIUM d.o.o. POREČ Bože Milanovića 29, 52440 Poreč</derivirana_varijabla>
  </DomainObject.Predmet.ProtustrankaWithAdress>
  <DomainObject.Predmet.ProtustrankaWithAdressOIB>
    <izvorni_sadrzaj>FLORA PARENTIUM d.o.o. POREČ, OIB 90337339402, Bože Milanovića 29, 52440 Poreč</izvorni_sadrzaj>
    <derivirana_varijabla naziv="DomainObject.Predmet.ProtustrankaWithAdressOIB_1">FLORA PARENTIUM d.o.o. POREČ, OIB 90337339402, Bože Milanovića 29, 52440 Poreč</derivirana_varijabla>
  </DomainObject.Predmet.ProtustrankaWithAdressOIB>
  <DomainObject.Predmet.ProtustrankaNazivFormated>
    <izvorni_sadrzaj>FLORA PARENTIUM d.o.o. POREČ</izvorni_sadrzaj>
    <derivirana_varijabla naziv="DomainObject.Predmet.ProtustrankaNazivFormated_1">FLORA PARENTIUM d.o.o. POREČ</derivirana_varijabla>
  </DomainObject.Predmet.ProtustrankaNazivFormated>
  <DomainObject.Predmet.ProtustrankaNazivFormatedOIB>
    <izvorni_sadrzaj>FLORA PARENTIUM d.o.o. POREČ, OIB 90337339402</izvorni_sadrzaj>
    <derivirana_varijabla naziv="DomainObject.Predmet.ProtustrankaNazivFormatedOIB_1">FLORA PARENTIUM d.o.o. POREČ, OIB 90337339402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PARENTIUM d.o.o. POREČ</item>
    </izvorni_sadrzaj>
    <derivirana_varijabla naziv="DomainObject.Predmet.ProtuStrankaListFormated_1">
      <item>FLORA PARENTIUM d.o.o. POREČ</item>
    </derivirana_varijabla>
  </DomainObject.Predmet.ProtuStrankaListFormated>
  <DomainObject.Predmet.ProtuStrankaListFormatedOIB>
    <izvorni_sadrzaj>
      <item>FLORA PARENTIUM d.o.o. POREČ, OIB 90337339402</item>
    </izvorni_sadrzaj>
    <derivirana_varijabla naziv="DomainObject.Predmet.ProtuStrankaListFormatedOIB_1">
      <item>FLORA PARENTIUM d.o.o. POREČ, OIB 90337339402</item>
    </derivirana_varijabla>
  </DomainObject.Predmet.ProtuStrankaListFormatedOIB>
  <DomainObject.Predmet.ProtuStrankaListFormatedWithAdress>
    <izvorni_sadrzaj>
      <item>FLORA PARENTIUM d.o.o. POREČ, Bože Milanovića 29, 52440 Poreč</item>
    </izvorni_sadrzaj>
    <derivirana_varijabla naziv="DomainObject.Predmet.ProtuStrankaListFormatedWithAdress_1">
      <item>FLORA PARENTIUM d.o.o. POREČ, Bože Milanovića 29, 52440 Poreč</item>
    </derivirana_varijabla>
  </DomainObject.Predmet.ProtuStrankaListFormatedWithAdress>
  <DomainObject.Predmet.ProtuStrankaListFormatedWithAdressOIB>
    <izvorni_sadrzaj>
      <item>FLORA PARENTIUM d.o.o. POREČ, OIB 90337339402, Bože Milanovića 29, 52440 Poreč</item>
    </izvorni_sadrzaj>
    <derivirana_varijabla naziv="DomainObject.Predmet.ProtuStrankaListFormatedWithAdressOIB_1">
      <item>FLORA PARENTIUM d.o.o. POREČ, OIB 90337339402, Bože Milanovića 29, 52440 Poreč</item>
    </derivirana_varijabla>
  </DomainObject.Predmet.ProtuStrankaListFormatedWithAdressOIB>
  <DomainObject.Predmet.ProtuStrankaListNazivFormated>
    <izvorni_sadrzaj>
      <item>FLORA PARENTIUM d.o.o. POREČ</item>
    </izvorni_sadrzaj>
    <derivirana_varijabla naziv="DomainObject.Predmet.ProtuStrankaListNazivFormated_1">
      <item>FLORA PARENTIUM d.o.o. POREČ</item>
    </derivirana_varijabla>
  </DomainObject.Predmet.ProtuStrankaListNazivFormated>
  <DomainObject.Predmet.ProtuStrankaListNazivFormatedOIB>
    <izvorni_sadrzaj>
      <item>FLORA PARENTIUM d.o.o. POREČ, OIB 90337339402</item>
    </izvorni_sadrzaj>
    <derivirana_varijabla naziv="DomainObject.Predmet.ProtuStrankaListNazivFormatedOIB_1">
      <item>FLORA PARENTIUM d.o.o. POREČ, OIB 90337339402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Stž-2/2018-8</izvorni_sadrzaj>
    <derivirana_varijabla naziv="DomainObject.PoslovniBrojDokumenta_1">Stž-2/2018-8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PARENTIUM d.o.o. POREČ</izvorni_sadrzaj>
    <derivirana_varijabla naziv="DomainObject.Predmet.ProtustrankaIDrugi_1">FLORA PARENTIUM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FLORA PARENTIUM d.o.o. POREČ, OIB 90337339402, Bože Milanovića 29, 52440 Poreč</izvorni_sadrzaj>
    <derivirana_varijabla naziv="DomainObject.Predmet.ProtustrankaIDrugiAdressOIB_1">FLORA PARENTIUM d.o.o. POREČ, OIB 90337339402,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PARENTIUM d.o.o. POREČ</item>
    </izvorni_sadrzaj>
    <derivirana_varijabla naziv="DomainObject.Predmet.SudioniciListNaziv_1">
      <item>FINANCIJSKA AGENCIJA, RC RIJEKA, PODRUŽNICA PULA, PULA</item>
      <item>FLORA PARENTIUM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FLORA PARENTIUM d.o.o. POREČ, OIB 90337339402, Bože Milanovića 29,52440 Poreč</item>
    </izvorni_sadrzaj>
    <derivirana_varijabla naziv="DomainObject.Predmet.SudioniciListAdressOIB_1">
      <item>FINANCIJSKA AGENCIJA, RC RIJEKA, PODRUŽNICA PULA, PULA, OIB 85821130368, F. Kurelca 8,51000 Rijeka</item>
      <item>FLORA PARENTIUM d.o.o. POREČ, OIB 90337339402,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90337339402</item>
    </izvorni_sadrzaj>
    <derivirana_varijabla naziv="DomainObject.Predmet.SudioniciListNazivOIB_1">
      <item>, OIB 85821130368</item>
      <item>, OIB 90337339402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2933</properties:Characters>
  <properties:Lines>70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2017-01-26T11:34:00Z</dcterms:created>
  <dc:creator>Mihaela Kaligari</dc:creator>
  <dc:description/>
  <cp:keywords/>
  <cp:lastModifiedBy>Ana Jeromela</cp:lastModifiedBy>
  <cp:lastPrinted>2018-04-13T06:00:00Z</cp:lastPrinted>
  <dcterms:modified xmlns:xsi="http://www.w3.org/2001/XMLSchema-instance" xsi:type="dcterms:W3CDTF">2018-04-13T06:00:00Z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Stž-2/2018-8 / Odluka - Rješenje - preinačeno prvostupanjsko rješenje (Stž 2-18 FLORA PARENTIUM doo - Prihvaćena žalba + obustava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