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947db32" w14:textId="947db32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A2774D">
        <w:t>1744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A2774D">
        <w:t>DANIMAR CELERITAS</w:t>
      </w:r>
      <w:r w:rsidR="00481F64">
        <w:t xml:space="preserve"> d.o.o.</w:t>
      </w:r>
      <w:r w:rsidR="002038CB">
        <w:t xml:space="preserve"> </w:t>
      </w:r>
      <w:r w:rsidR="00976487">
        <w:t>OIB:</w:t>
      </w:r>
      <w:r w:rsidRPr="00F11641" w:rsidR="00F11641">
        <w:t xml:space="preserve"> </w:t>
      </w:r>
      <w:r w:rsidR="00A2774D">
        <w:t>82762745873</w:t>
      </w:r>
      <w:r w:rsidRPr="00A73E55" w:rsidR="00A73E55">
        <w:t xml:space="preserve"> </w:t>
      </w:r>
      <w:r w:rsidR="00F11641">
        <w:t xml:space="preserve">iz </w:t>
      </w:r>
      <w:r w:rsidR="00A2774D">
        <w:t>Zagreba</w:t>
      </w:r>
      <w:r w:rsidR="00065165">
        <w:t xml:space="preserve">, </w:t>
      </w:r>
      <w:proofErr w:type="spellStart"/>
      <w:r w:rsidR="00A2774D">
        <w:t>Jalševečka</w:t>
      </w:r>
      <w:proofErr w:type="spellEnd"/>
      <w:r w:rsidR="00A2774D">
        <w:t xml:space="preserve"> cesta 80</w:t>
      </w:r>
      <w:r w:rsidR="002E11C4">
        <w:t>,</w:t>
      </w:r>
      <w:r w:rsidR="009A4075">
        <w:t xml:space="preserve"> dana </w:t>
      </w:r>
      <w:r w:rsidR="00F26D2F">
        <w:t>18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9875C4">
        <w:t>DANIMAR CELERITAS d.o.o. OIB:</w:t>
      </w:r>
      <w:r w:rsidRPr="00F11641" w:rsidR="009875C4">
        <w:t xml:space="preserve"> </w:t>
      </w:r>
      <w:r w:rsidR="009875C4">
        <w:t>82762745873</w:t>
      </w:r>
      <w:r w:rsidRPr="00A73E55" w:rsidR="009875C4">
        <w:t xml:space="preserve"> </w:t>
      </w:r>
      <w:r w:rsidR="009875C4">
        <w:t xml:space="preserve">iz Zagreba, </w:t>
      </w:r>
      <w:proofErr w:type="spellStart"/>
      <w:r w:rsidR="009875C4">
        <w:t>Jalševečka</w:t>
      </w:r>
      <w:proofErr w:type="spellEnd"/>
      <w:r w:rsidR="009875C4">
        <w:t xml:space="preserve"> cesta 80</w:t>
      </w:r>
      <w:r w:rsidR="0058499F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9875C4">
        <w:t>DANIMAR CELERITAS d.o.o. OIB:</w:t>
      </w:r>
      <w:r w:rsidRPr="00F11641" w:rsidR="009875C4">
        <w:t xml:space="preserve"> </w:t>
      </w:r>
      <w:r w:rsidR="009875C4">
        <w:t>82762745873</w:t>
      </w:r>
      <w:r w:rsidRPr="00A73E55" w:rsidR="009875C4">
        <w:t xml:space="preserve"> </w:t>
      </w:r>
      <w:r w:rsidR="009875C4">
        <w:t xml:space="preserve">iz Zagreba, </w:t>
      </w:r>
      <w:proofErr w:type="spellStart"/>
      <w:r w:rsidR="009875C4">
        <w:t>Jalševečka</w:t>
      </w:r>
      <w:proofErr w:type="spellEnd"/>
      <w:r w:rsidR="009875C4">
        <w:t xml:space="preserve"> cesta 80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18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41F4E"/>
    <w:rsid w:val="00060603"/>
    <w:rsid w:val="0006494B"/>
    <w:rsid w:val="00065165"/>
    <w:rsid w:val="00082416"/>
    <w:rsid w:val="000D44FB"/>
    <w:rsid w:val="001027B1"/>
    <w:rsid w:val="00124F0E"/>
    <w:rsid w:val="001C5197"/>
    <w:rsid w:val="001F2CEE"/>
    <w:rsid w:val="002038CB"/>
    <w:rsid w:val="0025083D"/>
    <w:rsid w:val="00254CEC"/>
    <w:rsid w:val="002A13BA"/>
    <w:rsid w:val="002B2206"/>
    <w:rsid w:val="002C28AB"/>
    <w:rsid w:val="002E11C4"/>
    <w:rsid w:val="002F4E4F"/>
    <w:rsid w:val="003100EA"/>
    <w:rsid w:val="0033141C"/>
    <w:rsid w:val="00345C9C"/>
    <w:rsid w:val="003A1FB9"/>
    <w:rsid w:val="003D0F1D"/>
    <w:rsid w:val="003D6772"/>
    <w:rsid w:val="003E6FB5"/>
    <w:rsid w:val="003F1A53"/>
    <w:rsid w:val="00415F2F"/>
    <w:rsid w:val="00437096"/>
    <w:rsid w:val="0045323B"/>
    <w:rsid w:val="00481F64"/>
    <w:rsid w:val="0049653B"/>
    <w:rsid w:val="004F0A2D"/>
    <w:rsid w:val="004F788B"/>
    <w:rsid w:val="00532591"/>
    <w:rsid w:val="005739A3"/>
    <w:rsid w:val="005774B6"/>
    <w:rsid w:val="0058499F"/>
    <w:rsid w:val="00591D4C"/>
    <w:rsid w:val="005A6EAC"/>
    <w:rsid w:val="005E0C1E"/>
    <w:rsid w:val="006909B1"/>
    <w:rsid w:val="006E1039"/>
    <w:rsid w:val="006F40D6"/>
    <w:rsid w:val="00736332"/>
    <w:rsid w:val="007A02EB"/>
    <w:rsid w:val="007C052C"/>
    <w:rsid w:val="00853A4D"/>
    <w:rsid w:val="008A38F9"/>
    <w:rsid w:val="0092290B"/>
    <w:rsid w:val="00976487"/>
    <w:rsid w:val="00984936"/>
    <w:rsid w:val="009875C4"/>
    <w:rsid w:val="009A4075"/>
    <w:rsid w:val="00A167C6"/>
    <w:rsid w:val="00A2774D"/>
    <w:rsid w:val="00A66155"/>
    <w:rsid w:val="00A73E55"/>
    <w:rsid w:val="00AA27C9"/>
    <w:rsid w:val="00B358DA"/>
    <w:rsid w:val="00B50FD3"/>
    <w:rsid w:val="00BA0FC4"/>
    <w:rsid w:val="00BC33A9"/>
    <w:rsid w:val="00BD060D"/>
    <w:rsid w:val="00C1760F"/>
    <w:rsid w:val="00C40A68"/>
    <w:rsid w:val="00C53ABD"/>
    <w:rsid w:val="00D574B1"/>
    <w:rsid w:val="00D70BE0"/>
    <w:rsid w:val="00DB60C6"/>
    <w:rsid w:val="00DE2C63"/>
    <w:rsid w:val="00DF43CB"/>
    <w:rsid w:val="00E7786D"/>
    <w:rsid w:val="00E857A2"/>
    <w:rsid w:val="00E95B91"/>
    <w:rsid w:val="00E97337"/>
    <w:rsid w:val="00EC159D"/>
    <w:rsid w:val="00F07782"/>
    <w:rsid w:val="00F11641"/>
    <w:rsid w:val="00F143A0"/>
    <w:rsid w:val="00F26D2F"/>
    <w:rsid w:val="00F92056"/>
    <w:rsid w:val="00FA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2508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083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083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083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083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50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8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8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8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8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1744</izvorni_sadrzaj>
    <derivirana_varijabla naziv="DomainObject.Predmet.Broj_1">1744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St-1744/2019</izvorni_sadrzaj>
    <derivirana_varijabla naziv="DomainObject.Predmet.OznakaBroj_1">St-1744/2019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DANIMAR CELERITAS d.o.o. zastupanog po punomoćniku Martina Bogdanić</izvorni_sadrzaj>
    <derivirana_varijabla naziv="DomainObject.Predmet.ProtustrankaFormated_1">  DANIMAR CELERITAS d.o.o. zastupanog po punomoćniku Martina Bogdanić</derivirana_varijabla>
  </DomainObject.Predmet.ProtustrankaFormated>
  <DomainObject.Predmet.ProtustrankaFormatedOIB>
    <izvorni_sadrzaj>  DANIMAR CELERITAS d.o.o., OIB 82762745873 zastupanog po punomoćniku Martina Bogdanić</izvorni_sadrzaj>
    <derivirana_varijabla naziv="DomainObject.Predmet.ProtustrankaFormatedOIB_1">  DANIMAR CELERITAS d.o.o., OIB 82762745873 zastupanog po punomoćniku Martina Bogdanić</derivirana_varijabla>
  </DomainObject.Predmet.ProtustrankaFormatedOIB>
  <DomainObject.Predmet.ProtustrankaFormatedWithAdress>
    <izvorni_sadrzaj> DANIMAR CELERITAS d.o.o., Jalševečka cesta 80, 10000 Zagreb zastupanog po punomoćniku Martina Bogdanić</izvorni_sadrzaj>
    <derivirana_varijabla naziv="DomainObject.Predmet.ProtustrankaFormatedWithAdress_1"> DANIMAR CELERITAS d.o.o., Jalševečka cesta 80, 10000 Zagreb zastupanog po punomoćniku Martina Bogdanić</derivirana_varijabla>
  </DomainObject.Predmet.ProtustrankaFormatedWithAdress>
  <DomainObject.Predmet.ProtustrankaFormatedWithAdressOIB>
    <izvorni_sadrzaj> DANIMAR CELERITAS d.o.o., OIB 82762745873, Jalševečka cesta 80, 10000 Zagreb zastupanog po punomoćniku Martina Bogdanić</izvorni_sadrzaj>
    <derivirana_varijabla naziv="DomainObject.Predmet.ProtustrankaFormatedWithAdressOIB_1"> DANIMAR CELERITAS d.o.o., OIB 82762745873, Jalševečka cesta 80, 10000 Zagreb zastupanog po punomoćniku Martina Bogdanić</derivirana_varijabla>
  </DomainObject.Predmet.ProtustrankaFormatedWithAdressOIB>
  <DomainObject.Predmet.ProtustrankaWithAdress>
    <izvorni_sadrzaj>DANIMAR CELERITAS d.o.o. Jalševečka cesta 80, 10000 Zagreb</izvorni_sadrzaj>
    <derivirana_varijabla naziv="DomainObject.Predmet.ProtustrankaWithAdress_1">DANIMAR CELERITAS d.o.o. Jalševečka cesta 80, 10000 Zagreb</derivirana_varijabla>
  </DomainObject.Predmet.ProtustrankaWithAdress>
  <DomainObject.Predmet.ProtustrankaWithAdressOIB>
    <izvorni_sadrzaj>DANIMAR CELERITAS d.o.o., OIB 82762745873, Jalševečka cesta 80, 10000 Zagreb</izvorni_sadrzaj>
    <derivirana_varijabla naziv="DomainObject.Predmet.ProtustrankaWithAdressOIB_1">DANIMAR CELERITAS d.o.o., OIB 82762745873, Jalševečka cesta 80, 10000 Zagreb</derivirana_varijabla>
  </DomainObject.Predmet.ProtustrankaWithAdressOIB>
  <DomainObject.Predmet.ProtustrankaNazivFormated>
    <izvorni_sadrzaj>DANIMAR CELERITAS d.o.o.</izvorni_sadrzaj>
    <derivirana_varijabla naziv="DomainObject.Predmet.ProtustrankaNazivFormated_1">DANIMAR CELERITAS d.o.o.</derivirana_varijabla>
  </DomainObject.Predmet.ProtustrankaNazivFormated>
  <DomainObject.Predmet.ProtustrankaNazivFormatedOIB>
    <izvorni_sadrzaj>DANIMAR CELERITAS d.o.o., OIB 82762745873</izvorni_sadrzaj>
    <derivirana_varijabla naziv="DomainObject.Predmet.ProtustrankaNazivFormatedOIB_1">DANIMAR CELERITAS d.o.o., OIB 82762745873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DANIMAR CELERITAS d.o.o. zastupanog po punomoćniku Martina Bogdanić</item>
    </izvorni_sadrzaj>
    <derivirana_varijabla naziv="DomainObject.Predmet.ProtuStrankaListFormated_1">
      <item>DANIMAR CELERITAS d.o.o. zastupanog po punomoćniku Martina Bogdanić</item>
    </derivirana_varijabla>
  </DomainObject.Predmet.ProtuStrankaListFormated>
  <DomainObject.Predmet.ProtuStrankaListFormatedOIB>
    <izvorni_sadrzaj>
      <item>DANIMAR CELERITAS d.o.o., OIB 82762745873 zastupanog po punomoćniku Martina Bogdanić</item>
    </izvorni_sadrzaj>
    <derivirana_varijabla naziv="DomainObject.Predmet.ProtuStrankaListFormatedOIB_1">
      <item>DANIMAR CELERITAS d.o.o., OIB 82762745873 zastupanog po punomoćniku Martina Bogdanić</item>
    </derivirana_varijabla>
  </DomainObject.Predmet.ProtuStrankaListFormatedOIB>
  <DomainObject.Predmet.ProtuStrankaListFormatedWithAdress>
    <izvorni_sadrzaj>
      <item>DANIMAR CELERITAS d.o.o., Jalševečka cesta 80, 10000 Zagreb zastupanog po punomoćniku Martina Bogdanić</item>
    </izvorni_sadrzaj>
    <derivirana_varijabla naziv="DomainObject.Predmet.ProtuStrankaListFormatedWithAdress_1">
      <item>DANIMAR CELERITAS d.o.o., Jalševečka cesta 80, 10000 Zagreb zastupanog po punomoćniku Martina Bogdanić</item>
    </derivirana_varijabla>
  </DomainObject.Predmet.ProtuStrankaListFormatedWithAdress>
  <DomainObject.Predmet.ProtuStrankaListFormatedWithAdressOIB>
    <izvorni_sadrzaj>
      <item>DANIMAR CELERITAS d.o.o., OIB 82762745873, Jalševečka cesta 80, 10000 Zagreb zastupanog po punomoćniku Martina Bogdanić</item>
    </izvorni_sadrzaj>
    <derivirana_varijabla naziv="DomainObject.Predmet.ProtuStrankaListFormatedWithAdressOIB_1">
      <item>DANIMAR CELERITAS d.o.o., OIB 82762745873, Jalševečka cesta 80, 10000 Zagreb zastupanog po punomoćniku Martina Bogdanić</item>
    </derivirana_varijabla>
  </DomainObject.Predmet.ProtuStrankaListFormatedWithAdressOIB>
  <DomainObject.Predmet.ProtuStrankaListNazivFormated>
    <izvorni_sadrzaj>
      <item>DANIMAR CELERITAS d.o.o.</item>
    </izvorni_sadrzaj>
    <derivirana_varijabla naziv="DomainObject.Predmet.ProtuStrankaListNazivFormated_1">
      <item>DANIMAR CELERITAS d.o.o.</item>
    </derivirana_varijabla>
  </DomainObject.Predmet.ProtuStrankaListNazivFormated>
  <DomainObject.Predmet.ProtuStrankaListNazivFormatedOIB>
    <izvorni_sadrzaj>
      <item>DANIMAR CELERITAS d.o.o., OIB 82762745873</item>
    </izvorni_sadrzaj>
    <derivirana_varijabla naziv="DomainObject.Predmet.ProtuStrankaListNazivFormatedOIB_1">
      <item>DANIMAR CELERITAS d.o.o., OIB 82762745873</item>
    </derivirana_varijabla>
  </DomainObject.Predmet.ProtuStrankaListNazivFormatedOIB>
  <DomainObject.Predmet.OstaliListFormated>
    <izvorni_sadrzaj>
      <item>Martina Bogdanić punomoćnica sudionika u postupku DANIMAR CELERITAS d.o.o.</item>
    </izvorni_sadrzaj>
    <derivirana_varijabla naziv="DomainObject.Predmet.OstaliListFormated_1">
      <item>Martina Bogdanić punomoćnica sudionika u postupku DANIMAR CELERITAS d.o.o.</item>
    </derivirana_varijabla>
  </DomainObject.Predmet.OstaliListFormated>
  <DomainObject.Predmet.OstaliListFormatedOIB>
    <izvorni_sadrzaj>
      <item>Martina Bogdanić, OIB 82133354701 punomoćnica sudionika u postupku DANIMAR CELERITAS d.o.o.</item>
    </izvorni_sadrzaj>
    <derivirana_varijabla naziv="DomainObject.Predmet.OstaliListFormatedOIB_1">
      <item>Martina Bogdanić, OIB 82133354701 punomoćnica sudionika u postupku DANIMAR CELERITAS d.o.o.</item>
    </derivirana_varijabla>
  </DomainObject.Predmet.OstaliListFormatedOIB>
  <DomainObject.Predmet.OstaliListFormatedWithAdress>
    <izvorni_sadrzaj>
      <item>Martina Bogdanić, Jalševečka Cesta 80, 10000 Zagreb punomoćnica sudionika u postupku DANIMAR CELERITAS d.o.o.</item>
    </izvorni_sadrzaj>
    <derivirana_varijabla naziv="DomainObject.Predmet.OstaliListFormatedWithAdress_1">
      <item>Martina Bogdanić, Jalševečka Cesta 80, 10000 Zagreb punomoćnica sudionika u postupku DANIMAR CELERITAS d.o.o.</item>
    </derivirana_varijabla>
  </DomainObject.Predmet.OstaliListFormatedWithAdress>
  <DomainObject.Predmet.OstaliListFormatedWithAdressOIB>
    <izvorni_sadrzaj>
      <item>Martina Bogdanić, OIB 82133354701, Jalševečka Cesta 80, 10000 Zagreb punomoćnica sudionika u postupku DANIMAR CELERITAS d.o.o.</item>
    </izvorni_sadrzaj>
    <derivirana_varijabla naziv="DomainObject.Predmet.OstaliListFormatedWithAdressOIB_1">
      <item>Martina Bogdanić, OIB 82133354701, Jalševečka Cesta 80, 10000 Zagreb punomoćnica sudionika u postupku DANIMAR CELERITAS d.o.o.</item>
    </derivirana_varijabla>
  </DomainObject.Predmet.OstaliListFormatedWithAdressOIB>
  <DomainObject.Predmet.OstaliListNazivFormated>
    <izvorni_sadrzaj>
      <item>Martina Bogdanić</item>
    </izvorni_sadrzaj>
    <derivirana_varijabla naziv="DomainObject.Predmet.OstaliListNazivFormated_1">
      <item>Martina Bogdanić</item>
    </derivirana_varijabla>
  </DomainObject.Predmet.OstaliListNazivFormated>
  <DomainObject.Predmet.OstaliListNazivFormatedOIB>
    <izvorni_sadrzaj>
      <item>Martina Bogdanić, OIB 82133354701</item>
    </izvorni_sadrzaj>
    <derivirana_varijabla naziv="DomainObject.Predmet.OstaliListNazivFormatedOIB_1">
      <item>Martina Bogdanić, OIB 82133354701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DANIMAR CELERITAS d.o.o.</izvorni_sadrzaj>
    <derivirana_varijabla naziv="DomainObject.Predmet.ProtustrankaIDrugi_1">DANIMAR CELERITAS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DANIMAR CELERITAS d.o.o., OIB 82762745873, Jalševečka cesta 80, 10000 Zagreb</izvorni_sadrzaj>
    <derivirana_varijabla naziv="DomainObject.Predmet.ProtustrankaIDrugiAdressOIB_1">DANIMAR CELERITAS d.o.o., OIB 82762745873, Jalševečka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DANIMAR CELERITAS d.o.o.</item>
      <item>Martina Bogdanić</item>
    </izvorni_sadrzaj>
    <derivirana_varijabla naziv="DomainObject.Predmet.SudioniciListNaziv_1">
      <item>FINA Regionalni centar Zagreb</item>
      <item>DANIMAR CELERITAS d.o.o.</item>
      <item>Martina Bogdanić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DANIMAR CELERITAS d.o.o., OIB 82762745873, Jalševečka cesta 80,10000 Zagreb</item>
      <item>Martina Bogdanić, OIB 82133354701, Jalševečka Cesta 80,10000 Zagreb</item>
    </izvorni_sadrzaj>
    <derivirana_varijabla naziv="DomainObject.Predmet.SudioniciListAdressOIB_1">
      <item>FINA Regionalni centar Zagreb, OIB 85821130368, Trg svibanjskih žrtava 1995. 1,10000 Zagreb</item>
      <item>DANIMAR CELERITAS d.o.o., OIB 82762745873, Jalševečka cesta 80,10000 Zagreb</item>
      <item>Martina Bogdanić, OIB 82133354701, Jalševečka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82762745873</item>
      <item>, OIB 82133354701</item>
    </izvorni_sadrzaj>
    <derivirana_varijabla naziv="DomainObject.Predmet.SudioniciListNazivOIB_1">
      <item>, OIB 85821130368</item>
      <item>, OIB 82762745873</item>
      <item>, OIB 82133354701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304</properties:Words>
  <properties:Characters>1718</properties:Characters>
  <properties:Lines>48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2019-10-17T12:15:00Z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2019-10-18T08:51:00Z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(St-1744-2019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