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0f99" w14:paraId="9100f99" w:rsidRDefault="00B125BF" w:rsidP="002E5574" w:rsidR="00B125BF">
      <w:pPr>
        <w:jc w:val="right"/>
        <w15:collapsed w:val="false"/>
      </w:pPr>
    </w:p>
    <w:p w:rsidRDefault="00CB6EC4" w:rsidP="00CB6EC4" w:rsidR="00CB6EC4">
      <w:pPr>
        <w:jc w:val="right"/>
      </w:pPr>
      <w:r>
        <w:t>6 St-</w:t>
      </w:r>
      <w:r w:rsidR="006060D6">
        <w:t>999/18-6</w:t>
      </w:r>
    </w:p>
    <w:p w:rsidRDefault="00CB6EC4" w:rsidP="00CB6EC4" w:rsidR="00CB6EC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EC4" w:rsidP="00CB6EC4" w:rsidR="00CB6EC4" w:rsidRPr="00D21A2C"/>
    <w:p w:rsidRDefault="00CB6EC4" w:rsidP="00CB6EC4" w:rsidR="00CB6EC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B6EC4" w:rsidP="00CB6EC4" w:rsidR="00CB6EC4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B6EC4" w:rsidP="00CB6EC4" w:rsidR="00CB6EC4"/>
    <w:p w:rsidRDefault="00CB6EC4" w:rsidP="00CB6EC4" w:rsidR="00CB6EC4"/>
    <w:p w:rsidRDefault="00CB6EC4" w:rsidP="00CB6EC4" w:rsidR="00CB6EC4">
      <w:pPr>
        <w:jc w:val="center"/>
      </w:pPr>
      <w:r>
        <w:t>R E P U B L I K A  H R V A T S K A</w:t>
      </w:r>
    </w:p>
    <w:p w:rsidRDefault="00CB6EC4" w:rsidP="00CB6EC4" w:rsidR="00CB6EC4"/>
    <w:p w:rsidRDefault="00CB6EC4" w:rsidP="00CB6EC4" w:rsidR="00CB6EC4" w:rsidRPr="0013209D">
      <w:pPr>
        <w:jc w:val="center"/>
      </w:pPr>
      <w:r w:rsidRPr="0013209D">
        <w:t>R J E Š E N J E</w:t>
      </w:r>
    </w:p>
    <w:p w:rsidRDefault="00CB6EC4" w:rsidP="00CB6EC4" w:rsidR="00CB6EC4">
      <w:pPr>
        <w:rPr>
          <w:b/>
        </w:rPr>
      </w:pPr>
    </w:p>
    <w:p w:rsidRDefault="00CB6EC4" w:rsidP="00CB6EC4" w:rsidR="00CB6EC4">
      <w:pPr>
        <w:rPr>
          <w:b/>
        </w:rPr>
      </w:pPr>
    </w:p>
    <w:p w:rsidRDefault="00CB6EC4" w:rsidP="00CB6EC4" w:rsidR="003E3925">
      <w:pPr>
        <w:jc w:val="both"/>
      </w:pPr>
      <w:r>
        <w:tab/>
        <w:t xml:space="preserve">Trgovački sud u Osijeku, po stečajnoj sutkinji Nadi Roso, u stečajnom postupku nad dužnikom </w:t>
      </w:r>
      <w:r w:rsidR="006060D6">
        <w:rPr>
          <w:b/>
        </w:rPr>
        <w:t xml:space="preserve">SUBITUS j.d.o.o. </w:t>
      </w:r>
      <w:proofErr w:type="spellStart"/>
      <w:r w:rsidR="006060D6">
        <w:rPr>
          <w:b/>
        </w:rPr>
        <w:t>Ivanovac</w:t>
      </w:r>
      <w:proofErr w:type="spellEnd"/>
      <w:r w:rsidR="006060D6">
        <w:rPr>
          <w:b/>
        </w:rPr>
        <w:t>, Duga 22, OIB: 50337857348, MBS: 030136764</w:t>
      </w:r>
      <w:r w:rsidR="0085703E">
        <w:rPr>
          <w:b/>
        </w:rPr>
        <w:t xml:space="preserve">, </w:t>
      </w:r>
      <w:r w:rsidR="0085703E">
        <w:t>dana 30. listopada 2018. g.,</w:t>
      </w:r>
      <w:r>
        <w:t xml:space="preserve">      </w:t>
      </w:r>
    </w:p>
    <w:p w:rsidRDefault="00CB6EC4" w:rsidP="00CB6EC4" w:rsidR="00CB6EC4">
      <w:pPr>
        <w:jc w:val="both"/>
      </w:pPr>
      <w:r>
        <w:t xml:space="preserve">   </w:t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B37624" w:rsidR="006C2BA7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85703E">
        <w:t xml:space="preserve">14. studeni 2018. g. u </w:t>
      </w:r>
      <w:r w:rsidR="00E026D3">
        <w:t>10,</w:t>
      </w:r>
      <w:r w:rsidR="006060D6">
        <w:t>00</w:t>
      </w:r>
      <w:r w:rsidR="00906BA4">
        <w:t xml:space="preserve"> sati</w:t>
      </w:r>
      <w:r w:rsidR="004716E6">
        <w:t xml:space="preserve"> a slijedeće se zakazuje za </w:t>
      </w:r>
      <w:r w:rsidR="0085703E">
        <w:t>12</w:t>
      </w:r>
      <w:r w:rsidR="004716E6">
        <w:t xml:space="preserve">. prosinac 2018. g. u </w:t>
      </w:r>
      <w:r w:rsidR="00E026D3">
        <w:t>10,</w:t>
      </w:r>
      <w:r w:rsidR="006060D6">
        <w:t>15</w:t>
      </w:r>
      <w:r w:rsidR="004716E6">
        <w:t xml:space="preserve"> sati</w:t>
      </w:r>
      <w:r w:rsidR="00B37624">
        <w:t xml:space="preserve">. </w:t>
      </w:r>
    </w:p>
    <w:p w:rsidRDefault="00CB6EC4" w:rsidP="0085703E" w:rsidR="00251C48">
      <w:pPr>
        <w:tabs>
          <w:tab w:pos="3255" w:val="left"/>
        </w:tabs>
        <w:ind w:firstLine="709"/>
        <w:jc w:val="both"/>
      </w:pPr>
      <w:r>
        <w:tab/>
      </w:r>
    </w:p>
    <w:p w:rsidRDefault="006C2BA7" w:rsidP="00451DE4" w:rsidR="006C2BA7" w:rsidRPr="00451DE4">
      <w:pPr>
        <w:ind w:firstLine="709"/>
        <w:jc w:val="both"/>
      </w:pPr>
    </w:p>
    <w:p w:rsidRDefault="002E5574" w:rsidP="00E77B23" w:rsidR="002E5574">
      <w:pPr>
        <w:jc w:val="center"/>
      </w:pPr>
      <w:r w:rsidRPr="00B215AB">
        <w:t xml:space="preserve">U Osijeku </w:t>
      </w:r>
      <w:r w:rsidR="0085703E">
        <w:t>30</w:t>
      </w:r>
      <w:r w:rsidR="003E3925">
        <w:t>. listopada</w:t>
      </w:r>
      <w:r w:rsidR="00251C48">
        <w:t xml:space="preserve"> 2018. g.</w:t>
      </w:r>
    </w:p>
    <w:p w:rsidRDefault="006C2BA7" w:rsidP="00E77B23" w:rsidR="006C2BA7" w:rsidRPr="00B215AB">
      <w:pPr>
        <w:jc w:val="center"/>
      </w:pP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906BA4" w:rsidP="00E77B23" w:rsidR="00E77B23">
      <w:pPr>
        <w:ind w:hanging="720" w:left="720"/>
        <w:jc w:val="both"/>
      </w:pPr>
      <w:r>
        <w:t xml:space="preserve">                   </w:t>
      </w:r>
      <w:r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  <w:t xml:space="preserve">                 Nada Roso   </w:t>
      </w:r>
    </w:p>
    <w:p w:rsidRDefault="00E77B23" w:rsidP="00E54391" w:rsidR="00E77B23">
      <w:pPr>
        <w:tabs>
          <w:tab w:pos="900" w:val="left"/>
        </w:tabs>
        <w:ind w:hanging="720" w:left="720"/>
        <w:jc w:val="both"/>
      </w:pPr>
      <w:r>
        <w:t xml:space="preserve">  </w:t>
      </w:r>
      <w:r w:rsidR="00E54391">
        <w:tab/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451DE4" w:rsidR="00E77B23">
      <w:pPr>
        <w:jc w:val="both"/>
      </w:pPr>
    </w:p>
    <w:p w:rsidRDefault="006C2BA7" w:rsidP="00906BA4" w:rsidR="006C2BA7">
      <w:pPr>
        <w:jc w:val="both"/>
      </w:pPr>
    </w:p>
    <w:p w:rsidRDefault="006060D6" w:rsidP="006060D6" w:rsidR="006060D6">
      <w:pPr>
        <w:pStyle w:val="Tijeloteksta"/>
      </w:pPr>
      <w:r>
        <w:t>DNA</w:t>
      </w:r>
    </w:p>
    <w:p w:rsidRDefault="006060D6" w:rsidP="006060D6" w:rsidR="006060D6">
      <w:pPr>
        <w:pStyle w:val="Odlomakpopisa"/>
        <w:numPr>
          <w:ilvl w:val="0"/>
          <w:numId w:val="21"/>
        </w:numPr>
        <w:tabs>
          <w:tab w:pos="6195" w:val="left"/>
        </w:tabs>
        <w:suppressAutoHyphens w:val="false"/>
        <w:contextualSpacing/>
        <w:rPr>
          <w:b/>
        </w:rPr>
      </w:pPr>
      <w:proofErr w:type="spellStart"/>
      <w:r>
        <w:t>priv</w:t>
      </w:r>
      <w:proofErr w:type="spellEnd"/>
      <w:r>
        <w:t>. st. upravitelj Zoran Ostović, Velika Gorica, Šibenska 19</w:t>
      </w:r>
    </w:p>
    <w:p w:rsidRDefault="006060D6" w:rsidP="006060D6" w:rsidR="006060D6">
      <w:pPr>
        <w:pStyle w:val="Tijeloteksta"/>
        <w:numPr>
          <w:ilvl w:val="0"/>
          <w:numId w:val="21"/>
        </w:numPr>
        <w:spacing w:after="0"/>
      </w:pPr>
      <w:r>
        <w:t xml:space="preserve">FINA </w:t>
      </w:r>
    </w:p>
    <w:p w:rsidRDefault="006060D6" w:rsidP="006060D6" w:rsidR="006060D6">
      <w:pPr>
        <w:pStyle w:val="Tijeloteksta"/>
        <w:numPr>
          <w:ilvl w:val="0"/>
          <w:numId w:val="21"/>
        </w:numPr>
        <w:spacing w:after="0"/>
      </w:pPr>
      <w:r>
        <w:t xml:space="preserve">dužnik </w:t>
      </w:r>
    </w:p>
    <w:p w:rsidRDefault="006060D6" w:rsidP="006060D6" w:rsidR="006060D6">
      <w:pPr>
        <w:pStyle w:val="Tijeloteksta"/>
        <w:numPr>
          <w:ilvl w:val="0"/>
          <w:numId w:val="21"/>
        </w:numPr>
        <w:spacing w:after="0"/>
      </w:pPr>
      <w:r>
        <w:t>ŽDO Osijek</w:t>
      </w:r>
    </w:p>
    <w:p w:rsidRDefault="006060D6" w:rsidP="006060D6" w:rsidR="006060D6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E026D3" w:rsidP="00E026D3" w:rsidR="00E026D3">
      <w:pPr>
        <w:pStyle w:val="Tijeloteksta"/>
        <w:numPr>
          <w:ilvl w:val="0"/>
          <w:numId w:val="21"/>
        </w:numPr>
        <w:spacing w:after="0"/>
      </w:pPr>
      <w:r>
        <w:t>R- 12.12.</w:t>
      </w:r>
    </w:p>
    <w:p w:rsidRDefault="0085703E" w:rsidP="0085703E" w:rsidR="0085703E"/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1C46D9" w:rsidP="001C46D9" w:rsidR="001C46D9">
      <w:pPr>
        <w:jc w:val="both"/>
      </w:pPr>
    </w:p>
    <w:p w:rsidRDefault="00D94D49" w:rsidP="00D005F9" w:rsidR="001C46D9" w:rsidRPr="00EF33B5">
      <w:pPr>
        <w:jc w:val="both"/>
      </w:pPr>
      <w:r>
        <w:t xml:space="preserve">                                                                                                       </w:t>
      </w:r>
      <w:r w:rsidR="007939C4">
        <w:t xml:space="preserve">  </w:t>
      </w:r>
      <w:r w:rsidR="001C46D9" w:rsidRPr="00EF33B5">
        <w:t xml:space="preserve"> </w:t>
      </w:r>
      <w:bookmarkStart w:name="_GoBack" w:id="0"/>
      <w:bookmarkEnd w:id="0"/>
    </w:p>
    <w:p w:rsidRDefault="001C46D9" w:rsidP="001C46D9" w:rsidR="001C46D9" w:rsidRPr="00EF33B5"/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9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20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1C48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16E6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C4F67"/>
    <w:rsid w:val="005D3AE7"/>
    <w:rsid w:val="005D6A69"/>
    <w:rsid w:val="005F0322"/>
    <w:rsid w:val="005F1E53"/>
    <w:rsid w:val="005F214B"/>
    <w:rsid w:val="00604658"/>
    <w:rsid w:val="006060D6"/>
    <w:rsid w:val="00607D60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03E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0D0A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B6EC4"/>
    <w:rsid w:val="00CD6FFB"/>
    <w:rsid w:val="00CF6D90"/>
    <w:rsid w:val="00D005F9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026D3"/>
    <w:rsid w:val="00E20B81"/>
    <w:rsid w:val="00E2363D"/>
    <w:rsid w:val="00E30316"/>
    <w:rsid w:val="00E33829"/>
    <w:rsid w:val="00E51FA5"/>
    <w:rsid w:val="00E52B8A"/>
    <w:rsid w:val="00E54391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47BB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05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05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5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5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5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05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05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5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5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5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90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044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992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9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St-999/2018</izvorni_sadrzaj>
    <derivirana_varijabla naziv="DomainObject.Predmet.OznakaBroj_1">St-999/2018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SUBITUS jednostavno društvo s ograničenom odgovornošću za računovodstvene usluge i proizvodnju glazbenih instrumenata</izvorni_sadrzaj>
    <derivirana_varijabla naziv="DomainObject.Predmet.ProtustrankaFormated_1">  SUBITUS jednostavno društvo s ograničenom odgovornošću za računovodstvene usluge i proizvodnju glazbenih instrumenata</derivirana_varijabla>
  </DomainObject.Predmet.ProtustrankaFormated>
  <DomainObject.Predmet.ProtustrankaFormatedOIB>
    <izvorni_sadrzaj>  SUBITUS jednostavno društvo s ograničenom odgovornošću za računovodstvene usluge i proizvodnju glazbenih instrumenata, OIB 50337857348</izvorni_sadrzaj>
    <derivirana_varijabla naziv="DomainObject.Predmet.ProtustrankaFormatedOIB_1">  SUBITUS jednostavno društvo s ograničenom odgovornošću za računovodstvene usluge i proizvodnju glazbenih instrumenata, OIB 50337857348</derivirana_varijabla>
  </DomainObject.Predmet.ProtustrankaFormatedOIB>
  <DomainObject.Predmet.ProtustrankaFormatedWithAdress>
    <izvorni_sadrzaj> SUBITUS jednostavno društvo s ograničenom odgovornošću za računovodstvene usluge i proizvodnju glazbenih instrumenata, Duga 22, 31216 Ivanovac</izvorni_sadrzaj>
    <derivirana_varijabla naziv="DomainObject.Predmet.ProtustrankaFormatedWithAdress_1"> SUBITUS jednostavno društvo s ograničenom odgovornošću za računovodstvene usluge i proizvodnju glazbenih instrumenata, Duga 22, 31216 Ivanovac</derivirana_varijabla>
  </DomainObject.Predmet.ProtustrankaFormatedWithAdress>
  <DomainObject.Predmet.ProtustrankaFormatedWithAdressOIB>
    <izvorni_sadrzaj> SUBITUS jednostavno društvo s ograničenom odgovornošću za računovodstvene usluge i proizvodnju glazbenih instrumenata, OIB 50337857348, Duga 22, 31216 Ivanovac</izvorni_sadrzaj>
    <derivirana_varijabla naziv="DomainObject.Predmet.ProtustrankaFormatedWithAdressOIB_1"> SUBITUS jednostavno društvo s ograničenom odgovornošću za računovodstvene usluge i proizvodnju glazbenih instrumenata, OIB 50337857348, Duga 22, 31216 Ivanovac</derivirana_varijabla>
  </DomainObject.Predmet.ProtustrankaFormatedWithAdressOIB>
  <DomainObject.Predmet.ProtustrankaWithAdress>
    <izvorni_sadrzaj>SUBITUS jednostavno društvo s ograničenom odgovornošću za računovodstvene usluge i proizvodnju glazbenih instrumenata Duga 22, 31216 Ivanovac</izvorni_sadrzaj>
    <derivirana_varijabla naziv="DomainObject.Predmet.ProtustrankaWithAdress_1">SUBITUS jednostavno društvo s ograničenom odgovornošću za računovodstvene usluge i proizvodnju glazbenih instrumenata Duga 22, 31216 Ivanovac</derivirana_varijabla>
  </DomainObject.Predmet.ProtustrankaWithAdress>
  <DomainObject.Predmet.ProtustrankaWithAdressOIB>
    <izvorni_sadrzaj>SUBITUS jednostavno društvo s ograničenom odgovornošću za računovodstvene usluge i proizvodnju glazbenih instrumenata, OIB 50337857348, Duga 22, 31216 Ivanovac</izvorni_sadrzaj>
    <derivirana_varijabla naziv="DomainObject.Predmet.ProtustrankaWithAdressOIB_1">SUBITUS jednostavno društvo s ograničenom odgovornošću za računovodstvene usluge i proizvodnju glazbenih instrumenata, OIB 50337857348, Duga 22, 31216 Ivanovac</derivirana_varijabla>
  </DomainObject.Predmet.ProtustrankaWithAdressOIB>
  <DomainObject.Predmet.ProtustrankaNazivFormated>
    <izvorni_sadrzaj>SUBITUS jednostavno društvo s ograničenom odgovornošću za računovodstvene usluge i proizvodnju glazbenih instrumenata</izvorni_sadrzaj>
    <derivirana_varijabla naziv="DomainObject.Predmet.ProtustrankaNazivFormated_1">SUBITUS jednostavno društvo s ograničenom odgovornošću za računovodstvene usluge i proizvodnju glazbenih instrumenata</derivirana_varijabla>
  </DomainObject.Predmet.ProtustrankaNazivFormated>
  <DomainObject.Predmet.ProtustrankaNazivFormatedOIB>
    <izvorni_sadrzaj>SUBITUS jednostavno društvo s ograničenom odgovornošću za računovodstvene usluge i proizvodnju glazbenih instrumenata, OIB 50337857348</izvorni_sadrzaj>
    <derivirana_varijabla naziv="DomainObject.Predmet.ProtustrankaNazivFormatedOIB_1">SUBITUS jednostavno društvo s ograničenom odgovornošću za računovodstvene usluge i proizvodnju glazbenih instrumenata, OIB 50337857348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SUBITUS jednostavno društvo s ograničenom odgovornošću za računovodstvene usluge i proizvodnju glazbenih instrumenata</item>
    </izvorni_sadrzaj>
    <derivirana_varijabla naziv="DomainObject.Predmet.ProtuStrankaListFormated_1">
      <item>SUBITUS jednostavno društvo s ograničenom odgovornošću za računovodstvene usluge i proizvodnju glazbenih instrumenata</item>
    </derivirana_varijabla>
  </DomainObject.Predmet.ProtuStrankaListFormated>
  <DomainObject.Predmet.ProtuStrankaListFormatedOIB>
    <izvorni_sadrzaj>
      <item>SUBITUS jednostavno društvo s ograničenom odgovornošću za računovodstvene usluge i proizvodnju glazbenih instrumenata, OIB 50337857348</item>
    </izvorni_sadrzaj>
    <derivirana_varijabla naziv="DomainObject.Predmet.ProtuStrankaListFormatedOIB_1">
      <item>SUBITUS jednostavno društvo s ograničenom odgovornošću za računovodstvene usluge i proizvodnju glazbenih instrumenata, OIB 50337857348</item>
    </derivirana_varijabla>
  </DomainObject.Predmet.ProtuStrankaListFormatedOIB>
  <DomainObject.Predmet.ProtuStrankaListFormatedWithAdress>
    <izvorni_sadrzaj>
      <item>SUBITUS jednostavno društvo s ograničenom odgovornošću za računovodstvene usluge i proizvodnju glazbenih instrumenata, Duga 22, 31216 Ivanovac</item>
    </izvorni_sadrzaj>
    <derivirana_varijabla naziv="DomainObject.Predmet.ProtuStrankaListFormatedWithAdress_1">
      <item>SUBITUS jednostavno društvo s ograničenom odgovornošću za računovodstvene usluge i proizvodnju glazbenih instrumenata, Duga 22, 31216 Ivanovac</item>
    </derivirana_varijabla>
  </DomainObject.Predmet.ProtuStrankaListFormatedWithAdress>
  <DomainObject.Predmet.ProtuStrankaListFormatedWithAdressOIB>
    <izvorni_sadrzaj>
      <item>SUBITUS jednostavno društvo s ograničenom odgovornošću za računovodstvene usluge i proizvodnju glazbenih instrumenata, OIB 50337857348, Duga 22, 31216 Ivanovac</item>
    </izvorni_sadrzaj>
    <derivirana_varijabla naziv="DomainObject.Predmet.ProtuStrankaListFormatedWithAdressOIB_1">
      <item>SUBITUS jednostavno društvo s ograničenom odgovornošću za računovodstvene usluge i proizvodnju glazbenih instrumenata, OIB 50337857348, Duga 22, 31216 Ivanovac</item>
    </derivirana_varijabla>
  </DomainObject.Predmet.ProtuStrankaListFormatedWithAdressOIB>
  <DomainObject.Predmet.ProtuStrankaListNazivFormated>
    <izvorni_sadrzaj>
      <item>SUBITUS jednostavno društvo s ograničenom odgovornošću za računovodstvene usluge i proizvodnju glazbenih instrumenata</item>
    </izvorni_sadrzaj>
    <derivirana_varijabla naziv="DomainObject.Predmet.ProtuStrankaListNazivFormated_1">
      <item>SUBITUS jednostavno društvo s ograničenom odgovornošću za računovodstvene usluge i proizvodnju glazbenih instrumenata</item>
    </derivirana_varijabla>
  </DomainObject.Predmet.ProtuStrankaListNazivFormated>
  <DomainObject.Predmet.ProtuStrankaListNazivFormatedOIB>
    <izvorni_sadrzaj>
      <item>SUBITUS jednostavno društvo s ograničenom odgovornošću za računovodstvene usluge i proizvodnju glazbenih instrumenata, OIB 50337857348</item>
    </izvorni_sadrzaj>
    <derivirana_varijabla naziv="DomainObject.Predmet.ProtuStrankaListNazivFormatedOIB_1">
      <item>SUBITUS jednostavno društvo s ograničenom odgovornošću za računovodstvene usluge i proizvodnju glazbenih instrumenata, OIB 50337857348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SUBITUS jednostavno društvo s ograničenom odgovornošću za računovodstvene usluge i proizvodnju glazbenih instrumenata</izvorni_sadrzaj>
    <derivirana_varijabla naziv="DomainObject.Predmet.ProtustrankaIDrugi_1">SUBITUS jednostavno društvo s ograničenom odgovornošću za računovodstvene usluge i proizvodnju glazbenih instrumenata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SUBITUS jednostavno društvo s ograničenom odgovornošću za računovodstvene usluge i proizvodnju glazbenih instrumenata, OIB 50337857348, Duga 22, 31216 Ivanovac</izvorni_sadrzaj>
    <derivirana_varijabla naziv="DomainObject.Predmet.ProtustrankaIDrugiAdressOIB_1">SUBITUS jednostavno društvo s ograničenom odgovornošću za računovodstvene usluge i proizvodnju glazbenih instrumenata, OIB 50337857348, Duga 22, 31216 Ivanovac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SUBITUS jednostavno društvo s ograničenom odgovornošću za računovodstvene usluge i proizvodnju glazbenih instrumenata</item>
    </izvorni_sadrzaj>
    <derivirana_varijabla naziv="DomainObject.Predmet.SudioniciListNaziv_1">
      <item>FINA RC OSIJEK</item>
      <item>SUBITUS jednostavno društvo s ograničenom odgovornošću za računovodstvene usluge i proizvodnju glazbenih instrumenata</item>
    </derivirana_varijabla>
  </DomainObject.Predmet.SudioniciListNaziv>
  <DomainObject.Predmet.SudioniciListAdressOIB>
    <izvorni_sadrzaj>
      <item>FINA RC OSIJEK, OIB 85821130368</item>
      <item>SUBITUS jednostavno društvo s ograničenom odgovornošću za računovodstvene usluge i proizvodnju glazbenih instrumenata, OIB 50337857348, Duga 22,31216 Ivanovac</item>
    </izvorni_sadrzaj>
    <derivirana_varijabla naziv="DomainObject.Predmet.SudioniciListAdressOIB_1">
      <item>FINA RC OSIJEK, OIB 85821130368</item>
      <item>SUBITUS jednostavno društvo s ograničenom odgovornošću za računovodstvene usluge i proizvodnju glazbenih instrumenata, OIB 50337857348, Duga 22,31216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50337857348</item>
    </izvorni_sadrzaj>
    <derivirana_varijabla naziv="DomainObject.Predmet.SudioniciListNazivOIB_1">
      <item>, OIB 85821130368</item>
      <item>, OIB 50337857348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St-999/2018-3</izvorni_sadrzaj>
    <derivirana_varijabla naziv="DomainObject.PredzadnjaOdlukaIzPredmeta.Oznaka_1">St-999/2018-3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B80C1-C305-46D4-9D88-D48A3B31AA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157</properties:Words>
  <properties:Characters>666</properties:Characters>
  <properties:Lines>96</properties:Lines>
  <properties:Paragraphs>22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2018-10-30T10:36:00Z</cp:lastPrinted>
  <dcterms:modified xmlns:xsi="http://www.w3.org/2001/XMLSchema-instance" xsi:type="dcterms:W3CDTF">2018-10-30T10:37:00Z</dcterms:modified>
  <cp:revision>27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(ODGODA ROČIŠTA 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