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5968138" w14:paraId="5968138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46BC5">
        <w:rPr>
          <w:rFonts w:eastAsia="Times New Roman"/>
          <w:szCs w:val="20"/>
          <w:lang w:eastAsia="hr-HR"/>
        </w:rPr>
        <w:t>6728</w:t>
      </w:r>
      <w:r w:rsidR="00545E80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46BC5">
        <w:rPr>
          <w:rFonts w:eastAsia="Times New Roman"/>
          <w:szCs w:val="24"/>
          <w:lang w:eastAsia="hr-HR"/>
        </w:rPr>
        <w:t>SOL ORTUS EST j.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500B99">
        <w:rPr>
          <w:rFonts w:eastAsia="Times New Roman"/>
          <w:szCs w:val="24"/>
          <w:lang w:eastAsia="hr-HR"/>
        </w:rPr>
        <w:t xml:space="preserve"> </w:t>
      </w:r>
      <w:proofErr w:type="spellStart"/>
      <w:r w:rsidR="00A46BC5">
        <w:rPr>
          <w:rFonts w:eastAsia="Times New Roman"/>
          <w:szCs w:val="24"/>
          <w:lang w:eastAsia="hr-HR"/>
        </w:rPr>
        <w:t>J.J</w:t>
      </w:r>
      <w:proofErr w:type="spellEnd"/>
      <w:r w:rsidR="00A46BC5">
        <w:rPr>
          <w:rFonts w:eastAsia="Times New Roman"/>
          <w:szCs w:val="24"/>
          <w:lang w:eastAsia="hr-HR"/>
        </w:rPr>
        <w:t>. Strossmayera 26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151D32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A46BC5">
        <w:rPr>
          <w:rFonts w:eastAsia="Times New Roman"/>
          <w:szCs w:val="24"/>
          <w:lang w:eastAsia="hr-HR"/>
        </w:rPr>
        <w:t>080847693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A46BC5">
        <w:rPr>
          <w:rFonts w:eastAsia="Times New Roman"/>
          <w:szCs w:val="24"/>
          <w:lang w:eastAsia="hr-HR"/>
        </w:rPr>
        <w:t>34418088493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A46BC5" w:rsidRPr="00A46BC5">
        <w:t xml:space="preserve"> SOL ORTUS EST j.d.o.o., </w:t>
      </w:r>
      <w:proofErr w:type="spellStart"/>
      <w:r w:rsidR="00A46BC5" w:rsidRPr="00A46BC5">
        <w:t>J.J</w:t>
      </w:r>
      <w:proofErr w:type="spellEnd"/>
      <w:r w:rsidR="00A46BC5" w:rsidRPr="00A46BC5">
        <w:t>. Strossmayera 26, Zagreb, MBS:080847693, OIB:34418088493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9219E4" w:rsidRPr="009219E4">
        <w:t xml:space="preserve"> SOL ORTUS EST j.d.o.o., </w:t>
      </w:r>
      <w:proofErr w:type="spellStart"/>
      <w:r w:rsidR="009219E4" w:rsidRPr="009219E4">
        <w:t>J.J</w:t>
      </w:r>
      <w:proofErr w:type="spellEnd"/>
      <w:r w:rsidR="009219E4" w:rsidRPr="009219E4">
        <w:t>. Strossmayera 26, Zagreb, MBS:080847693, OIB:34418088493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9219E4">
        <w:t>6728</w:t>
      </w:r>
      <w:r w:rsidR="00545E80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1E08AF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C665D"/>
    <w:rsid w:val="009219E4"/>
    <w:rsid w:val="00941D19"/>
    <w:rsid w:val="00974536"/>
    <w:rsid w:val="009C4219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D40CCE"/>
    <w:rsid w:val="00DC408F"/>
    <w:rsid w:val="00DC72EA"/>
    <w:rsid w:val="00DD369A"/>
    <w:rsid w:val="00DE5811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8AF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8AF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8AF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8AF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8AF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8AF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St-6728/2015</izvorni_sadrzaj>
    <derivirana_varijabla naziv="DomainObject.Predmet.OznakaBroj_1">St-6728/2015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ORTUS EST j.d.o.o.</izvorni_sadrzaj>
    <derivirana_varijabla naziv="DomainObject.Predmet.ProtustrankaFormated_1">  SOL ORTUS EST j.d.o.o.</derivirana_varijabla>
  </DomainObject.Predmet.ProtustrankaFormated>
  <DomainObject.Predmet.ProtustrankaFormatedOIB>
    <izvorni_sadrzaj>  SOL ORTUS EST j.d.o.o., OIB 34418088493</izvorni_sadrzaj>
    <derivirana_varijabla naziv="DomainObject.Predmet.ProtustrankaFormatedOIB_1">  SOL ORTUS EST j.d.o.o., OIB 34418088493</derivirana_varijabla>
  </DomainObject.Predmet.ProtustrankaFormatedOIB>
  <DomainObject.Predmet.ProtustrankaFormatedWithAdress>
    <izvorni_sadrzaj> SOL ORTUS EST j.d.o.o., J.J. Strossmayera 26, 49210 Zabok</izvorni_sadrzaj>
    <derivirana_varijabla naziv="DomainObject.Predmet.ProtustrankaFormatedWithAdress_1"> SOL ORTUS EST j.d.o.o., J.J. Strossmayera 26, 49210 Zabok</derivirana_varijabla>
  </DomainObject.Predmet.ProtustrankaFormatedWithAdress>
  <DomainObject.Predmet.ProtustrankaFormatedWithAdressOIB>
    <izvorni_sadrzaj> SOL ORTUS EST j.d.o.o., OIB 34418088493, J.J. Strossmayera 26, 49210 Zabok</izvorni_sadrzaj>
    <derivirana_varijabla naziv="DomainObject.Predmet.ProtustrankaFormatedWithAdressOIB_1"> SOL ORTUS EST j.d.o.o., OIB 34418088493, J.J. Strossmayera 26, 49210 Zabok</derivirana_varijabla>
  </DomainObject.Predmet.ProtustrankaFormatedWithAdressOIB>
  <DomainObject.Predmet.ProtustrankaWithAdress>
    <izvorni_sadrzaj>SOL ORTUS EST j.d.o.o. J.J. Strossmayera 26, 49210 Zabok</izvorni_sadrzaj>
    <derivirana_varijabla naziv="DomainObject.Predmet.ProtustrankaWithAdress_1">SOL ORTUS EST j.d.o.o. J.J. Strossmayera 26, 49210 Zabok</derivirana_varijabla>
  </DomainObject.Predmet.ProtustrankaWithAdress>
  <DomainObject.Predmet.ProtustrankaWithAdressOIB>
    <izvorni_sadrzaj>SOL ORTUS EST j.d.o.o., OIB 34418088493, J.J. Strossmayera 26, 49210 Zabok</izvorni_sadrzaj>
    <derivirana_varijabla naziv="DomainObject.Predmet.ProtustrankaWithAdressOIB_1">SOL ORTUS EST j.d.o.o., OIB 34418088493, J.J. Strossmayera 26, 49210 Zabok</derivirana_varijabla>
  </DomainObject.Predmet.ProtustrankaWithAdressOIB>
  <DomainObject.Predmet.ProtustrankaNazivFormated>
    <izvorni_sadrzaj>SOL ORTUS EST j.d.o.o.</izvorni_sadrzaj>
    <derivirana_varijabla naziv="DomainObject.Predmet.ProtustrankaNazivFormated_1">SOL ORTUS EST j.d.o.o.</derivirana_varijabla>
  </DomainObject.Predmet.ProtustrankaNazivFormated>
  <DomainObject.Predmet.ProtustrankaNazivFormatedOIB>
    <izvorni_sadrzaj>SOL ORTUS EST j.d.o.o., OIB 34418088493</izvorni_sadrzaj>
    <derivirana_varijabla naziv="DomainObject.Predmet.ProtustrankaNazivFormatedOIB_1">SOL ORTUS EST j.d.o.o., OIB 34418088493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ORTUS EST j.d.o.o.</item>
    </izvorni_sadrzaj>
    <derivirana_varijabla naziv="DomainObject.Predmet.ProtuStrankaListFormated_1">
      <item>SOL ORTUS EST j.d.o.o.</item>
    </derivirana_varijabla>
  </DomainObject.Predmet.ProtuStrankaListFormated>
  <DomainObject.Predmet.ProtuStrankaListFormatedOIB>
    <izvorni_sadrzaj>
      <item>SOL ORTUS EST j.d.o.o., OIB 34418088493</item>
    </izvorni_sadrzaj>
    <derivirana_varijabla naziv="DomainObject.Predmet.ProtuStrankaListFormatedOIB_1">
      <item>SOL ORTUS EST j.d.o.o., OIB 34418088493</item>
    </derivirana_varijabla>
  </DomainObject.Predmet.ProtuStrankaListFormatedOIB>
  <DomainObject.Predmet.ProtuStrankaListFormatedWithAdress>
    <izvorni_sadrzaj>
      <item>SOL ORTUS EST j.d.o.o., J.J. Strossmayera 26, 49210 Zabok</item>
    </izvorni_sadrzaj>
    <derivirana_varijabla naziv="DomainObject.Predmet.ProtuStrankaListFormatedWithAdress_1">
      <item>SOL ORTUS EST j.d.o.o., J.J. Strossmayera 26, 49210 Zabok</item>
    </derivirana_varijabla>
  </DomainObject.Predmet.ProtuStrankaListFormatedWithAdress>
  <DomainObject.Predmet.ProtuStrankaListFormatedWithAdressOIB>
    <izvorni_sadrzaj>
      <item>SOL ORTUS EST j.d.o.o., OIB 34418088493, J.J. Strossmayera 26, 49210 Zabok</item>
    </izvorni_sadrzaj>
    <derivirana_varijabla naziv="DomainObject.Predmet.ProtuStrankaListFormatedWithAdressOIB_1">
      <item>SOL ORTUS EST j.d.o.o., OIB 34418088493, J.J. Strossmayera 26, 49210 Zabok</item>
    </derivirana_varijabla>
  </DomainObject.Predmet.ProtuStrankaListFormatedWithAdressOIB>
  <DomainObject.Predmet.ProtuStrankaListNazivFormated>
    <izvorni_sadrzaj>
      <item>SOL ORTUS EST j.d.o.o.</item>
    </izvorni_sadrzaj>
    <derivirana_varijabla naziv="DomainObject.Predmet.ProtuStrankaListNazivFormated_1">
      <item>SOL ORTUS EST j.d.o.o.</item>
    </derivirana_varijabla>
  </DomainObject.Predmet.ProtuStrankaListNazivFormated>
  <DomainObject.Predmet.ProtuStrankaListNazivFormatedOIB>
    <izvorni_sadrzaj>
      <item>SOL ORTUS EST j.d.o.o., OIB 34418088493</item>
    </izvorni_sadrzaj>
    <derivirana_varijabla naziv="DomainObject.Predmet.ProtuStrankaListNazivFormatedOIB_1">
      <item>SOL ORTUS EST j.d.o.o., OIB 34418088493</item>
    </derivirana_varijabla>
  </DomainObject.Predmet.ProtuStrankaListNazivFormatedOIB>
  <DomainObject.Predmet.OstaliListFormated>
    <izvorni_sadrzaj>
      <item>Željka Bradač</item>
    </izvorni_sadrzaj>
    <derivirana_varijabla naziv="DomainObject.Predmet.OstaliListFormated_1">
      <item>Željka Bradač</item>
    </derivirana_varijabla>
  </DomainObject.Predmet.OstaliListFormated>
  <DomainObject.Predmet.OstaliListFormatedOIB>
    <izvorni_sadrzaj>
      <item>Željka Bradač, OIB 59865752915</item>
    </izvorni_sadrzaj>
    <derivirana_varijabla naziv="DomainObject.Predmet.OstaliListFormatedOIB_1">
      <item>Željka Bradač, OIB 59865752915</item>
    </derivirana_varijabla>
  </DomainObject.Predmet.OstaliListFormatedOIB>
  <DomainObject.Predmet.OstaliListFormatedWithAdress>
    <izvorni_sadrzaj>
      <item>Željka Bradač, J.J. Strossmayera 26, 49210 Zabok</item>
    </izvorni_sadrzaj>
    <derivirana_varijabla naziv="DomainObject.Predmet.OstaliListFormatedWithAdress_1">
      <item>Željka Bradač, J.J. Strossmayera 26, 49210 Zabok</item>
    </derivirana_varijabla>
  </DomainObject.Predmet.OstaliListFormatedWithAdress>
  <DomainObject.Predmet.OstaliListFormatedWithAdressOIB>
    <izvorni_sadrzaj>
      <item>Željka Bradač, OIB 59865752915, J.J. Strossmayera 26, 49210 Zabok</item>
    </izvorni_sadrzaj>
    <derivirana_varijabla naziv="DomainObject.Predmet.OstaliListFormatedWithAdressOIB_1">
      <item>Željka Bradač, OIB 59865752915, J.J. Strossmayera 26, 49210 Zabok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ORTUS EST j.d.o.o.</izvorni_sadrzaj>
    <derivirana_varijabla naziv="DomainObject.Predmet.ProtustrankaIDrugi_1">SOL ORTUS 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ORTUS EST j.d.o.o., OIB 34418088493, J.J. Strossmayera 26, 49210 Zabok</izvorni_sadrzaj>
    <derivirana_varijabla naziv="DomainObject.Predmet.ProtustrankaIDrugiAdressOIB_1">SOL ORTUS EST j.d.o.o., OIB 34418088493, J.J. Strossmayera 26,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ORTUS EST j.d.o.o.</item>
      <item>FINA Regionalni centar Zagreb</item>
      <item>Željka Bradač</item>
    </izvorni_sadrzaj>
    <derivirana_varijabla naziv="DomainObject.Predmet.SudioniciListNaziv_1">
      <item>SOL ORTUS EST j.d.o.o.</item>
      <item>FINA Regionalni centar Zagreb</item>
      <item>Željka Bradač</item>
    </derivirana_varijabla>
  </DomainObject.Predmet.SudioniciListNaziv>
  <DomainObject.Predmet.SudioniciListAdressOIB>
    <izvorni_sadrzaj>
      <item>SOL ORTUS EST j.d.o.o., OIB 34418088493, J.J. Strossmayera 26,49210 Zabok</item>
      <item>FINA Regionalni centar Zagreb, OIB 85821130368, Trg svibanjskih žrtava 1995. 1,10000 Zagreb</item>
      <item>Željka Bradač, OIB 59865752915, J.J. Strossmayera 26,49210 Zabok</item>
    </izvorni_sadrzaj>
    <derivirana_varijabla naziv="DomainObject.Predmet.SudioniciListAdressOIB_1">
      <item>SOL ORTUS EST j.d.o.o., OIB 34418088493, J.J. Strossmayera 26,49210 Zabok</item>
      <item>FINA Regionalni centar Zagreb, OIB 85821130368, Trg svibanjskih žrtava 1995. 1,10000 Zagreb</item>
      <item>Željka Bradač, OIB 59865752915, J.J.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34418088493</item>
      <item>, OIB 85821130368</item>
      <item>, OIB 59865752915</item>
    </izvorni_sadrzaj>
    <derivirana_varijabla naziv="DomainObject.Predmet.SudioniciListNazivOIB_1">
      <item>, OIB 34418088493</item>
      <item>, OIB 85821130368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2287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2016-09-22T07:56:00Z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