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dce23" w14:paraId="22dce23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F272A5">
        <w:t>2</w:t>
      </w:r>
      <w:r w:rsidR="007602D1">
        <w:t>46</w:t>
      </w:r>
      <w:r w:rsidR="00723530">
        <w:t>4</w:t>
      </w:r>
      <w:r w:rsidR="00F04FDE">
        <w:t>/</w:t>
      </w:r>
      <w:r w:rsidR="00D641DA">
        <w:t>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377A10" w:rsidR="00277C75" w:rsidRPr="00771B25">
      <w:pPr>
        <w:ind w:firstLine="708"/>
        <w:jc w:val="both"/>
        <w:rPr>
          <w:b/>
        </w:rPr>
      </w:pPr>
      <w:r>
        <w:t>Trgovački sud u Osijeku, po sucu Gordani Njari, u stečajnom predmetu povodom zahtjeva Financijske agencije OIB 85821130368, Regionalni centar Zagreb Podružnica Zagreb, Trg svibanjskih žrtava 1995. 1,</w:t>
      </w:r>
      <w:r w:rsidR="002A15EC">
        <w:t xml:space="preserve"> Zagreb,</w:t>
      </w:r>
      <w:r>
        <w:t xml:space="preserve"> za pokretanje skraćenog stečajnog postupka nad dužnikom </w:t>
      </w:r>
      <w:r w:rsidR="00C250D6" w:rsidRPr="00C250D6">
        <w:rPr>
          <w:b/>
        </w:rPr>
        <w:t>AGIZ-INSTO d.o.o.</w:t>
      </w:r>
      <w:r w:rsidRPr="00822533">
        <w:rPr>
          <w:b/>
        </w:rPr>
        <w:t xml:space="preserve">, </w:t>
      </w:r>
      <w:r w:rsidR="00C250D6" w:rsidRPr="00C250D6">
        <w:rPr>
          <w:b/>
        </w:rPr>
        <w:t>Strojarska cesta 2</w:t>
      </w:r>
      <w:r w:rsidR="00377A10" w:rsidRPr="00377A10">
        <w:rPr>
          <w:b/>
        </w:rPr>
        <w:t xml:space="preserve">, </w:t>
      </w:r>
      <w:r w:rsidR="00C250D6" w:rsidRPr="00C250D6">
        <w:rPr>
          <w:b/>
        </w:rPr>
        <w:t>Zagreb</w:t>
      </w:r>
      <w:r w:rsidRPr="00822533">
        <w:rPr>
          <w:b/>
        </w:rPr>
        <w:t xml:space="preserve">, </w:t>
      </w:r>
      <w:r w:rsidR="007825AA">
        <w:rPr>
          <w:b/>
        </w:rPr>
        <w:t>MBS</w:t>
      </w:r>
      <w:r w:rsidR="00377A10" w:rsidRPr="00377A10">
        <w:rPr>
          <w:b/>
        </w:rPr>
        <w:t xml:space="preserve">: </w:t>
      </w:r>
      <w:r w:rsidR="00C250D6" w:rsidRPr="00C250D6">
        <w:rPr>
          <w:b/>
        </w:rPr>
        <w:t>080798213</w:t>
      </w:r>
      <w:r w:rsidRPr="00822533">
        <w:rPr>
          <w:b/>
        </w:rPr>
        <w:t xml:space="preserve">, </w:t>
      </w:r>
      <w:r w:rsidR="00377A10">
        <w:rPr>
          <w:b/>
        </w:rPr>
        <w:t>OIB</w:t>
      </w:r>
      <w:r w:rsidR="00377A10" w:rsidRPr="00377A10">
        <w:rPr>
          <w:b/>
        </w:rPr>
        <w:t xml:space="preserve">: </w:t>
      </w:r>
      <w:r w:rsidR="00C250D6" w:rsidRPr="00C250D6">
        <w:rPr>
          <w:b/>
        </w:rPr>
        <w:t>11899692368</w:t>
      </w:r>
      <w:r w:rsidRPr="00822533">
        <w:t>, temeljem</w:t>
      </w:r>
      <w:r>
        <w:t xml:space="preserve"> članka 430. Stečajnog zakona („Narodne novine“ 71/15), dana </w:t>
      </w:r>
      <w:r w:rsidR="00DE4896">
        <w:t>31</w:t>
      </w:r>
      <w:r>
        <w:t xml:space="preserve">. </w:t>
      </w:r>
      <w:r w:rsidR="008E55E9">
        <w:t>listopada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C250D6">
        <w:rPr>
          <w:b/>
        </w:rPr>
        <w:t>AGIZ-INSTO d.o.o., Strojarska cesta 2, Zagreb, MBS: 080798213, OIB: 11899692368</w:t>
      </w:r>
      <w:r>
        <w:t xml:space="preserve">, iznosi </w:t>
      </w:r>
      <w:r w:rsidR="00C250D6">
        <w:t>8.778,99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7C26F8" w:rsidRPr="007C26F8">
        <w:t xml:space="preserve">Ivan </w:t>
      </w:r>
      <w:proofErr w:type="spellStart"/>
      <w:r w:rsidR="007C26F8" w:rsidRPr="007C26F8">
        <w:t>Trcak</w:t>
      </w:r>
      <w:proofErr w:type="spellEnd"/>
      <w:r w:rsidR="007C26F8" w:rsidRPr="007C26F8">
        <w:t>, OIB: 64059062242</w:t>
      </w:r>
      <w:r w:rsidR="00185252">
        <w:t xml:space="preserve">, </w:t>
      </w:r>
      <w:proofErr w:type="spellStart"/>
      <w:r w:rsidR="007C26F8" w:rsidRPr="007C26F8">
        <w:t>Polonje</w:t>
      </w:r>
      <w:proofErr w:type="spellEnd"/>
      <w:r w:rsidR="007C26F8" w:rsidRPr="007C26F8">
        <w:t xml:space="preserve">, </w:t>
      </w:r>
      <w:proofErr w:type="spellStart"/>
      <w:r w:rsidR="007C26F8" w:rsidRPr="007C26F8">
        <w:t>Polonje</w:t>
      </w:r>
      <w:proofErr w:type="spellEnd"/>
      <w:r w:rsidR="007C26F8" w:rsidRPr="007C26F8">
        <w:t xml:space="preserve"> 98</w:t>
      </w:r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DF24A6">
        <w:t>2</w:t>
      </w:r>
      <w:r w:rsidR="007602D1">
        <w:t>46</w:t>
      </w:r>
      <w:r w:rsidR="00723530">
        <w:t>4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>IV Ako osob</w:t>
      </w:r>
      <w:r w:rsidR="001D3DA0">
        <w:t>a</w:t>
      </w:r>
      <w:r>
        <w:t xml:space="preserve"> iz točke II, ovlašten</w:t>
      </w:r>
      <w:r w:rsidR="006C124E">
        <w:t>a</w:t>
      </w:r>
      <w:r>
        <w:t xml:space="preserve"> za zastupanje dužnika po za</w:t>
      </w:r>
      <w:r w:rsidR="008605FB">
        <w:t xml:space="preserve">konu, </w:t>
      </w:r>
      <w:r>
        <w:t>u roku od 15 dana od dana objave ovog oglasa na e-oglasnoj ploči suda ne podnes</w:t>
      </w:r>
      <w:r w:rsidR="001D3DA0">
        <w:t>e</w:t>
      </w:r>
      <w:r>
        <w:t xml:space="preserve">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</w:t>
      </w:r>
      <w:r w:rsidR="00E14C23">
        <w:t>sukladno čl. 431. st. 2. Stečajnog zakona</w:t>
      </w:r>
      <w:r w:rsidR="00E14C23">
        <w:rPr>
          <w:b/>
        </w:rPr>
        <w:t xml:space="preserve">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DE4896">
        <w:t>31</w:t>
      </w:r>
      <w:r w:rsidR="008E55E9">
        <w:t>. listopada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252FE7">
        <w:t>20</w:t>
      </w:r>
      <w:r w:rsidR="008E55E9">
        <w:t>.12.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630C" w:rsidR="0065630C">
      <w:r>
        <w:separator/>
      </w:r>
    </w:p>
  </w:endnote>
  <w:endnote w:id="0" w:type="continuationSeparator">
    <w:p w:rsidRDefault="0065630C" w:rsidR="006563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630C" w:rsidR="0065630C">
      <w:r>
        <w:separator/>
      </w:r>
    </w:p>
  </w:footnote>
  <w:footnote w:id="0" w:type="continuationSeparator">
    <w:p w:rsidRDefault="0065630C" w:rsidR="006563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0D36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57372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97070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519D"/>
    <w:rsid w:val="000E73DB"/>
    <w:rsid w:val="000E762A"/>
    <w:rsid w:val="000F4EEF"/>
    <w:rsid w:val="000F61EA"/>
    <w:rsid w:val="000F7A7E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6595D"/>
    <w:rsid w:val="0017168E"/>
    <w:rsid w:val="00173F18"/>
    <w:rsid w:val="00176D4B"/>
    <w:rsid w:val="00177EC7"/>
    <w:rsid w:val="00185252"/>
    <w:rsid w:val="00186294"/>
    <w:rsid w:val="00193971"/>
    <w:rsid w:val="001970DA"/>
    <w:rsid w:val="001A0D06"/>
    <w:rsid w:val="001A3B7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B7AF7"/>
    <w:rsid w:val="001C1653"/>
    <w:rsid w:val="001C73F4"/>
    <w:rsid w:val="001C7F1E"/>
    <w:rsid w:val="001D17EF"/>
    <w:rsid w:val="001D18E9"/>
    <w:rsid w:val="001D2F12"/>
    <w:rsid w:val="001D3DA0"/>
    <w:rsid w:val="001D568F"/>
    <w:rsid w:val="001D5AC0"/>
    <w:rsid w:val="001E2000"/>
    <w:rsid w:val="001E22F6"/>
    <w:rsid w:val="001E375C"/>
    <w:rsid w:val="001E5833"/>
    <w:rsid w:val="001E6F35"/>
    <w:rsid w:val="001F4C6F"/>
    <w:rsid w:val="001F6B8B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2FE7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32B"/>
    <w:rsid w:val="002964DC"/>
    <w:rsid w:val="002A15EC"/>
    <w:rsid w:val="002A1B0C"/>
    <w:rsid w:val="002A21DB"/>
    <w:rsid w:val="002A2AF5"/>
    <w:rsid w:val="002A2F84"/>
    <w:rsid w:val="002A36D6"/>
    <w:rsid w:val="002A388A"/>
    <w:rsid w:val="002A3A77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28E1"/>
    <w:rsid w:val="002C3D49"/>
    <w:rsid w:val="002C6679"/>
    <w:rsid w:val="002C6A84"/>
    <w:rsid w:val="002C6BD6"/>
    <w:rsid w:val="002C71F8"/>
    <w:rsid w:val="002C7EB3"/>
    <w:rsid w:val="002D0492"/>
    <w:rsid w:val="002D2600"/>
    <w:rsid w:val="002D2610"/>
    <w:rsid w:val="002D356C"/>
    <w:rsid w:val="002D6509"/>
    <w:rsid w:val="002D7681"/>
    <w:rsid w:val="002E0A1D"/>
    <w:rsid w:val="002E29C8"/>
    <w:rsid w:val="002E4C0B"/>
    <w:rsid w:val="002E608C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1BE1"/>
    <w:rsid w:val="00323ED8"/>
    <w:rsid w:val="00323F2A"/>
    <w:rsid w:val="00324CCA"/>
    <w:rsid w:val="003276D7"/>
    <w:rsid w:val="003304B4"/>
    <w:rsid w:val="00331D2D"/>
    <w:rsid w:val="003333C1"/>
    <w:rsid w:val="003337A6"/>
    <w:rsid w:val="003405C3"/>
    <w:rsid w:val="00342079"/>
    <w:rsid w:val="003445D8"/>
    <w:rsid w:val="00352175"/>
    <w:rsid w:val="00357DCD"/>
    <w:rsid w:val="003612A7"/>
    <w:rsid w:val="003620DA"/>
    <w:rsid w:val="0036254B"/>
    <w:rsid w:val="0036640C"/>
    <w:rsid w:val="0037252E"/>
    <w:rsid w:val="0037262D"/>
    <w:rsid w:val="00374D07"/>
    <w:rsid w:val="00375C7E"/>
    <w:rsid w:val="00377A10"/>
    <w:rsid w:val="00380F17"/>
    <w:rsid w:val="003811FF"/>
    <w:rsid w:val="0038265B"/>
    <w:rsid w:val="003832CA"/>
    <w:rsid w:val="00383AE3"/>
    <w:rsid w:val="00386477"/>
    <w:rsid w:val="003879D1"/>
    <w:rsid w:val="0039031E"/>
    <w:rsid w:val="00390595"/>
    <w:rsid w:val="00391421"/>
    <w:rsid w:val="00391EF7"/>
    <w:rsid w:val="003924AF"/>
    <w:rsid w:val="003962B1"/>
    <w:rsid w:val="003A2B53"/>
    <w:rsid w:val="003A2D94"/>
    <w:rsid w:val="003A3144"/>
    <w:rsid w:val="003A56C0"/>
    <w:rsid w:val="003A5D08"/>
    <w:rsid w:val="003A610E"/>
    <w:rsid w:val="003A6B81"/>
    <w:rsid w:val="003A7FBB"/>
    <w:rsid w:val="003B0A7F"/>
    <w:rsid w:val="003B3161"/>
    <w:rsid w:val="003B3577"/>
    <w:rsid w:val="003B5CEB"/>
    <w:rsid w:val="003B6273"/>
    <w:rsid w:val="003C01DF"/>
    <w:rsid w:val="003D02B1"/>
    <w:rsid w:val="003D4988"/>
    <w:rsid w:val="003E1505"/>
    <w:rsid w:val="003E4DD9"/>
    <w:rsid w:val="003E6670"/>
    <w:rsid w:val="003E7C98"/>
    <w:rsid w:val="003F4C29"/>
    <w:rsid w:val="00400887"/>
    <w:rsid w:val="00404792"/>
    <w:rsid w:val="0040532D"/>
    <w:rsid w:val="00406543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2839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76A"/>
    <w:rsid w:val="004A0D7B"/>
    <w:rsid w:val="004A1AFC"/>
    <w:rsid w:val="004A6A73"/>
    <w:rsid w:val="004A6F2C"/>
    <w:rsid w:val="004B0267"/>
    <w:rsid w:val="004B090C"/>
    <w:rsid w:val="004B14C7"/>
    <w:rsid w:val="004B490A"/>
    <w:rsid w:val="004C35DB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487B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1250"/>
    <w:rsid w:val="00592B9F"/>
    <w:rsid w:val="005931E7"/>
    <w:rsid w:val="00593C5C"/>
    <w:rsid w:val="00593FAD"/>
    <w:rsid w:val="0059490E"/>
    <w:rsid w:val="00594E43"/>
    <w:rsid w:val="005A0828"/>
    <w:rsid w:val="005A1CC0"/>
    <w:rsid w:val="005A5378"/>
    <w:rsid w:val="005A7A1D"/>
    <w:rsid w:val="005B0942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56D"/>
    <w:rsid w:val="005F1EFD"/>
    <w:rsid w:val="005F69DD"/>
    <w:rsid w:val="005F6FA6"/>
    <w:rsid w:val="00601365"/>
    <w:rsid w:val="0060146A"/>
    <w:rsid w:val="006016A8"/>
    <w:rsid w:val="00603932"/>
    <w:rsid w:val="00604409"/>
    <w:rsid w:val="00611C4C"/>
    <w:rsid w:val="00612290"/>
    <w:rsid w:val="00613D0A"/>
    <w:rsid w:val="006145D9"/>
    <w:rsid w:val="00615BBA"/>
    <w:rsid w:val="00616D73"/>
    <w:rsid w:val="006202E7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724"/>
    <w:rsid w:val="006529D5"/>
    <w:rsid w:val="0065485C"/>
    <w:rsid w:val="0065630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B59A4"/>
    <w:rsid w:val="006C124E"/>
    <w:rsid w:val="006C30EA"/>
    <w:rsid w:val="006C36CE"/>
    <w:rsid w:val="006C4490"/>
    <w:rsid w:val="006C4FDF"/>
    <w:rsid w:val="006D1E50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149F5"/>
    <w:rsid w:val="007212C1"/>
    <w:rsid w:val="0072229D"/>
    <w:rsid w:val="00723530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57B8E"/>
    <w:rsid w:val="007602D1"/>
    <w:rsid w:val="00761D35"/>
    <w:rsid w:val="007657AA"/>
    <w:rsid w:val="00765B86"/>
    <w:rsid w:val="00766D29"/>
    <w:rsid w:val="00770921"/>
    <w:rsid w:val="00771B25"/>
    <w:rsid w:val="0077329E"/>
    <w:rsid w:val="007737B5"/>
    <w:rsid w:val="007764DB"/>
    <w:rsid w:val="00780094"/>
    <w:rsid w:val="0078009A"/>
    <w:rsid w:val="007825A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26F8"/>
    <w:rsid w:val="007C75EA"/>
    <w:rsid w:val="007C77FE"/>
    <w:rsid w:val="007D109A"/>
    <w:rsid w:val="007D4D83"/>
    <w:rsid w:val="007D50F2"/>
    <w:rsid w:val="007D52DC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5D76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22533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05FB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96476"/>
    <w:rsid w:val="008A1F12"/>
    <w:rsid w:val="008A224F"/>
    <w:rsid w:val="008A6156"/>
    <w:rsid w:val="008A66B9"/>
    <w:rsid w:val="008A786C"/>
    <w:rsid w:val="008B07DF"/>
    <w:rsid w:val="008B0E56"/>
    <w:rsid w:val="008B1BB1"/>
    <w:rsid w:val="008B241E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55E9"/>
    <w:rsid w:val="008E66BA"/>
    <w:rsid w:val="008F1130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1627F"/>
    <w:rsid w:val="0092202A"/>
    <w:rsid w:val="0092366B"/>
    <w:rsid w:val="00924A2F"/>
    <w:rsid w:val="0092602B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76119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0D33"/>
    <w:rsid w:val="009B40D7"/>
    <w:rsid w:val="009B46D8"/>
    <w:rsid w:val="009B5FA6"/>
    <w:rsid w:val="009B60F8"/>
    <w:rsid w:val="009C1900"/>
    <w:rsid w:val="009C38DC"/>
    <w:rsid w:val="009C613D"/>
    <w:rsid w:val="009C670C"/>
    <w:rsid w:val="009D0E99"/>
    <w:rsid w:val="009D3536"/>
    <w:rsid w:val="009D6EDA"/>
    <w:rsid w:val="009D7DD0"/>
    <w:rsid w:val="009E2164"/>
    <w:rsid w:val="009E4937"/>
    <w:rsid w:val="009E5839"/>
    <w:rsid w:val="009E5D6D"/>
    <w:rsid w:val="009E6F39"/>
    <w:rsid w:val="009E7854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2A03"/>
    <w:rsid w:val="00A15EB7"/>
    <w:rsid w:val="00A2131B"/>
    <w:rsid w:val="00A214C9"/>
    <w:rsid w:val="00A2399E"/>
    <w:rsid w:val="00A23A45"/>
    <w:rsid w:val="00A241A6"/>
    <w:rsid w:val="00A245E7"/>
    <w:rsid w:val="00A259A6"/>
    <w:rsid w:val="00A31A38"/>
    <w:rsid w:val="00A31B6C"/>
    <w:rsid w:val="00A3561C"/>
    <w:rsid w:val="00A3598F"/>
    <w:rsid w:val="00A405B5"/>
    <w:rsid w:val="00A419B7"/>
    <w:rsid w:val="00A42167"/>
    <w:rsid w:val="00A440FB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A1F"/>
    <w:rsid w:val="00A77F48"/>
    <w:rsid w:val="00A86EF0"/>
    <w:rsid w:val="00A8702F"/>
    <w:rsid w:val="00A87949"/>
    <w:rsid w:val="00A87E03"/>
    <w:rsid w:val="00AA1D2E"/>
    <w:rsid w:val="00AA3597"/>
    <w:rsid w:val="00AA6163"/>
    <w:rsid w:val="00AA6B6E"/>
    <w:rsid w:val="00AA72C7"/>
    <w:rsid w:val="00AA7E0A"/>
    <w:rsid w:val="00AB4BF2"/>
    <w:rsid w:val="00AB7B53"/>
    <w:rsid w:val="00AC24C6"/>
    <w:rsid w:val="00AC2DD4"/>
    <w:rsid w:val="00AC5F02"/>
    <w:rsid w:val="00AD0489"/>
    <w:rsid w:val="00AD0D5A"/>
    <w:rsid w:val="00AD32C8"/>
    <w:rsid w:val="00AD79E5"/>
    <w:rsid w:val="00AD7B01"/>
    <w:rsid w:val="00AE3F93"/>
    <w:rsid w:val="00AE484A"/>
    <w:rsid w:val="00AF17FB"/>
    <w:rsid w:val="00AF412C"/>
    <w:rsid w:val="00AF78DC"/>
    <w:rsid w:val="00B006EC"/>
    <w:rsid w:val="00B018D5"/>
    <w:rsid w:val="00B01F46"/>
    <w:rsid w:val="00B02793"/>
    <w:rsid w:val="00B11072"/>
    <w:rsid w:val="00B13061"/>
    <w:rsid w:val="00B13828"/>
    <w:rsid w:val="00B13ABB"/>
    <w:rsid w:val="00B14EA6"/>
    <w:rsid w:val="00B2188D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4F33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A6348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23DA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50D6"/>
    <w:rsid w:val="00C276E3"/>
    <w:rsid w:val="00C30E00"/>
    <w:rsid w:val="00C34184"/>
    <w:rsid w:val="00C37558"/>
    <w:rsid w:val="00C430B0"/>
    <w:rsid w:val="00C43CDA"/>
    <w:rsid w:val="00C45049"/>
    <w:rsid w:val="00C46923"/>
    <w:rsid w:val="00C46C92"/>
    <w:rsid w:val="00C5627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590C"/>
    <w:rsid w:val="00C85DFF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CF73D0"/>
    <w:rsid w:val="00D05728"/>
    <w:rsid w:val="00D132EC"/>
    <w:rsid w:val="00D1469E"/>
    <w:rsid w:val="00D20E46"/>
    <w:rsid w:val="00D212DB"/>
    <w:rsid w:val="00D23251"/>
    <w:rsid w:val="00D24D2F"/>
    <w:rsid w:val="00D331B7"/>
    <w:rsid w:val="00D34A00"/>
    <w:rsid w:val="00D35FB7"/>
    <w:rsid w:val="00D429DE"/>
    <w:rsid w:val="00D4346E"/>
    <w:rsid w:val="00D45467"/>
    <w:rsid w:val="00D46CC8"/>
    <w:rsid w:val="00D50337"/>
    <w:rsid w:val="00D505FE"/>
    <w:rsid w:val="00D518E7"/>
    <w:rsid w:val="00D52BEB"/>
    <w:rsid w:val="00D5602A"/>
    <w:rsid w:val="00D564AC"/>
    <w:rsid w:val="00D566C5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112"/>
    <w:rsid w:val="00D81B0E"/>
    <w:rsid w:val="00D8378F"/>
    <w:rsid w:val="00D87AE4"/>
    <w:rsid w:val="00D91137"/>
    <w:rsid w:val="00D93809"/>
    <w:rsid w:val="00D97782"/>
    <w:rsid w:val="00DA146A"/>
    <w:rsid w:val="00DA2AAE"/>
    <w:rsid w:val="00DA4636"/>
    <w:rsid w:val="00DA5AFE"/>
    <w:rsid w:val="00DA7FB2"/>
    <w:rsid w:val="00DB15AE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0D37"/>
    <w:rsid w:val="00DE3385"/>
    <w:rsid w:val="00DE4896"/>
    <w:rsid w:val="00DE5F69"/>
    <w:rsid w:val="00DF18EB"/>
    <w:rsid w:val="00DF24A6"/>
    <w:rsid w:val="00DF412D"/>
    <w:rsid w:val="00DF4887"/>
    <w:rsid w:val="00DF674F"/>
    <w:rsid w:val="00DF6C0A"/>
    <w:rsid w:val="00E022F5"/>
    <w:rsid w:val="00E0562A"/>
    <w:rsid w:val="00E06B58"/>
    <w:rsid w:val="00E07512"/>
    <w:rsid w:val="00E14C23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4FDE"/>
    <w:rsid w:val="00F067A8"/>
    <w:rsid w:val="00F111CE"/>
    <w:rsid w:val="00F11F5E"/>
    <w:rsid w:val="00F12A22"/>
    <w:rsid w:val="00F2165F"/>
    <w:rsid w:val="00F272A5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B5C11"/>
    <w:rsid w:val="00FC14F6"/>
    <w:rsid w:val="00FC5A92"/>
    <w:rsid w:val="00FC67CE"/>
    <w:rsid w:val="00FC72EC"/>
    <w:rsid w:val="00FD1811"/>
    <w:rsid w:val="00FD4F19"/>
    <w:rsid w:val="00FE03EE"/>
    <w:rsid w:val="00FE0CCA"/>
    <w:rsid w:val="00FE1E55"/>
    <w:rsid w:val="00FF6257"/>
    <w:rsid w:val="00FF6FB9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32C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D32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32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32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32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32C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D32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32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32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32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2464</izvorni_sadrzaj>
    <derivirana_varijabla naziv="DomainObject.Predmet.Broj_1">2464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St-2464/2016</izvorni_sadrzaj>
    <derivirana_varijabla naziv="DomainObject.Predmet.OznakaBroj_1">St-2464/2016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AGIZ-INSTO d.o.o.</izvorni_sadrzaj>
    <derivirana_varijabla naziv="DomainObject.Predmet.ProtustrankaFormated_1">  AGIZ-INSTO d.o.o.</derivirana_varijabla>
  </DomainObject.Predmet.ProtustrankaFormated>
  <DomainObject.Predmet.ProtustrankaFormatedOIB>
    <izvorni_sadrzaj>  AGIZ-INSTO d.o.o., OIB 11899692368</izvorni_sadrzaj>
    <derivirana_varijabla naziv="DomainObject.Predmet.ProtustrankaFormatedOIB_1">  AGIZ-INSTO d.o.o., OIB 11899692368</derivirana_varijabla>
  </DomainObject.Predmet.ProtustrankaFormatedOIB>
  <DomainObject.Predmet.ProtustrankaFormatedWithAdress>
    <izvorni_sadrzaj> AGIZ-INSTO d.o.o., Strojarska cesta 2, 10000 Zagreb</izvorni_sadrzaj>
    <derivirana_varijabla naziv="DomainObject.Predmet.ProtustrankaFormatedWithAdress_1"> AGIZ-INSTO d.o.o., Strojarska cesta 2, 10000 Zagreb</derivirana_varijabla>
  </DomainObject.Predmet.ProtustrankaFormatedWithAdress>
  <DomainObject.Predmet.ProtustrankaFormatedWithAdressOIB>
    <izvorni_sadrzaj> AGIZ-INSTO d.o.o., OIB 11899692368, Strojarska cesta 2, 10000 Zagreb</izvorni_sadrzaj>
    <derivirana_varijabla naziv="DomainObject.Predmet.ProtustrankaFormatedWithAdressOIB_1"> AGIZ-INSTO d.o.o., OIB 11899692368, Strojarska cesta 2, 10000 Zagreb</derivirana_varijabla>
  </DomainObject.Predmet.ProtustrankaFormatedWithAdressOIB>
  <DomainObject.Predmet.ProtustrankaWithAdress>
    <izvorni_sadrzaj>AGIZ-INSTO d.o.o. Strojarska cesta 2, 10000 Zagreb</izvorni_sadrzaj>
    <derivirana_varijabla naziv="DomainObject.Predmet.ProtustrankaWithAdress_1">AGIZ-INSTO d.o.o. Strojarska cesta 2, 10000 Zagreb</derivirana_varijabla>
  </DomainObject.Predmet.ProtustrankaWithAdress>
  <DomainObject.Predmet.ProtustrankaWithAdressOIB>
    <izvorni_sadrzaj>AGIZ-INSTO d.o.o., OIB 11899692368, Strojarska cesta 2, 10000 Zagreb</izvorni_sadrzaj>
    <derivirana_varijabla naziv="DomainObject.Predmet.ProtustrankaWithAdressOIB_1">AGIZ-INSTO d.o.o., OIB 11899692368, Strojarska cesta 2, 10000 Zagreb</derivirana_varijabla>
  </DomainObject.Predmet.ProtustrankaWithAdressOIB>
  <DomainObject.Predmet.ProtustrankaNazivFormated>
    <izvorni_sadrzaj>AGIZ-INSTO d.o.o.</izvorni_sadrzaj>
    <derivirana_varijabla naziv="DomainObject.Predmet.ProtustrankaNazivFormated_1">AGIZ-INSTO d.o.o.</derivirana_varijabla>
  </DomainObject.Predmet.ProtustrankaNazivFormated>
  <DomainObject.Predmet.ProtustrankaNazivFormatedOIB>
    <izvorni_sadrzaj>AGIZ-INSTO d.o.o., OIB 11899692368</izvorni_sadrzaj>
    <derivirana_varijabla naziv="DomainObject.Predmet.ProtustrankaNazivFormatedOIB_1">AGIZ-INSTO d.o.o., OIB 11899692368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AGIZ-INSTO d.o.o.</item>
    </izvorni_sadrzaj>
    <derivirana_varijabla naziv="DomainObject.Predmet.ProtuStrankaListFormated_1">
      <item>AGIZ-INSTO d.o.o.</item>
    </derivirana_varijabla>
  </DomainObject.Predmet.ProtuStrankaListFormated>
  <DomainObject.Predmet.ProtuStrankaListFormatedOIB>
    <izvorni_sadrzaj>
      <item>AGIZ-INSTO d.o.o., OIB 11899692368</item>
    </izvorni_sadrzaj>
    <derivirana_varijabla naziv="DomainObject.Predmet.ProtuStrankaListFormatedOIB_1">
      <item>AGIZ-INSTO d.o.o., OIB 11899692368</item>
    </derivirana_varijabla>
  </DomainObject.Predmet.ProtuStrankaListFormatedOIB>
  <DomainObject.Predmet.ProtuStrankaListFormatedWithAdress>
    <izvorni_sadrzaj>
      <item>AGIZ-INSTO d.o.o., Strojarska cesta 2, 10000 Zagreb</item>
    </izvorni_sadrzaj>
    <derivirana_varijabla naziv="DomainObject.Predmet.ProtuStrankaListFormatedWithAdress_1">
      <item>AGIZ-INSTO d.o.o., Strojarska cesta 2, 10000 Zagreb</item>
    </derivirana_varijabla>
  </DomainObject.Predmet.ProtuStrankaListFormatedWithAdress>
  <DomainObject.Predmet.ProtuStrankaListFormatedWithAdressOIB>
    <izvorni_sadrzaj>
      <item>AGIZ-INSTO d.o.o., OIB 11899692368, Strojarska cesta 2, 10000 Zagreb</item>
    </izvorni_sadrzaj>
    <derivirana_varijabla naziv="DomainObject.Predmet.ProtuStrankaListFormatedWithAdressOIB_1">
      <item>AGIZ-INSTO d.o.o., OIB 11899692368, Strojarska cesta 2, 10000 Zagreb</item>
    </derivirana_varijabla>
  </DomainObject.Predmet.ProtuStrankaListFormatedWithAdressOIB>
  <DomainObject.Predmet.ProtuStrankaListNazivFormated>
    <izvorni_sadrzaj>
      <item>AGIZ-INSTO d.o.o.</item>
    </izvorni_sadrzaj>
    <derivirana_varijabla naziv="DomainObject.Predmet.ProtuStrankaListNazivFormated_1">
      <item>AGIZ-INSTO d.o.o.</item>
    </derivirana_varijabla>
  </DomainObject.Predmet.ProtuStrankaListNazivFormated>
  <DomainObject.Predmet.ProtuStrankaListNazivFormatedOIB>
    <izvorni_sadrzaj>
      <item>AGIZ-INSTO d.o.o., OIB 11899692368</item>
    </izvorni_sadrzaj>
    <derivirana_varijabla naziv="DomainObject.Predmet.ProtuStrankaListNazivFormatedOIB_1">
      <item>AGIZ-INSTO d.o.o., OIB 11899692368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AGIZ-INSTO d.o.o.</izvorni_sadrzaj>
    <derivirana_varijabla naziv="DomainObject.Predmet.ProtustrankaIDrugi_1">AGIZ-INSTO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AGIZ-INSTO d.o.o., OIB 11899692368, Strojarska cesta 2, 10000 Zagreb</izvorni_sadrzaj>
    <derivirana_varijabla naziv="DomainObject.Predmet.ProtustrankaIDrugiAdressOIB_1">AGIZ-INSTO d.o.o., OIB 11899692368, Strojarska cesta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AGIZ-INSTO d.o.o.</item>
      <item>FINA Regionalni centar Zagreb</item>
    </izvorni_sadrzaj>
    <derivirana_varijabla naziv="DomainObject.Predmet.SudioniciListNaziv_1">
      <item>AGIZ-INSTO d.o.o.</item>
      <item>FINA Regionalni centar Zagreb</item>
    </derivirana_varijabla>
  </DomainObject.Predmet.SudioniciListNaziv>
  <DomainObject.Predmet.SudioniciListAdressOIB>
    <izvorni_sadrzaj>
      <item>AGIZ-INSTO d.o.o., OIB 11899692368, Strojarska cesta 2,10000 Zagreb</item>
      <item>FINA Regionalni centar Zagreb, OIB 85821130368, Trg svibanjskih žrtava 1995. br. 1,10000 Zagreb</item>
    </izvorni_sadrzaj>
    <derivirana_varijabla naziv="DomainObject.Predmet.SudioniciListAdressOIB_1">
      <item>AGIZ-INSTO d.o.o., OIB 11899692368, Strojarska cesta 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11899692368</item>
      <item>, OIB 85821130368</item>
    </izvorni_sadrzaj>
    <derivirana_varijabla naziv="DomainObject.Predmet.SudioniciListNazivOIB_1">
      <item>, OIB 11899692368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367</properties:Words>
  <properties:Characters>1959</properties:Characters>
  <properties:Lines>48</properties:Lines>
  <properties:Paragraphs>16</properties:Paragraphs>
  <properties:TotalTime>145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2016-10-28T05:47:00Z</cp:lastPrinted>
  <dcterms:modified xmlns:xsi="http://www.w3.org/2001/XMLSchema-instance" xsi:type="dcterms:W3CDTF">2016-10-31T07:22:00Z</dcterms:modified>
  <cp:revision>238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