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5990" w14:paraId="6305990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7959BD">
        <w:t>1836/16-12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 xml:space="preserve">Trgovački sud u Osijeku, po stečajnoj sutkinji Nadi Roso, </w:t>
      </w:r>
      <w:r w:rsidR="00702C02">
        <w:t xml:space="preserve">u stečajnom postupku </w:t>
      </w:r>
      <w:r w:rsidR="00F06130">
        <w:t xml:space="preserve">Financijska agencija Regionalni centar Osijek, za otvaranje stečajnog  postupka nad dužnikom </w:t>
      </w:r>
      <w:r w:rsidR="007959BD" w:rsidRPr="0087007C">
        <w:t>EFEKT j.d.o.o., Đakovo, Ante Starčevića 8, MBS: 030133178, OIB: 87346400841</w:t>
      </w:r>
      <w:r w:rsidRPr="00D14516">
        <w:t>,</w:t>
      </w:r>
      <w:r>
        <w:t xml:space="preserve"> dana </w:t>
      </w:r>
      <w:r w:rsidR="007959BD">
        <w:t>23</w:t>
      </w:r>
      <w:r w:rsidR="00F06130">
        <w:t>. svibnja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 w:rsidR="00544A9B">
        <w:t xml:space="preserve"> za zastupanje dužnika </w:t>
      </w:r>
      <w:r w:rsidR="007959BD">
        <w:t>Matej Pavić, OIB: 97467393912, Gorjani, Kula 68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E06CF" w:rsidRPr="003E6B02">
        <w:t>5.0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7959BD">
        <w:t>1836</w:t>
      </w:r>
      <w:r w:rsidR="00702C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</w:t>
      </w:r>
      <w:r w:rsidR="007959BD">
        <w:t>Matej Pavić, OIB: 97467393912, Gorjani, Kula 68</w:t>
      </w:r>
      <w:r w:rsidR="003364CE">
        <w:t>,</w:t>
      </w:r>
      <w:r w:rsidR="00702C02">
        <w:t xml:space="preserve"> ne</w:t>
      </w:r>
      <w:r>
        <w:t xml:space="preserve">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0E06CF" w:rsidRPr="003E6B02">
        <w:t>5.0</w:t>
      </w:r>
      <w:r w:rsidRPr="003E6B02">
        <w:t>00,00 kn</w:t>
      </w:r>
      <w:r w:rsidR="00702C02">
        <w:t>,</w:t>
      </w:r>
      <w:r>
        <w:t xml:space="preserve"> za koji je određena ovrha, zaplijeni i prenese na žiro račun Trgovačkog suda u Osijeku broj HR31 2390 0011 3000 0020 0 s pozivom na  broj HR05 </w:t>
      </w:r>
      <w:r w:rsidR="001F430D">
        <w:t>272-</w:t>
      </w:r>
      <w:r w:rsidR="007959BD">
        <w:t>1836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7959BD">
        <w:t>Matej Pavić, OIB: 97467393912, Gorjani, Kula 68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7959BD">
        <w:t>Matej Pavić, OIB: 97467393912, Gorjani, Kula 68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F06130" w:rsidP="007E6D1A" w:rsidR="00F06130">
      <w:pPr>
        <w:jc w:val="both"/>
      </w:pPr>
    </w:p>
    <w:p w:rsidRDefault="004C05DB" w:rsidP="007E6D1A" w:rsidR="004C05DB">
      <w:pPr>
        <w:jc w:val="both"/>
      </w:pPr>
    </w:p>
    <w:p w:rsidRDefault="000E06CF" w:rsidP="00E36E48" w:rsidR="007A2BBB">
      <w:pPr>
        <w:tabs>
          <w:tab w:pos="7455" w:val="left"/>
          <w:tab w:pos="9072" w:val="right"/>
        </w:tabs>
        <w:jc w:val="right"/>
      </w:pPr>
      <w:r>
        <w:lastRenderedPageBreak/>
        <w:t xml:space="preserve">    Broj: 6 St-</w:t>
      </w:r>
      <w:r w:rsidR="007959BD">
        <w:t>1836/16-12</w:t>
      </w: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8357C3">
        <w:rPr>
          <w:bCs/>
        </w:rPr>
        <w:t xml:space="preserve"> </w:t>
      </w:r>
      <w:r w:rsidR="007959BD">
        <w:rPr>
          <w:bCs/>
        </w:rPr>
        <w:t>16. lipnja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7959BD" w:rsidRPr="0087007C">
        <w:t>EFEKT j.d.o.o., Đakovo, Ante Starčevića 8, MBS: 030133178, OIB: 87346400841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7959BD">
        <w:t>1836</w:t>
      </w:r>
      <w:r w:rsidR="007D3892">
        <w:t xml:space="preserve">/16 od </w:t>
      </w:r>
      <w:r w:rsidR="007959BD">
        <w:t>21. studenog 2016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7959BD">
        <w:t>Matej Pavić, OIB: 97467393912, Gorjani, Kula 68</w:t>
      </w:r>
      <w:r w:rsidR="007E6D1A">
        <w:t xml:space="preserve">, na uplatu predujma u iznosu od 1.000,00 kn u Fond za namirenje troškova stečajnog postupka </w:t>
      </w:r>
      <w:r w:rsidR="00477781">
        <w:t>te zaključkom broj St-</w:t>
      </w:r>
      <w:r w:rsidR="007959BD">
        <w:t>1836/16</w:t>
      </w:r>
      <w:r w:rsidR="007D3892">
        <w:t xml:space="preserve"> od </w:t>
      </w:r>
      <w:r w:rsidR="007959BD">
        <w:t>17. veljače</w:t>
      </w:r>
      <w:r w:rsidR="008357C3">
        <w:t xml:space="preserve"> 2017</w:t>
      </w:r>
      <w:r w:rsidR="007D3892">
        <w:t>. g.</w:t>
      </w:r>
      <w:r w:rsidR="00477781">
        <w:t xml:space="preserve"> na uplatu</w:t>
      </w:r>
      <w:r w:rsidR="007E6D1A">
        <w:t xml:space="preserve"> dodatnog iznosa predujma u iznosu od </w:t>
      </w:r>
      <w:r w:rsidR="000E06CF">
        <w:t>4.0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7959BD">
        <w:t>1836</w:t>
      </w:r>
      <w:r w:rsidR="007D3892">
        <w:t>/16</w:t>
      </w:r>
      <w:r w:rsidR="004C05DB">
        <w:t xml:space="preserve"> od </w:t>
      </w:r>
      <w:r w:rsidR="007959BD">
        <w:t>21.11.2016</w:t>
      </w:r>
      <w:r w:rsidR="007D3892">
        <w:t>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7959BD">
        <w:t>Matej Pavić, OIB: 97467393912, Gorjani, Kula 68</w:t>
      </w:r>
      <w:r w:rsidR="00544A9B">
        <w:t xml:space="preserve"> </w:t>
      </w:r>
      <w:r w:rsidR="003E6B02">
        <w:t xml:space="preserve">zaprimio je dana </w:t>
      </w:r>
      <w:r w:rsidR="007959BD">
        <w:t>25. studenog 2016</w:t>
      </w:r>
      <w:r w:rsidR="00EF648D">
        <w:t>. g. a</w:t>
      </w:r>
      <w:r w:rsidR="003E6B02">
        <w:t xml:space="preserve"> z</w:t>
      </w:r>
      <w:r w:rsidR="000E06CF">
        <w:t xml:space="preserve">aključak od </w:t>
      </w:r>
      <w:r w:rsidR="007959BD">
        <w:t>17.2</w:t>
      </w:r>
      <w:r w:rsidR="008357C3">
        <w:t>.2017</w:t>
      </w:r>
      <w:r w:rsidR="000E06CF">
        <w:t xml:space="preserve">. g. zaprimio je </w:t>
      </w:r>
      <w:r w:rsidR="007959BD">
        <w:t>27. veljače</w:t>
      </w:r>
      <w:r w:rsidR="008357C3">
        <w:t xml:space="preserve"> 2017</w:t>
      </w:r>
      <w:r w:rsidR="000E06CF">
        <w:t xml:space="preserve">. g. </w:t>
      </w:r>
      <w:r w:rsidR="007D3892">
        <w:t xml:space="preserve"> </w:t>
      </w:r>
      <w:r w:rsidR="000634F3">
        <w:t>a što</w:t>
      </w:r>
      <w:r w:rsidR="00477781">
        <w:t xml:space="preserve"> je utvrđeno uvidom </w:t>
      </w:r>
      <w:r w:rsidR="002812EE">
        <w:t>u spis</w:t>
      </w:r>
      <w:r w:rsidR="000634F3">
        <w:t xml:space="preserve">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7959BD">
        <w:t>23</w:t>
      </w:r>
      <w:r w:rsidR="00F06130">
        <w:t>. svibnja</w:t>
      </w:r>
      <w:r w:rsidR="00F81A15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3E6B02" w:rsidP="007E6D1A" w:rsidR="007E6D1A">
      <w:r>
        <w:t>Žana Bem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F81A15" w:rsidR="00F81A15">
      <w:pPr>
        <w:numPr>
          <w:ilvl w:val="0"/>
          <w:numId w:val="11"/>
        </w:numPr>
      </w:pPr>
      <w:r>
        <w:t>K</w:t>
      </w:r>
      <w:r w:rsidR="00390D58">
        <w:t>.</w:t>
      </w:r>
      <w:r w:rsidR="007959BD">
        <w:t>23/6</w:t>
      </w:r>
    </w:p>
    <w:p w:rsidRDefault="00F81A15" w:rsidP="00F81A15" w:rsidR="007E6D1A">
      <w:pPr>
        <w:ind w:left="720"/>
      </w:pPr>
      <w:r>
        <w:t xml:space="preserve"> </w:t>
      </w:r>
    </w:p>
    <w:p w:rsidRDefault="00C06AA6" w:rsidP="007E6D1A" w:rsidR="00C06AA6"/>
    <w:p w:rsidRDefault="00C06AA6" w:rsidP="007E6D1A" w:rsidR="00C06AA6"/>
    <w:p w:rsidRDefault="007E6D1A" w:rsidP="003E6B02" w:rsidR="007E6D1A">
      <w:pPr>
        <w:tabs>
          <w:tab w:pos="930" w:val="left"/>
        </w:tabs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8EB" w:rsidP="00C06AA6" w:rsidR="00CD08EB">
      <w:r>
        <w:separator/>
      </w:r>
    </w:p>
  </w:endnote>
  <w:endnote w:id="0" w:type="continuationSeparator">
    <w:p w:rsidRDefault="00CD08EB" w:rsidP="00C06AA6" w:rsidR="00CD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8EB" w:rsidP="00C06AA6" w:rsidR="00CD08EB">
      <w:r>
        <w:separator/>
      </w:r>
    </w:p>
  </w:footnote>
  <w:footnote w:id="0" w:type="continuationSeparator">
    <w:p w:rsidRDefault="00CD08EB" w:rsidP="00C06AA6" w:rsidR="00CD0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E76F5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2803"/>
    <w:rsid w:val="001F430D"/>
    <w:rsid w:val="00200C6A"/>
    <w:rsid w:val="00252153"/>
    <w:rsid w:val="00267D26"/>
    <w:rsid w:val="002812EE"/>
    <w:rsid w:val="002A2AF5"/>
    <w:rsid w:val="002D2610"/>
    <w:rsid w:val="002F51D6"/>
    <w:rsid w:val="002F66FE"/>
    <w:rsid w:val="003364CE"/>
    <w:rsid w:val="00342079"/>
    <w:rsid w:val="003612A7"/>
    <w:rsid w:val="00375C7E"/>
    <w:rsid w:val="00390D58"/>
    <w:rsid w:val="003924AF"/>
    <w:rsid w:val="003D02B1"/>
    <w:rsid w:val="003E6B02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4A9B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E5C06"/>
    <w:rsid w:val="005F3B49"/>
    <w:rsid w:val="00632865"/>
    <w:rsid w:val="00652724"/>
    <w:rsid w:val="006716FE"/>
    <w:rsid w:val="0069656A"/>
    <w:rsid w:val="006B44FF"/>
    <w:rsid w:val="006E210F"/>
    <w:rsid w:val="006E66B3"/>
    <w:rsid w:val="006E76F5"/>
    <w:rsid w:val="00702C02"/>
    <w:rsid w:val="00723D92"/>
    <w:rsid w:val="0073010A"/>
    <w:rsid w:val="00742CE9"/>
    <w:rsid w:val="00766D29"/>
    <w:rsid w:val="0077329E"/>
    <w:rsid w:val="0078009A"/>
    <w:rsid w:val="007809C2"/>
    <w:rsid w:val="007959BD"/>
    <w:rsid w:val="00796AED"/>
    <w:rsid w:val="007A2BBB"/>
    <w:rsid w:val="007A4540"/>
    <w:rsid w:val="007D3892"/>
    <w:rsid w:val="007E6D1A"/>
    <w:rsid w:val="00814537"/>
    <w:rsid w:val="00817C66"/>
    <w:rsid w:val="00826384"/>
    <w:rsid w:val="008357C3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36E48"/>
    <w:rsid w:val="00E60C19"/>
    <w:rsid w:val="00E75FA5"/>
    <w:rsid w:val="00E906E4"/>
    <w:rsid w:val="00E9379E"/>
    <w:rsid w:val="00E96356"/>
    <w:rsid w:val="00EA028A"/>
    <w:rsid w:val="00ED4C16"/>
    <w:rsid w:val="00EF648D"/>
    <w:rsid w:val="00F06130"/>
    <w:rsid w:val="00F439F3"/>
    <w:rsid w:val="00F46E60"/>
    <w:rsid w:val="00F65B43"/>
    <w:rsid w:val="00F73514"/>
    <w:rsid w:val="00F80E5F"/>
    <w:rsid w:val="00F81A15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7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6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6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6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6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7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6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6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6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6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1836</izvorni_sadrzaj>
    <derivirana_varijabla naziv="DomainObject.Predmet.Broj_1">1836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2017.</izvorni_sadrzaj>
    <derivirana_varijabla naziv="DomainObject.Predmet.DatumRjesavanja_1">22.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St-1836/2016</izvorni_sadrzaj>
    <derivirana_varijabla naziv="DomainObject.Predmet.OznakaBroj_1">St-1836/2016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EFEKT j.d.o.o. za usluge, proizvodnju i trgovinu</izvorni_sadrzaj>
    <derivirana_varijabla naziv="DomainObject.Predmet.ProtustrankaFormated_1">  EFEKT j.d.o.o. za usluge, proizvodnju i trgovinu</derivirana_varijabla>
  </DomainObject.Predmet.ProtustrankaFormated>
  <DomainObject.Predmet.ProtustrankaFormatedOIB>
    <izvorni_sadrzaj>  EFEKT j.d.o.o. za usluge, proizvodnju i trgovinu, OIB 87346400841</izvorni_sadrzaj>
    <derivirana_varijabla naziv="DomainObject.Predmet.ProtustrankaFormatedOIB_1">  EFEKT j.d.o.o. za usluge, proizvodnju i trgovinu, OIB 87346400841</derivirana_varijabla>
  </DomainObject.Predmet.ProtustrankaFormatedOIB>
  <DomainObject.Predmet.ProtustrankaFormatedWithAdress>
    <izvorni_sadrzaj> EFEKT j.d.o.o. za usluge, proizvodnju i trgovinu, Ante Starčevića 8, 31400 Đakovo</izvorni_sadrzaj>
    <derivirana_varijabla naziv="DomainObject.Predmet.ProtustrankaFormatedWithAdress_1"> EFEKT j.d.o.o. za usluge, proizvodnju i trgovinu, Ante Starčevića 8, 31400 Đakovo</derivirana_varijabla>
  </DomainObject.Predmet.ProtustrankaFormatedWithAdress>
  <DomainObject.Predmet.ProtustrankaFormatedWithAdressOIB>
    <izvorni_sadrzaj> EFEKT j.d.o.o. za usluge, proizvodnju i trgovinu, OIB 87346400841, Ante Starčevića 8, 31400 Đakovo</izvorni_sadrzaj>
    <derivirana_varijabla naziv="DomainObject.Predmet.ProtustrankaFormatedWithAdressOIB_1"> EFEKT j.d.o.o. za usluge, proizvodnju i trgovinu, OIB 87346400841, Ante Starčevića 8, 31400 Đakovo</derivirana_varijabla>
  </DomainObject.Predmet.ProtustrankaFormatedWithAdressOIB>
  <DomainObject.Predmet.ProtustrankaWithAdress>
    <izvorni_sadrzaj>EFEKT j.d.o.o. za usluge, proizvodnju i trgovinu Ante Starčevića 8, 31400 Đakovo</izvorni_sadrzaj>
    <derivirana_varijabla naziv="DomainObject.Predmet.ProtustrankaWithAdress_1">EFEKT j.d.o.o. za usluge, proizvodnju i trgovinu Ante Starčevića 8, 31400 Đakovo</derivirana_varijabla>
  </DomainObject.Predmet.ProtustrankaWithAdress>
  <DomainObject.Predmet.ProtustrankaWithAdressOIB>
    <izvorni_sadrzaj>EFEKT j.d.o.o. za usluge, proizvodnju i trgovinu, OIB 87346400841, Ante Starčevića 8, 31400 Đakovo</izvorni_sadrzaj>
    <derivirana_varijabla naziv="DomainObject.Predmet.ProtustrankaWithAdressOIB_1">EFEKT j.d.o.o. za usluge, proizvodnju i trgovinu, OIB 87346400841, Ante Starčevića 8, 31400 Đakovo</derivirana_varijabla>
  </DomainObject.Predmet.ProtustrankaWithAdressOIB>
  <DomainObject.Predmet.ProtustrankaNazivFormated>
    <izvorni_sadrzaj>EFEKT j.d.o.o. za usluge, proizvodnju i trgovinu</izvorni_sadrzaj>
    <derivirana_varijabla naziv="DomainObject.Predmet.ProtustrankaNazivFormated_1">EFEKT j.d.o.o. za usluge, proizvodnju i trgovinu</derivirana_varijabla>
  </DomainObject.Predmet.ProtustrankaNazivFormated>
  <DomainObject.Predmet.ProtustrankaNazivFormatedOIB>
    <izvorni_sadrzaj>EFEKT j.d.o.o. za usluge, proizvodnju i trgovinu, OIB 87346400841</izvorni_sadrzaj>
    <derivirana_varijabla naziv="DomainObject.Predmet.ProtustrankaNazivFormatedOIB_1">EFEKT j.d.o.o. za usluge, proizvodnju i trgovinu, OIB 87346400841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EFEKT j.d.o.o. za usluge, proizvodnju i trgovinu</item>
    </izvorni_sadrzaj>
    <derivirana_varijabla naziv="DomainObject.Predmet.ProtuStrankaListFormated_1">
      <item>EFEKT j.d.o.o. za usluge, proizvodnju i trgovinu</item>
    </derivirana_varijabla>
  </DomainObject.Predmet.ProtuStrankaListFormated>
  <DomainObject.Predmet.ProtuStrankaListFormatedOIB>
    <izvorni_sadrzaj>
      <item>EFEKT j.d.o.o. za usluge, proizvodnju i trgovinu, OIB 87346400841</item>
    </izvorni_sadrzaj>
    <derivirana_varijabla naziv="DomainObject.Predmet.ProtuStrankaListFormatedOIB_1">
      <item>EFEKT j.d.o.o. za usluge, proizvodnju i trgovinu, OIB 87346400841</item>
    </derivirana_varijabla>
  </DomainObject.Predmet.ProtuStrankaListFormatedOIB>
  <DomainObject.Predmet.ProtuStrankaListFormatedWithAdress>
    <izvorni_sadrzaj>
      <item>EFEKT j.d.o.o. za usluge, proizvodnju i trgovinu, Ante Starčevića 8, 31400 Đakovo</item>
    </izvorni_sadrzaj>
    <derivirana_varijabla naziv="DomainObject.Predmet.ProtuStrankaListFormatedWithAdress_1">
      <item>EFEKT j.d.o.o. za usluge, proizvodnju i trgovinu, Ante Starčevića 8, 31400 Đakovo</item>
    </derivirana_varijabla>
  </DomainObject.Predmet.ProtuStrankaListFormatedWithAdress>
  <DomainObject.Predmet.ProtuStrankaListFormatedWithAdressOIB>
    <izvorni_sadrzaj>
      <item>EFEKT j.d.o.o. za usluge, proizvodnju i trgovinu, OIB 87346400841, Ante Starčevića 8, 31400 Đakovo</item>
    </izvorni_sadrzaj>
    <derivirana_varijabla naziv="DomainObject.Predmet.ProtuStrankaListFormatedWithAdressOIB_1">
      <item>EFEKT j.d.o.o. za usluge, proizvodnju i trgovinu, OIB 87346400841, Ante Starčevića 8, 31400 Đakovo</item>
    </derivirana_varijabla>
  </DomainObject.Predmet.ProtuStrankaListFormatedWithAdressOIB>
  <DomainObject.Predmet.ProtuStrankaListNazivFormated>
    <izvorni_sadrzaj>
      <item>EFEKT j.d.o.o. za usluge, proizvodnju i trgovinu</item>
    </izvorni_sadrzaj>
    <derivirana_varijabla naziv="DomainObject.Predmet.ProtuStrankaListNazivFormated_1">
      <item>EFEKT j.d.o.o. za usluge, proizvodnju i trgovinu</item>
    </derivirana_varijabla>
  </DomainObject.Predmet.ProtuStrankaListNazivFormated>
  <DomainObject.Predmet.ProtuStrankaListNazivFormatedOIB>
    <izvorni_sadrzaj>
      <item>EFEKT j.d.o.o. za usluge, proizvodnju i trgovinu, OIB 87346400841</item>
    </izvorni_sadrzaj>
    <derivirana_varijabla naziv="DomainObject.Predmet.ProtuStrankaListNazivFormatedOIB_1">
      <item>EFEKT j.d.o.o. za usluge, proizvodnju i trgovinu, OIB 87346400841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EFEKT j.d.o.o. za usluge, proizvodnju i trgovinu</izvorni_sadrzaj>
    <derivirana_varijabla naziv="DomainObject.Predmet.ProtustrankaIDrugi_1">EFEKT j.d.o.o. za usluge,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EFEKT j.d.o.o. za usluge, proizvodnju i trgovinu, OIB 87346400841, Ante Starčevića 8, 31400 Đakovo</izvorni_sadrzaj>
    <derivirana_varijabla naziv="DomainObject.Predmet.ProtustrankaIDrugiAdressOIB_1">EFEKT j.d.o.o. za usluge, proizvodnju i trgovinu, OIB 87346400841, Ante Starčevića 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2017.</izvorni_sadrzaj>
    <derivirana_varijabla naziv="DomainObject.Predmet.OdlukaRjesenje.DatumDonosenjaOdluke_1">17.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St-1836/2016-10</izvorni_sadrzaj>
    <derivirana_varijabla naziv="DomainObject.Predmet.OdlukaRjesenje.Oznaka_1">St-1836/2016-10</derivirana_varijabla>
  </DomainObject.Predmet.OdlukaRjesenje.Oznaka>
  <DomainObject.Predmet.SudioniciListNaziv>
    <izvorni_sadrzaj>
      <item>FINA RC OSIJEK</item>
      <item>EFEKT j.d.o.o. za usluge, proizvodnju i trgovinu</item>
    </izvorni_sadrzaj>
    <derivirana_varijabla naziv="DomainObject.Predmet.SudioniciListNaziv_1">
      <item>FINA RC OSIJEK</item>
      <item>EFEKT j.d.o.o. za usluge, proizvodnju i trgovinu</item>
    </derivirana_varijabla>
  </DomainObject.Predmet.SudioniciListNaziv>
  <DomainObject.Predmet.SudioniciListAdressOIB>
    <izvorni_sadrzaj>
      <item>FINA RC OSIJEK, OIB 85821130368</item>
      <item>EFEKT j.d.o.o. za usluge, proizvodnju i trgovinu, OIB 87346400841, Ante Starčevića 8,31400 Đakovo</item>
    </izvorni_sadrzaj>
    <derivirana_varijabla naziv="DomainObject.Predmet.SudioniciListAdressOIB_1">
      <item>FINA RC OSIJEK, OIB 85821130368</item>
      <item>EFEKT j.d.o.o. za usluge, proizvodnju i trgovinu, OIB 87346400841, Ante Starčevića 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87346400841</item>
    </izvorni_sadrzaj>
    <derivirana_varijabla naziv="DomainObject.Predmet.SudioniciListNazivOIB_1">
      <item>, OIB 85821130368</item>
      <item>, OIB 87346400841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27225D-66B0-4DC1-BD32-DCBAC66D47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3143</properties:Characters>
  <properties:Lines>94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2017-05-23T07:37:00Z</dcterms:created>
  <dc:creator>Korisnik</dc:creator>
  <cp:lastModifiedBy>Žana Bem</cp:lastModifiedBy>
  <cp:lastPrinted>2017-01-11T07:11:00Z</cp:lastPrinted>
  <dcterms:modified xmlns:xsi="http://www.w3.org/2001/XMLSchema-instance" xsi:type="dcterms:W3CDTF">2017-05-23T07:40:00Z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