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9d2b2" w14:paraId="839d2b2" w:rsidRDefault="00FC6AE0" w:rsidP="00120463" w:rsidR="00FC6AE0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D33BA4" w:rsidP="00120463" w:rsidR="00120463" w:rsidRPr="00D33BA4">
      <w:pPr>
        <w:rPr>
          <w:b/>
        </w:rPr>
      </w:pPr>
      <w:r w:rsidRPr="00D33BA4">
        <w:rPr>
          <w:b/>
        </w:rPr>
        <w:t>REPUBLIKA HRVATSKA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>TRGOVAČKI SUD U ZADRU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 xml:space="preserve">Ulica dr. Franje Tuđmana 35 </w:t>
      </w:r>
    </w:p>
    <w:p w:rsidRDefault="00120463" w:rsidP="00120463" w:rsidR="00120463" w:rsidRPr="00D33BA4"/>
    <w:p w:rsidRDefault="00120463" w:rsidP="00120463" w:rsidR="00120463" w:rsidRPr="00D33BA4">
      <w:pPr>
        <w:rPr>
          <w:b/>
        </w:rPr>
      </w:pPr>
    </w:p>
    <w:p w:rsidRDefault="00C6342D" w:rsidP="00120463" w:rsidR="00C6342D" w:rsidRPr="00895908">
      <w:pPr>
        <w:ind w:left="5040"/>
        <w:rPr>
          <w:b/>
        </w:rPr>
      </w:pPr>
    </w:p>
    <w:p w:rsidRDefault="00895908" w:rsidP="00AC36B8" w:rsidR="00895908" w:rsidRPr="00895908">
      <w:pPr>
        <w:ind w:firstLine="360"/>
        <w:jc w:val="right"/>
        <w:rPr>
          <w:b/>
        </w:rPr>
      </w:pPr>
      <w:r w:rsidRPr="00895908">
        <w:rPr>
          <w:b/>
        </w:rPr>
        <w:t xml:space="preserve">KRISTINA ERLIĆ, Tinj, </w:t>
      </w:r>
    </w:p>
    <w:p w:rsidRDefault="00895908" w:rsidP="00AC36B8" w:rsidR="00572F88" w:rsidRPr="00895908">
      <w:pPr>
        <w:ind w:firstLine="360"/>
        <w:jc w:val="right"/>
        <w:rPr>
          <w:b/>
        </w:rPr>
      </w:pPr>
      <w:r w:rsidRPr="00895908">
        <w:rPr>
          <w:b/>
        </w:rPr>
        <w:t>Tinj 123</w:t>
      </w:r>
    </w:p>
    <w:p w:rsidRDefault="00895908" w:rsidP="00AC36B8" w:rsidR="00895908" w:rsidRPr="00AC36B8">
      <w:pPr>
        <w:ind w:firstLine="360"/>
        <w:jc w:val="right"/>
        <w:rPr>
          <w:b/>
        </w:rPr>
      </w:pPr>
    </w:p>
    <w:p w:rsidRDefault="00120463" w:rsidP="000E2300" w:rsidR="000E2300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</w:t>
      </w:r>
      <w:r w:rsidR="00D33BA4">
        <w:t>2</w:t>
      </w:r>
      <w:r w:rsidR="00753F74" w:rsidRPr="00B0613D">
        <w:t xml:space="preserve"> </w:t>
      </w:r>
      <w:r w:rsidRPr="00B0613D">
        <w:t>St-</w:t>
      </w:r>
      <w:r w:rsidR="003A19B8">
        <w:t>3</w:t>
      </w:r>
      <w:r w:rsidR="00895908">
        <w:t>63</w:t>
      </w:r>
      <w:r w:rsidR="00C31F32">
        <w:t>/16-4</w:t>
      </w:r>
      <w:r w:rsidR="001A7D41">
        <w:t xml:space="preserve"> </w:t>
      </w:r>
      <w:r w:rsidRPr="00B0613D">
        <w:t xml:space="preserve">od </w:t>
      </w:r>
      <w:r w:rsidR="00293296">
        <w:t>31</w:t>
      </w:r>
      <w:r w:rsidR="00606557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895908">
        <w:t>NOTUS BIOGRAD j.d.o.o. za trgovinu, ugostiteljstvo i usluge, Tinj, Tinj 123, OIB:17454792796</w:t>
      </w:r>
      <w:r w:rsidR="00702563">
        <w:t>.</w:t>
      </w:r>
    </w:p>
    <w:p w:rsidRDefault="00606557" w:rsidP="000E2300" w:rsidR="00606557" w:rsidRPr="00B0613D">
      <w:pPr>
        <w:ind w:firstLine="360"/>
        <w:jc w:val="both"/>
      </w:pPr>
    </w:p>
    <w:p w:rsidRDefault="00120463" w:rsidP="00063958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293296">
        <w:rPr>
          <w:bCs/>
        </w:rPr>
        <w:t>25. travnja</w:t>
      </w:r>
      <w:r w:rsidR="0064551A" w:rsidRPr="0064551A">
        <w:rPr>
          <w:bCs/>
        </w:rPr>
        <w:t xml:space="preserve"> 2016. u </w:t>
      </w:r>
      <w:r w:rsidR="00293296">
        <w:rPr>
          <w:bCs/>
        </w:rPr>
        <w:t>8,40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063958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293296">
        <w:rPr>
          <w:bCs/>
        </w:rPr>
        <w:t>25. travnja</w:t>
      </w:r>
      <w:r w:rsidR="0064551A" w:rsidRPr="0064551A">
        <w:rPr>
          <w:bCs/>
        </w:rPr>
        <w:t xml:space="preserve"> 2016. u </w:t>
      </w:r>
      <w:r w:rsidR="00293296">
        <w:rPr>
          <w:bCs/>
        </w:rPr>
        <w:t>8,50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063958" w:rsidR="00120463" w:rsidRPr="008B1A21">
      <w:pPr>
        <w:ind w:left="360"/>
        <w:jc w:val="center"/>
      </w:pPr>
      <w:r w:rsidRPr="008B1A21">
        <w:t>U Zadru</w:t>
      </w:r>
      <w:r w:rsidR="00063958">
        <w:t xml:space="preserve"> </w:t>
      </w:r>
      <w:r w:rsidR="00293296">
        <w:t>31</w:t>
      </w:r>
      <w:r w:rsidR="00606557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063958" w:rsidR="004E23A2">
      <w:pPr>
        <w:jc w:val="right"/>
      </w:pPr>
      <w:r w:rsidRPr="00F60CD9">
        <w:t xml:space="preserve">                                  </w:t>
      </w:r>
      <w:r>
        <w:t xml:space="preserve">                      </w:t>
      </w:r>
      <w:r w:rsidR="00063958">
        <w:t>S</w:t>
      </w:r>
      <w:r w:rsidRPr="002C500F">
        <w:t>u</w:t>
      </w:r>
      <w:r w:rsidR="00D33BA4">
        <w:t>tkinja</w:t>
      </w:r>
    </w:p>
    <w:p w:rsidRDefault="004E23A2" w:rsidP="00D33BA4" w:rsidR="004E23A2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33BA4">
        <w:t xml:space="preserve">Ana Markač 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p w:rsidRDefault="00D33BA4" w:rsidR="00D33BA4" w:rsidRPr="008B1A21"/>
    <w:sectPr w:rsidSect="00A75CA0" w:rsidR="00D33BA4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9527B9">
      <w:t>36</w:t>
    </w:r>
    <w:r w:rsidR="00895908">
      <w:t>3</w:t>
    </w:r>
    <w:r w:rsidR="006965F4">
      <w:t>/16-5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81A73"/>
    <w:rsid w:val="00092648"/>
    <w:rsid w:val="000978C4"/>
    <w:rsid w:val="000A46ED"/>
    <w:rsid w:val="000E2300"/>
    <w:rsid w:val="000F1A91"/>
    <w:rsid w:val="000F39EF"/>
    <w:rsid w:val="000F66B7"/>
    <w:rsid w:val="00102A68"/>
    <w:rsid w:val="0010305D"/>
    <w:rsid w:val="00110BE5"/>
    <w:rsid w:val="0011155D"/>
    <w:rsid w:val="00113C77"/>
    <w:rsid w:val="00120463"/>
    <w:rsid w:val="00120626"/>
    <w:rsid w:val="00123E70"/>
    <w:rsid w:val="00153865"/>
    <w:rsid w:val="00157572"/>
    <w:rsid w:val="0018052E"/>
    <w:rsid w:val="00195839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3296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19B8"/>
    <w:rsid w:val="003A28C4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34A94"/>
    <w:rsid w:val="00456E78"/>
    <w:rsid w:val="0046203B"/>
    <w:rsid w:val="00470693"/>
    <w:rsid w:val="00475BD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4F254A"/>
    <w:rsid w:val="00506F5D"/>
    <w:rsid w:val="00510FCE"/>
    <w:rsid w:val="00521825"/>
    <w:rsid w:val="0053063B"/>
    <w:rsid w:val="00532DEC"/>
    <w:rsid w:val="005530B3"/>
    <w:rsid w:val="005728BF"/>
    <w:rsid w:val="00572F88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6A88"/>
    <w:rsid w:val="005A65C0"/>
    <w:rsid w:val="005B7A3F"/>
    <w:rsid w:val="005C4C07"/>
    <w:rsid w:val="005D64DC"/>
    <w:rsid w:val="005E117E"/>
    <w:rsid w:val="005E5126"/>
    <w:rsid w:val="00603D3A"/>
    <w:rsid w:val="00606557"/>
    <w:rsid w:val="006129B1"/>
    <w:rsid w:val="00622150"/>
    <w:rsid w:val="0063095A"/>
    <w:rsid w:val="0063552E"/>
    <w:rsid w:val="0064551A"/>
    <w:rsid w:val="00654DAF"/>
    <w:rsid w:val="00657B18"/>
    <w:rsid w:val="00666CD8"/>
    <w:rsid w:val="006965F4"/>
    <w:rsid w:val="006A0F4B"/>
    <w:rsid w:val="006A28F0"/>
    <w:rsid w:val="006C082F"/>
    <w:rsid w:val="006C2414"/>
    <w:rsid w:val="006C567F"/>
    <w:rsid w:val="006C5C32"/>
    <w:rsid w:val="006E2AFA"/>
    <w:rsid w:val="00702563"/>
    <w:rsid w:val="00711EE2"/>
    <w:rsid w:val="007143B5"/>
    <w:rsid w:val="00715AF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210B5"/>
    <w:rsid w:val="0084577B"/>
    <w:rsid w:val="008547E6"/>
    <w:rsid w:val="00881FB3"/>
    <w:rsid w:val="00885AD5"/>
    <w:rsid w:val="0089281D"/>
    <w:rsid w:val="00895908"/>
    <w:rsid w:val="00897F56"/>
    <w:rsid w:val="008B1A21"/>
    <w:rsid w:val="008C45E9"/>
    <w:rsid w:val="008C6A8E"/>
    <w:rsid w:val="008D6721"/>
    <w:rsid w:val="008E0DA0"/>
    <w:rsid w:val="009045BB"/>
    <w:rsid w:val="00913AF3"/>
    <w:rsid w:val="00923BB6"/>
    <w:rsid w:val="0093459D"/>
    <w:rsid w:val="00950D8B"/>
    <w:rsid w:val="009527B9"/>
    <w:rsid w:val="00981238"/>
    <w:rsid w:val="00986CDC"/>
    <w:rsid w:val="009B07C8"/>
    <w:rsid w:val="009B4E9E"/>
    <w:rsid w:val="009E384B"/>
    <w:rsid w:val="009E48AC"/>
    <w:rsid w:val="00A12246"/>
    <w:rsid w:val="00A137B4"/>
    <w:rsid w:val="00A3041E"/>
    <w:rsid w:val="00A52F25"/>
    <w:rsid w:val="00A60137"/>
    <w:rsid w:val="00A62539"/>
    <w:rsid w:val="00A66D04"/>
    <w:rsid w:val="00A75CA0"/>
    <w:rsid w:val="00A82235"/>
    <w:rsid w:val="00AC36B8"/>
    <w:rsid w:val="00AD1E5B"/>
    <w:rsid w:val="00AE5BDA"/>
    <w:rsid w:val="00B0613D"/>
    <w:rsid w:val="00B0620F"/>
    <w:rsid w:val="00B10DAD"/>
    <w:rsid w:val="00B331F5"/>
    <w:rsid w:val="00B44332"/>
    <w:rsid w:val="00B549C0"/>
    <w:rsid w:val="00B849AB"/>
    <w:rsid w:val="00B90543"/>
    <w:rsid w:val="00B9388D"/>
    <w:rsid w:val="00BA556A"/>
    <w:rsid w:val="00BB1A7F"/>
    <w:rsid w:val="00BE7BE4"/>
    <w:rsid w:val="00BF03BC"/>
    <w:rsid w:val="00BF4984"/>
    <w:rsid w:val="00C11E12"/>
    <w:rsid w:val="00C156FF"/>
    <w:rsid w:val="00C31F32"/>
    <w:rsid w:val="00C47314"/>
    <w:rsid w:val="00C55BC5"/>
    <w:rsid w:val="00C57477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A2662"/>
    <w:rsid w:val="00DB4D46"/>
    <w:rsid w:val="00DC069A"/>
    <w:rsid w:val="00DC2C62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44F7"/>
    <w:rsid w:val="00ED01D6"/>
    <w:rsid w:val="00ED32D7"/>
    <w:rsid w:val="00EF21CE"/>
    <w:rsid w:val="00F2122B"/>
    <w:rsid w:val="00F275CA"/>
    <w:rsid w:val="00F43762"/>
    <w:rsid w:val="00F60BE0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993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DC2C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C6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C6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C6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C6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DC2C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C6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C6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C6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C6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St-363/2016</izvorni_sadrzaj>
    <derivirana_varijabla naziv="DomainObject.Predmet.OznakaBroj_1">St-363/2016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NOTUS BIOGRAD j.d.o.o. za trgovinu, ugostiteljstvo i usluge</izvorni_sadrzaj>
    <derivirana_varijabla naziv="DomainObject.Predmet.ProtustrankaFormated_1">  NOTUS BIOGRAD j.d.o.o. za trgovinu, ugostiteljstvo i usluge</derivirana_varijabla>
  </DomainObject.Predmet.ProtustrankaFormated>
  <DomainObject.Predmet.ProtustrankaFormatedOIB>
    <izvorni_sadrzaj>  NOTUS BIOGRAD j.d.o.o. za trgovinu, ugostiteljstvo i usluge, OIB 17454792796</izvorni_sadrzaj>
    <derivirana_varijabla naziv="DomainObject.Predmet.ProtustrankaFormatedOIB_1">  NOTUS BIOGRAD j.d.o.o. za trgovinu, ugostiteljstvo i usluge, OIB 17454792796</derivirana_varijabla>
  </DomainObject.Predmet.ProtustrankaFormatedOIB>
  <DomainObject.Predmet.ProtustrankaFormatedWithAdress>
    <izvorni_sadrzaj> NOTUS BIOGRAD j.d.o.o. za trgovinu, ugostiteljstvo i usluge, Tinj 123, 23210 Tinj</izvorni_sadrzaj>
    <derivirana_varijabla naziv="DomainObject.Predmet.ProtustrankaFormatedWithAdress_1"> NOTUS BIOGRAD j.d.o.o. za trgovinu, ugostiteljstvo i usluge, Tinj 123, 23210 Tinj</derivirana_varijabla>
  </DomainObject.Predmet.ProtustrankaFormatedWithAdress>
  <DomainObject.Predmet.ProtustrankaFormatedWithAdressOIB>
    <izvorni_sadrzaj> NOTUS BIOGRAD j.d.o.o. za trgovinu, ugostiteljstvo i usluge, OIB 17454792796, Tinj 123, 23210 Tinj</izvorni_sadrzaj>
    <derivirana_varijabla naziv="DomainObject.Predmet.ProtustrankaFormatedWithAdressOIB_1"> NOTUS BIOGRAD j.d.o.o. za trgovinu, ugostiteljstvo i usluge, OIB 17454792796, Tinj 123, 23210 Tinj</derivirana_varijabla>
  </DomainObject.Predmet.ProtustrankaFormatedWithAdressOIB>
  <DomainObject.Predmet.ProtustrankaWithAdress>
    <izvorni_sadrzaj>NOTUS BIOGRAD j.d.o.o. za trgovinu, ugostiteljstvo i usluge Tinj 123, 23210 Tinj</izvorni_sadrzaj>
    <derivirana_varijabla naziv="DomainObject.Predmet.ProtustrankaWithAdress_1">NOTUS BIOGRAD j.d.o.o. za trgovinu, ugostiteljstvo i usluge Tinj 123, 23210 Tinj</derivirana_varijabla>
  </DomainObject.Predmet.ProtustrankaWithAdress>
  <DomainObject.Predmet.ProtustrankaWithAdressOIB>
    <izvorni_sadrzaj>NOTUS BIOGRAD j.d.o.o. za trgovinu, ugostiteljstvo i usluge, OIB 17454792796, Tinj 123, 23210 Tinj</izvorni_sadrzaj>
    <derivirana_varijabla naziv="DomainObject.Predmet.ProtustrankaWithAdressOIB_1">NOTUS BIOGRAD j.d.o.o. za trgovinu, ugostiteljstvo i usluge, OIB 17454792796, Tinj 123, 23210 Tinj</derivirana_varijabla>
  </DomainObject.Predmet.ProtustrankaWithAdressOIB>
  <DomainObject.Predmet.ProtustrankaNazivFormated>
    <izvorni_sadrzaj>NOTUS BIOGRAD j.d.o.o. za trgovinu, ugostiteljstvo i usluge</izvorni_sadrzaj>
    <derivirana_varijabla naziv="DomainObject.Predmet.ProtustrankaNazivFormated_1">NOTUS BIOGRAD j.d.o.o. za trgovinu, ugostiteljstvo i usluge</derivirana_varijabla>
  </DomainObject.Predmet.ProtustrankaNazivFormated>
  <DomainObject.Predmet.ProtustrankaNazivFormatedOIB>
    <izvorni_sadrzaj>NOTUS BIOGRAD j.d.o.o. za trgovinu, ugostiteljstvo i usluge, OIB 17454792796</izvorni_sadrzaj>
    <derivirana_varijabla naziv="DomainObject.Predmet.ProtustrankaNazivFormatedOIB_1">NOTUS BIOGRAD j.d.o.o. za trgovinu, ugostiteljstvo i usluge, OIB 17454792796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14938.22</izvorni_sadrzaj>
    <derivirana_varijabla naziv="DomainObject.Predmet.TrenutnaVrijednost_1">14938.22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NOTUS BIOGRAD j.d.o.o. za trgovinu, ugostiteljstvo i usluge</item>
    </izvorni_sadrzaj>
    <derivirana_varijabla naziv="DomainObject.Predmet.ProtuStrankaListFormated_1">
      <item>NOTUS BIOGRAD j.d.o.o. za trgovinu, ugostiteljstvo i usluge</item>
    </derivirana_varijabla>
  </DomainObject.Predmet.ProtuStrankaListFormated>
  <DomainObject.Predmet.ProtuStrankaListFormatedOIB>
    <izvorni_sadrzaj>
      <item>NOTUS BIOGRAD j.d.o.o. za trgovinu, ugostiteljstvo i usluge, OIB 17454792796</item>
    </izvorni_sadrzaj>
    <derivirana_varijabla naziv="DomainObject.Predmet.ProtuStrankaListFormatedOIB_1">
      <item>NOTUS BIOGRAD j.d.o.o. za trgovinu, ugostiteljstvo i usluge, OIB 17454792796</item>
    </derivirana_varijabla>
  </DomainObject.Predmet.ProtuStrankaListFormatedOIB>
  <DomainObject.Predmet.ProtuStrankaListFormatedWithAdress>
    <izvorni_sadrzaj>
      <item>NOTUS BIOGRAD j.d.o.o. za trgovinu, ugostiteljstvo i usluge, Tinj 123, 23210 Tinj</item>
    </izvorni_sadrzaj>
    <derivirana_varijabla naziv="DomainObject.Predmet.ProtuStrankaListFormatedWithAdress_1">
      <item>NOTUS BIOGRAD j.d.o.o. za trgovinu, ugostiteljstvo i usluge, Tinj 123, 23210 Tinj</item>
    </derivirana_varijabla>
  </DomainObject.Predmet.ProtuStrankaListFormatedWithAdress>
  <DomainObject.Predmet.ProtuStrankaListFormatedWithAdressOIB>
    <izvorni_sadrzaj>
      <item>NOTUS BIOGRAD j.d.o.o. za trgovinu, ugostiteljstvo i usluge, OIB 17454792796, Tinj 123, 23210 Tinj</item>
    </izvorni_sadrzaj>
    <derivirana_varijabla naziv="DomainObject.Predmet.ProtuStrankaListFormatedWithAdressOIB_1">
      <item>NOTUS BIOGRAD j.d.o.o. za trgovinu, ugostiteljstvo i usluge, OIB 17454792796, Tinj 123, 23210 Tinj</item>
    </derivirana_varijabla>
  </DomainObject.Predmet.ProtuStrankaListFormatedWithAdressOIB>
  <DomainObject.Predmet.ProtuStrankaListNazivFormated>
    <izvorni_sadrzaj>
      <item>NOTUS BIOGRAD j.d.o.o. za trgovinu, ugostiteljstvo i usluge</item>
    </izvorni_sadrzaj>
    <derivirana_varijabla naziv="DomainObject.Predmet.ProtuStrankaListNazivFormated_1">
      <item>NOTUS BIOGRAD j.d.o.o. za trgovinu, ugostiteljstvo i usluge</item>
    </derivirana_varijabla>
  </DomainObject.Predmet.ProtuStrankaListNazivFormated>
  <DomainObject.Predmet.ProtuStrankaListNazivFormatedOIB>
    <izvorni_sadrzaj>
      <item>NOTUS BIOGRAD j.d.o.o. za trgovinu, ugostiteljstvo i usluge, OIB 17454792796</item>
    </izvorni_sadrzaj>
    <derivirana_varijabla naziv="DomainObject.Predmet.ProtuStrankaListNazivFormatedOIB_1">
      <item>NOTUS BIOGRAD j.d.o.o. za trgovinu, ugostiteljstvo i usluge, OIB 17454792796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NOTUS BIOGRAD j.d.o.o. za trgovinu, ugostiteljstvo i usluge</izvorni_sadrzaj>
    <derivirana_varijabla naziv="DomainObject.Predmet.ProtustrankaIDrugi_1">NOTUS BIOGRAD j.d.o.o. za trgovinu,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NOTUS BIOGRAD j.d.o.o. za trgovinu, ugostiteljstvo i usluge, OIB 17454792796, Tinj 123, 23210 Tinj</izvorni_sadrzaj>
    <derivirana_varijabla naziv="DomainObject.Predmet.ProtustrankaIDrugiAdressOIB_1">NOTUS BIOGRAD j.d.o.o. za trgovinu, ugostiteljstvo i usluge, OIB 17454792796, Tinj 123, 23210 Tinj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NOTUS BIOGRAD j.d.o.o. za trgovinu, ugostiteljstvo i usluge</item>
    </izvorni_sadrzaj>
    <derivirana_varijabla naziv="DomainObject.Predmet.SudioniciListNaziv_1">
      <item>FINA</item>
      <item>NOTUS BIOGRAD j.d.o.o. za trgovinu, ugostiteljstvo i usluge</item>
    </derivirana_varijabla>
  </DomainObject.Predmet.SudioniciListNaziv>
  <DomainObject.Predmet.SudioniciListAdressOIB>
    <izvorni_sadrzaj>
      <item>FINA, OIB 85821130368</item>
      <item>NOTUS BIOGRAD j.d.o.o. za trgovinu, ugostiteljstvo i usluge, OIB 17454792796, Tinj 123,23210 Tinj</item>
    </izvorni_sadrzaj>
    <derivirana_varijabla naziv="DomainObject.Predmet.SudioniciListAdressOIB_1">
      <item>FINA, OIB 85821130368</item>
      <item>NOTUS BIOGRAD j.d.o.o. za trgovinu, ugostiteljstvo i usluge, OIB 17454792796, Tinj 123,23210 Tinj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17454792796</item>
    </izvorni_sadrzaj>
    <derivirana_varijabla naziv="DomainObject.Predmet.SudioniciListNazivOIB_1">
      <item>, OIB 85821130368</item>
      <item>, OIB 17454792796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087F3A-09EB-46C6-B2A6-92D58F1E48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149</properties:Words>
  <properties:Characters>812</properties:Characters>
  <properties:Lines>40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2016-03-16T10:43:00Z</dcterms:created>
  <dc:creator>Ardena Bajlo</dc:creator>
  <cp:lastModifiedBy>Merlina Klišmanić</cp:lastModifiedBy>
  <cp:lastPrinted>2016-03-23T07:39:00Z</cp:lastPrinted>
  <dcterms:modified xmlns:xsi="http://www.w3.org/2001/XMLSchema-instance" xsi:type="dcterms:W3CDTF">2016-04-05T11:28:00Z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