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b65e" w14:paraId="28bb65e" w:rsidRDefault="00A87FC7" w:rsidP="00A87FC7" w:rsidR="00A87FC7">
      <w:pPr>
        <w15:collapsed w:val="false"/>
      </w:pPr>
      <w:r>
        <w:t xml:space="preserve">REPUBLIKA HRVATSKA                                                                    </w:t>
      </w:r>
    </w:p>
    <w:p w:rsidRDefault="00A87FC7" w:rsidP="00A87FC7" w:rsidR="00A87FC7">
      <w:r>
        <w:t>TRGOVAČKI SUD U SPLITU</w:t>
      </w:r>
    </w:p>
    <w:p w:rsidRDefault="00A87FC7" w:rsidP="00A87FC7" w:rsidR="00A87FC7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</w:t>
      </w:r>
      <w:r w:rsidR="00394620">
        <w:t>5</w:t>
      </w:r>
      <w:r>
        <w:t>/2019</w:t>
      </w:r>
    </w:p>
    <w:p w:rsidRDefault="00A87FC7" w:rsidP="00A87FC7" w:rsidR="00A87FC7"/>
    <w:p w:rsidRDefault="00A87FC7" w:rsidP="00A87FC7" w:rsidR="00A87FC7">
      <w:pPr>
        <w:jc w:val="center"/>
      </w:pPr>
      <w:r>
        <w:t>Z A P I S N I K</w:t>
      </w:r>
    </w:p>
    <w:p w:rsidRDefault="00A87FC7" w:rsidP="00A87FC7" w:rsidR="00A87FC7">
      <w:pPr>
        <w:rPr>
          <w:b/>
        </w:rPr>
      </w:pPr>
    </w:p>
    <w:p w:rsidRDefault="00A87FC7" w:rsidP="00A87FC7" w:rsidR="00A87FC7">
      <w:pPr>
        <w:pStyle w:val="Default"/>
      </w:pPr>
      <w:r>
        <w:t xml:space="preserve">Sastavljen kod Trgovačkog suda u Splitu, </w:t>
      </w:r>
      <w:r>
        <w:rPr>
          <w:lang w:val="en-US"/>
        </w:rPr>
        <w:t xml:space="preserve">u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predlagatelja</w:t>
      </w:r>
      <w:proofErr w:type="spellEnd"/>
      <w:r>
        <w:rPr>
          <w:lang w:val="en-US"/>
        </w:rPr>
        <w:t xml:space="preserve">  </w:t>
      </w:r>
      <w:r>
        <w:t xml:space="preserve"> </w:t>
      </w:r>
      <w:r>
        <w:rPr>
          <w:lang w:val="en-US"/>
        </w:rPr>
        <w:t xml:space="preserve">BRODOTROGIR </w:t>
      </w:r>
      <w:proofErr w:type="spellStart"/>
      <w:r>
        <w:rPr>
          <w:lang w:val="en-US"/>
        </w:rPr>
        <w:t>d.d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Trogir</w:t>
      </w:r>
      <w:proofErr w:type="spellEnd"/>
      <w:r>
        <w:rPr>
          <w:lang w:val="en-US"/>
        </w:rPr>
        <w:t xml:space="preserve">, Put </w:t>
      </w:r>
      <w:proofErr w:type="spellStart"/>
      <w:r>
        <w:rPr>
          <w:lang w:val="en-US"/>
        </w:rPr>
        <w:t>brodograditelja</w:t>
      </w:r>
      <w:proofErr w:type="spellEnd"/>
      <w:r>
        <w:rPr>
          <w:lang w:val="en-US"/>
        </w:rPr>
        <w:t xml:space="preserve"> 16, OIB: 02610134628,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ispitivanja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prijavljenih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>,</w:t>
      </w:r>
      <w:r>
        <w:rPr>
          <w:rFonts w:eastAsia="Times New Roman"/>
          <w:lang w:eastAsia="hr-HR" w:val="en-US"/>
        </w:rPr>
        <w:t xml:space="preserve"> </w:t>
      </w:r>
      <w:proofErr w:type="gramStart"/>
      <w:r>
        <w:t>dana</w:t>
      </w:r>
      <w:proofErr w:type="gramEnd"/>
      <w:r>
        <w:t xml:space="preserve"> 10. srpnja 2019. 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E92072" w:rsidP="00A87FC7" w:rsidR="00A87FC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Sanja Periš</w:t>
      </w:r>
      <w:r w:rsidR="00A87FC7">
        <w:rPr>
          <w:rFonts w:hAnsi="Times New Roman" w:ascii="Times New Roman"/>
          <w:sz w:val="24"/>
        </w:rPr>
        <w:t>, zapisničar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A87FC7" w:rsidP="00A87FC7" w:rsidR="00A87FC7"/>
    <w:p w:rsidRDefault="00A87FC7" w:rsidP="00A87FC7" w:rsidR="00A87FC7">
      <w:r>
        <w:t>Utvrđuje se da su pristupili:</w:t>
      </w:r>
    </w:p>
    <w:p w:rsidRDefault="00A87FC7" w:rsidP="00A87FC7" w:rsidR="00A87FC7"/>
    <w:p w:rsidRDefault="00A87FC7" w:rsidP="00A87FC7" w:rsidR="00A87FC7">
      <w:r>
        <w:t xml:space="preserve">Zdravko Tešić, predstečajni povjerenik </w:t>
      </w:r>
    </w:p>
    <w:p w:rsidRDefault="00A87FC7" w:rsidP="00A87FC7" w:rsidR="00A87FC7"/>
    <w:p w:rsidRDefault="00A87FC7" w:rsidP="00A87FC7" w:rsidR="00A87FC7">
      <w:r>
        <w:t xml:space="preserve">Za Predlagatelja-Dužnika </w:t>
      </w:r>
      <w:r w:rsidR="00C829B5">
        <w:t>punomoćnik Dražen Cuculić, dipl. pravnik, generalni punomoćnik</w:t>
      </w:r>
    </w:p>
    <w:p w:rsidRDefault="00C829B5" w:rsidP="00A87FC7" w:rsidR="00A87FC7">
      <w:r>
        <w:t>Punomoć pod Su-482/2015</w:t>
      </w:r>
    </w:p>
    <w:p w:rsidRDefault="00C829B5" w:rsidP="00A87FC7" w:rsidR="00A87FC7">
      <w:r>
        <w:t>Z</w:t>
      </w:r>
      <w:r w:rsidR="00A87FC7">
        <w:t xml:space="preserve">a vjerovnike:  </w:t>
      </w:r>
    </w:p>
    <w:p w:rsidRDefault="00A87FC7" w:rsidP="00A87FC7" w:rsidR="00A87FC7">
      <w:r>
        <w:t>1.REPUBLIKA HRVATSKA, Branka Šolić savjetnica u ŽDO Split, punomoć prilaže</w:t>
      </w:r>
    </w:p>
    <w:p w:rsidRDefault="00A87FC7" w:rsidP="00A87FC7" w:rsidR="00A87FC7">
      <w:r>
        <w:t xml:space="preserve">2. </w:t>
      </w:r>
      <w:r w:rsidR="007B14C0">
        <w:t>PROMET d.o.o. punomoćnica Kristina Samardžić Atlagić, punomoć prilaže</w:t>
      </w:r>
    </w:p>
    <w:p w:rsidRDefault="00A87FC7" w:rsidP="00A87FC7" w:rsidR="00A87FC7">
      <w:r>
        <w:t>4.</w:t>
      </w:r>
      <w:r w:rsidR="007B14C0">
        <w:t xml:space="preserve"> DUŠAN PALADA, zamjenik punomoćnika Mario Bašura, punomoć prilaže</w:t>
      </w:r>
    </w:p>
    <w:p w:rsidRDefault="00A87FC7" w:rsidP="00A87FC7" w:rsidR="00A87FC7">
      <w:r>
        <w:t>5.</w:t>
      </w:r>
      <w:r w:rsidR="007B14C0">
        <w:t xml:space="preserve"> HRVATSKA BANKA ZA OBNOVU I RAZVITAK, punomoćnik Dinko Bačić, punomoć u spisu</w:t>
      </w:r>
    </w:p>
    <w:p w:rsidRDefault="00A87FC7" w:rsidP="00A87FC7" w:rsidR="00A87FC7">
      <w:r>
        <w:t>6.</w:t>
      </w:r>
      <w:r w:rsidR="007B14C0">
        <w:t xml:space="preserve"> ODVJETNIK MARIJO GRANIĆ, zamjenik punomoćnika Ivan Radačić, odvjetnički vježbenik u OD Juričko i partneri</w:t>
      </w:r>
    </w:p>
    <w:p w:rsidRDefault="007B14C0" w:rsidP="00A87FC7" w:rsidR="007B14C0">
      <w:pPr>
        <w:rPr>
          <w:rFonts w:eastAsia="Times New Roman"/>
          <w:lang w:eastAsia="hr-HR"/>
        </w:rPr>
      </w:pPr>
      <w:r>
        <w:t xml:space="preserve">7. </w:t>
      </w:r>
      <w:r w:rsidRPr="002C5439">
        <w:rPr>
          <w:rFonts w:eastAsia="Times New Roman"/>
          <w:lang w:eastAsia="hr-HR"/>
        </w:rPr>
        <w:t>Centraalstaal B.V.,</w:t>
      </w:r>
      <w:r>
        <w:rPr>
          <w:rFonts w:eastAsia="Times New Roman"/>
          <w:lang w:eastAsia="hr-HR"/>
        </w:rPr>
        <w:t xml:space="preserve"> punomoćnik Josip Madirazza, odvjetnik u Zagrebu</w:t>
      </w:r>
    </w:p>
    <w:p w:rsidRDefault="007B14C0" w:rsidP="00A87FC7" w:rsidR="007B14C0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8. ZAGREBAČKA BANKA d.d. i JUGOBANKA d.d., punomoćnik Igor Lukač, punomoć u spisu</w:t>
      </w:r>
    </w:p>
    <w:p w:rsidRDefault="007B14C0" w:rsidP="00A87FC7" w:rsidR="007B14C0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9. GRAD TROGIR, punomoćnica Sandra Palada, zaposlenica grada</w:t>
      </w:r>
    </w:p>
    <w:p w:rsidRDefault="007B14C0" w:rsidP="00A87FC7" w:rsidR="007B14C0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10. </w:t>
      </w:r>
      <w:r w:rsidR="000F3584" w:rsidRPr="00DB0216">
        <w:rPr>
          <w:rFonts w:eastAsia="Times New Roman"/>
          <w:lang w:eastAsia="hr-HR"/>
        </w:rPr>
        <w:t>S&amp;T SLOVENIJA</w:t>
      </w:r>
      <w:r w:rsidR="000F3584">
        <w:rPr>
          <w:rFonts w:eastAsia="Times New Roman"/>
          <w:lang w:eastAsia="hr-HR"/>
        </w:rPr>
        <w:t>, punomoćnica Tina Škarica, odvjetnica u Zagrebu, punomoć u spisu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11. </w:t>
      </w:r>
      <w:r w:rsidRPr="00CA79AF">
        <w:rPr>
          <w:rFonts w:eastAsia="Times New Roman"/>
          <w:lang w:eastAsia="hr-HR"/>
        </w:rPr>
        <w:t>KAIROS - KAURINOVIĆ I SARAGA d.o.o</w:t>
      </w:r>
      <w:r>
        <w:rPr>
          <w:rFonts w:eastAsia="Times New Roman"/>
          <w:lang w:eastAsia="hr-HR"/>
        </w:rPr>
        <w:t>, suvlasnik Saša Saraga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12. PRIVREDNA BANKA ZAGREB d.d., zamjenik punomoćnik Ratko Vlašić, odvjetnik u Splitu, zamjeničku punomoć prilaže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13. TERMODINAMIKA d.o.o., zamjenik punomoćnika Jelena Čavar, odvjetnički ured Bota u Splitu, punomoć u Splitu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14. LASER d.o.o., Fani Kuzmanić Bašić, direktor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15. TROGIRHOLDING d.o.o., zamjenik punomoćnika Ivan Pavičić, odvjetnički vježbenik kod odvjetnika Edvarda Sušca u Splitu</w:t>
      </w:r>
    </w:p>
    <w:p w:rsidRDefault="000F3584" w:rsidP="00A87FC7" w:rsidR="000F3584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16. CROATIA OSIGURANJE d.d., generalni punomoćnik Maja Brnabić</w:t>
      </w:r>
    </w:p>
    <w:p w:rsidRDefault="000F3584" w:rsidP="00A87FC7" w:rsidR="000F3584">
      <w:r>
        <w:rPr>
          <w:rFonts w:eastAsia="Times New Roman"/>
          <w:lang w:eastAsia="hr-HR"/>
        </w:rPr>
        <w:t>17. ZORAN BUTIĆ, privremeni punomoćnik Ivan Radačić, odvjetnički vježbenik u OD Juričko i partneri, s nalogom da u roku tri dana dostavi urednu punomoć za zastupanje</w:t>
      </w:r>
    </w:p>
    <w:p w:rsidRDefault="00A87FC7" w:rsidP="00A87FC7" w:rsidR="00A87FC7">
      <w:r>
        <w:t xml:space="preserve"> </w:t>
      </w:r>
    </w:p>
    <w:p w:rsidRDefault="00A87FC7" w:rsidP="00A87FC7" w:rsidR="00A87FC7">
      <w:r>
        <w:t xml:space="preserve">Za javnost: </w:t>
      </w:r>
      <w:r w:rsidR="000F3584">
        <w:t>Pejo Gašparević, novinar Hine</w:t>
      </w:r>
    </w:p>
    <w:p w:rsidRDefault="008144FA" w:rsidP="00A87FC7" w:rsidR="008144FA">
      <w:r>
        <w:tab/>
        <w:t xml:space="preserve">       Vida Gruin, radio Dalmacija </w:t>
      </w:r>
    </w:p>
    <w:p w:rsidRDefault="00A87FC7" w:rsidP="00A87FC7" w:rsidR="00A87FC7"/>
    <w:p w:rsidRDefault="00A87FC7" w:rsidP="00A87FC7" w:rsidR="00A87FC7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Utvrđuje se kako je predmet današnjeg ročišta ispitivanje prijavljenih tražbina vjerovnika, sukladno rješenju ovog suda o otvaranju ovog predstečajnog postupka od </w:t>
      </w:r>
      <w:r w:rsidR="00EF057A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 xml:space="preserve">. </w:t>
      </w:r>
      <w:r w:rsidR="00EF057A">
        <w:rPr>
          <w:rFonts w:hAnsi="Times New Roman" w:ascii="Times New Roman"/>
          <w:sz w:val="24"/>
        </w:rPr>
        <w:t>travnja</w:t>
      </w:r>
      <w:r>
        <w:rPr>
          <w:rFonts w:hAnsi="Times New Roman" w:ascii="Times New Roman"/>
          <w:sz w:val="24"/>
        </w:rPr>
        <w:t xml:space="preserve"> 2019.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ind w:firstLine="708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 xml:space="preserve">Nadalje, utvrđuje se da je dana </w:t>
      </w:r>
      <w:r w:rsidR="00EF057A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. </w:t>
      </w:r>
      <w:r w:rsidR="00EF057A">
        <w:rPr>
          <w:rFonts w:hAnsi="Times New Roman" w:ascii="Times New Roman"/>
          <w:sz w:val="24"/>
        </w:rPr>
        <w:t>svibnja</w:t>
      </w:r>
      <w:r>
        <w:rPr>
          <w:rFonts w:hAnsi="Times New Roman" w:ascii="Times New Roman"/>
          <w:sz w:val="24"/>
        </w:rPr>
        <w:t xml:space="preserve"> 2019. godine na e-oglasnoj ploči suda FINA objavila tablicu prijavljenih tražbina, iskazavši prijavljene tražbine vjerovnika pored iznosa tražbina koje je za vjerovnike naveo dužnik u prijedlogu za otvaranje predstečajnog postupka.  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da je FINA uz dopis od 4. </w:t>
      </w:r>
      <w:r w:rsidR="00EF057A">
        <w:rPr>
          <w:rFonts w:hAnsi="Times New Roman" w:ascii="Times New Roman"/>
          <w:sz w:val="24"/>
        </w:rPr>
        <w:t>sr</w:t>
      </w:r>
      <w:r w:rsidR="00F3253D">
        <w:rPr>
          <w:rFonts w:hAnsi="Times New Roman" w:ascii="Times New Roman"/>
          <w:sz w:val="24"/>
        </w:rPr>
        <w:t>pnja 2019</w:t>
      </w:r>
      <w:r>
        <w:rPr>
          <w:rFonts w:hAnsi="Times New Roman" w:ascii="Times New Roman"/>
          <w:sz w:val="24"/>
        </w:rPr>
        <w:t xml:space="preserve">. godine u sudski spis dostavila cjelokupnu dokumentaciju koja se odnosi na provedene aktivnosti FINE u ovom predstečajnom postupku. 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predstečajni povjerenik  i dužnik dana </w:t>
      </w:r>
      <w:r w:rsidR="000B0E58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 xml:space="preserve">. </w:t>
      </w:r>
      <w:r w:rsidR="000B0E58">
        <w:rPr>
          <w:rFonts w:hAnsi="Times New Roman" w:ascii="Times New Roman"/>
          <w:sz w:val="24"/>
        </w:rPr>
        <w:t>lipnja</w:t>
      </w:r>
      <w:r>
        <w:rPr>
          <w:rFonts w:hAnsi="Times New Roman" w:ascii="Times New Roman"/>
          <w:sz w:val="24"/>
        </w:rPr>
        <w:t xml:space="preserve"> </w:t>
      </w:r>
      <w:r w:rsidR="000B0E58">
        <w:rPr>
          <w:rFonts w:hAnsi="Times New Roman" w:ascii="Times New Roman"/>
          <w:sz w:val="24"/>
        </w:rPr>
        <w:t>2019.</w:t>
      </w:r>
      <w:r>
        <w:rPr>
          <w:rFonts w:hAnsi="Times New Roman" w:ascii="Times New Roman"/>
          <w:sz w:val="24"/>
        </w:rPr>
        <w:t xml:space="preserve"> dali izjašnjenje o prijavljenim tražbinama vjerovnika predstečajnog dužnika.</w:t>
      </w:r>
    </w:p>
    <w:p w:rsidRDefault="008144FA" w:rsidP="00A87FC7" w:rsidR="008144FA">
      <w:pPr>
        <w:pStyle w:val="Bezproreda"/>
        <w:rPr>
          <w:rFonts w:hAnsi="Times New Roman" w:ascii="Times New Roman"/>
          <w:sz w:val="24"/>
        </w:rPr>
      </w:pPr>
    </w:p>
    <w:p w:rsidRDefault="008144FA" w:rsidP="00A87FC7" w:rsidR="008144FA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Utvrđuje se da je pred početak ročišta za utvrđivanje tražbina vjerovnik Jadranski pomorski servis d.d. uz podnesak od 9 . srpnja 2019.  obavijestio sud da na temelju presude ovog suda broj P-312/15 od 30. </w:t>
      </w:r>
      <w:r w:rsidR="005277D3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vibnja 2016. </w:t>
      </w:r>
      <w:r w:rsidR="005277D3">
        <w:rPr>
          <w:rFonts w:hAnsi="Times New Roman" w:ascii="Times New Roman"/>
          <w:sz w:val="24"/>
        </w:rPr>
        <w:t>utvrđena</w:t>
      </w:r>
      <w:r>
        <w:rPr>
          <w:rFonts w:hAnsi="Times New Roman" w:ascii="Times New Roman"/>
          <w:sz w:val="24"/>
        </w:rPr>
        <w:t xml:space="preserve"> tražbin</w:t>
      </w:r>
      <w:r w:rsidR="005277D3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koju je stekao na temelju ugovora o cesiji od društva Šina d.o.o. od 3. travnja 2014.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 sve prijavljene tražbine priznali duž</w:t>
      </w:r>
      <w:r w:rsidR="00F3253D">
        <w:rPr>
          <w:rFonts w:hAnsi="Times New Roman" w:ascii="Times New Roman"/>
          <w:sz w:val="24"/>
        </w:rPr>
        <w:t>nik i  predstečajni povjerenik., osim prijava tražbina pod rednim brojem 19 za vjerovnika Zoran Butić, osporena tražbina u iznosu od 350.000,00 kn, pod rednim brojem 46 za vjerovnik</w:t>
      </w:r>
      <w:r w:rsidR="005277D3">
        <w:rPr>
          <w:rFonts w:hAnsi="Times New Roman" w:ascii="Times New Roman"/>
          <w:sz w:val="24"/>
        </w:rPr>
        <w:t>a</w:t>
      </w:r>
      <w:r w:rsidR="00F3253D">
        <w:rPr>
          <w:rFonts w:hAnsi="Times New Roman" w:ascii="Times New Roman"/>
          <w:sz w:val="24"/>
        </w:rPr>
        <w:t xml:space="preserve"> Grad Zagreb, osporena tražbina u iznosu od 28.696,54 kn, pod rednim brojem 71 za vjer</w:t>
      </w:r>
      <w:r w:rsidR="005277D3">
        <w:rPr>
          <w:rFonts w:hAnsi="Times New Roman" w:ascii="Times New Roman"/>
          <w:sz w:val="24"/>
        </w:rPr>
        <w:t>ov</w:t>
      </w:r>
      <w:r w:rsidR="00F3253D">
        <w:rPr>
          <w:rFonts w:hAnsi="Times New Roman" w:ascii="Times New Roman"/>
          <w:sz w:val="24"/>
        </w:rPr>
        <w:t xml:space="preserve">nika </w:t>
      </w:r>
      <w:proofErr w:type="spellStart"/>
      <w:r w:rsidR="00F3253D">
        <w:rPr>
          <w:rFonts w:hAnsi="Times New Roman" w:ascii="Times New Roman"/>
          <w:sz w:val="24"/>
        </w:rPr>
        <w:t>Kemis</w:t>
      </w:r>
      <w:proofErr w:type="spellEnd"/>
      <w:r w:rsidR="00F3253D">
        <w:rPr>
          <w:rFonts w:hAnsi="Times New Roman" w:ascii="Times New Roman"/>
          <w:sz w:val="24"/>
        </w:rPr>
        <w:t xml:space="preserve"> </w:t>
      </w:r>
      <w:proofErr w:type="spellStart"/>
      <w:r w:rsidR="00F3253D">
        <w:rPr>
          <w:rFonts w:hAnsi="Times New Roman" w:ascii="Times New Roman"/>
          <w:sz w:val="24"/>
        </w:rPr>
        <w:t>termoklin</w:t>
      </w:r>
      <w:proofErr w:type="spellEnd"/>
      <w:r w:rsidR="00F3253D">
        <w:rPr>
          <w:rFonts w:hAnsi="Times New Roman" w:ascii="Times New Roman"/>
          <w:sz w:val="24"/>
        </w:rPr>
        <w:t xml:space="preserve"> d.o.o., osporena tražbina u iznosu od 103.562,52 kn, pod rednim brojem 78 za vjerovnik</w:t>
      </w:r>
      <w:r w:rsidR="005277D3">
        <w:rPr>
          <w:rFonts w:hAnsi="Times New Roman" w:ascii="Times New Roman"/>
          <w:sz w:val="24"/>
        </w:rPr>
        <w:t>a</w:t>
      </w:r>
      <w:r w:rsidR="00F3253D">
        <w:rPr>
          <w:rFonts w:hAnsi="Times New Roman" w:ascii="Times New Roman"/>
          <w:sz w:val="24"/>
        </w:rPr>
        <w:t xml:space="preserve"> Leda d.o.o., osporena tražbina u iznosu od 17.464.778,70 kn, pod rednim brojem 84 za vjerovnik</w:t>
      </w:r>
      <w:r w:rsidR="00FE7392">
        <w:rPr>
          <w:rFonts w:hAnsi="Times New Roman" w:ascii="Times New Roman"/>
          <w:sz w:val="24"/>
        </w:rPr>
        <w:t>a</w:t>
      </w:r>
      <w:r w:rsidR="00F3253D">
        <w:rPr>
          <w:rFonts w:hAnsi="Times New Roman" w:ascii="Times New Roman"/>
          <w:sz w:val="24"/>
        </w:rPr>
        <w:t xml:space="preserve"> Davor Miličić, osporena tražbina u iznosu od 541.228,89 kn, pod rednim brojem 100, vjerovnik Dušan Palada, osporena tražbina u iznosu od 210.817,37 kn, pod rednim brojem 106 vjerovnik Proenergy d.o.o., osporena tražbina u iznosu od 44.037,50 kn, pod rednim brojem 116, vjerovnik Ivan Senjanin, osporena tražbina u iznosu od 51.103,32 kn, pod rednim brojem 138, vjerovnik Tonći Vrdoljak, osporena tražbina u iznosu od 214.151,73 kn, pod rednim brojem 141, vjerovnik Zagrebačka banka d.d., osporena tražbina u iznosu od 510.968.705,11 kn</w:t>
      </w:r>
      <w:r w:rsidR="00645CDF">
        <w:rPr>
          <w:rFonts w:hAnsi="Times New Roman" w:ascii="Times New Roman"/>
          <w:sz w:val="24"/>
        </w:rPr>
        <w:t>, ovdje se radi o prijavi tražbine Jugobanke d.d., Glavne filijale Split.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87FC7" w:rsidP="00A87FC7" w:rsidR="00A87FC7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kako nitko od vjerovnika nije osporio tražbinu drugom vjerovniku, prijavljenu po vjerovniku ili navedenu u prijedlogu dužnika za otvaranje predstečajnog postupka.  </w:t>
      </w:r>
    </w:p>
    <w:p w:rsidRDefault="00A87FC7" w:rsidP="00A87FC7" w:rsidR="00A87FC7">
      <w:pPr>
        <w:pStyle w:val="Bezproreda"/>
        <w:ind w:firstLine="360"/>
        <w:rPr>
          <w:rFonts w:hAnsi="Times New Roman" w:ascii="Times New Roman"/>
          <w:sz w:val="24"/>
        </w:rPr>
      </w:pPr>
    </w:p>
    <w:p w:rsidRDefault="00A87FC7" w:rsidP="00A87FC7" w:rsidR="00A87FC7">
      <w:pPr>
        <w:pStyle w:val="Bezproreda"/>
        <w:ind w:firstLine="36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Pristupa se utvrđivanju prijavljenih tražbina od strane vjerovnika i to kako slijedi:</w:t>
      </w:r>
    </w:p>
    <w:p w:rsidRDefault="00A87FC7" w:rsidP="00A87FC7" w:rsidR="00A87FC7">
      <w:pPr>
        <w:pStyle w:val="Bezproreda"/>
        <w:rPr>
          <w:rFonts w:hAnsi="Times New Roman" w:ascii="Times New Roman"/>
          <w:sz w:val="24"/>
        </w:rPr>
      </w:pPr>
    </w:p>
    <w:p w:rsidRDefault="0088768F" w:rsidP="0088768F" w:rsidR="0088768F">
      <w:pPr>
        <w:pStyle w:val="Odlomakpopisa"/>
        <w:numPr>
          <w:ilvl w:val="0"/>
          <w:numId w:val="3"/>
        </w:numPr>
        <w:contextualSpacing/>
      </w:pPr>
      <w:r w:rsidRPr="0088768F">
        <w:rPr>
          <w:rFonts w:eastAsia="Times New Roman"/>
          <w:lang w:eastAsia="hr-HR"/>
        </w:rPr>
        <w:t>A1 Hrvatska društvo s ograničenom odgovornošću za usluge javnih telekomunikacija, OIB: 29524210204, Vrtni put 1, 10000 Zagreb,</w:t>
      </w:r>
      <w:r>
        <w:t xml:space="preserve">  prijavio je tražbinu u iznosu od </w:t>
      </w:r>
      <w:r w:rsidR="009E0BA8" w:rsidRPr="009E0BA8">
        <w:rPr>
          <w:rFonts w:eastAsia="Times New Roman"/>
          <w:lang w:eastAsia="hr-HR"/>
        </w:rPr>
        <w:t>387.790,12 kn</w:t>
      </w:r>
      <w:r>
        <w:t>, a u prijedlogu za otvaranje predstečajnog postupka za navedenog vjerovnika navedena je tražbina u iznosu od</w:t>
      </w:r>
      <w:r w:rsidR="009E0BA8">
        <w:t xml:space="preserve"> </w:t>
      </w:r>
      <w:r w:rsidR="009E0BA8" w:rsidRPr="009E0BA8">
        <w:rPr>
          <w:rFonts w:eastAsia="Times New Roman"/>
          <w:lang w:eastAsia="hr-HR"/>
        </w:rPr>
        <w:t>336.733,00</w:t>
      </w:r>
      <w:r w:rsidR="009E0BA8" w:rsidRPr="0088768F">
        <w:t xml:space="preserve"> kuna</w:t>
      </w:r>
      <w:r>
        <w:t>. Tražbina u prijavljenom iznosu  priznata u cijelosti pa se smatra utvrđenom u iznosu od</w:t>
      </w:r>
      <w:r w:rsidR="009E0BA8">
        <w:t xml:space="preserve"> </w:t>
      </w:r>
      <w:r w:rsidR="009E0BA8" w:rsidRPr="009E0BA8">
        <w:rPr>
          <w:rFonts w:eastAsia="Times New Roman"/>
          <w:lang w:eastAsia="hr-HR"/>
        </w:rPr>
        <w:t xml:space="preserve">387.790,12 </w:t>
      </w:r>
      <w:r>
        <w:t>kuna.</w:t>
      </w:r>
    </w:p>
    <w:p w:rsidRDefault="00CD6C1E" w:rsidP="009E0BA8" w:rsidR="009E0BA8" w:rsidRPr="00062983">
      <w:pPr>
        <w:pStyle w:val="Odlomakpopisa"/>
        <w:numPr>
          <w:ilvl w:val="0"/>
          <w:numId w:val="3"/>
        </w:numPr>
        <w:contextualSpacing/>
      </w:pPr>
      <w:r w:rsidRPr="00062983">
        <w:rPr>
          <w:rFonts w:eastAsia="Times New Roman"/>
          <w:lang w:eastAsia="hr-HR"/>
        </w:rPr>
        <w:t>ADRIADIESEL dioničko društvo za proizvodnju diesel motora i opreme za energetska i tehnološka postrojenja</w:t>
      </w:r>
      <w:r w:rsidR="009E0BA8" w:rsidRPr="00062983">
        <w:rPr>
          <w:rFonts w:eastAsia="Times New Roman"/>
          <w:lang w:eastAsia="hr-HR"/>
        </w:rPr>
        <w:t>,</w:t>
      </w:r>
      <w:r w:rsidR="009E0BA8" w:rsidRPr="00062983">
        <w:t xml:space="preserve"> </w:t>
      </w:r>
      <w:r w:rsidRPr="00062983">
        <w:t xml:space="preserve">OIB: </w:t>
      </w:r>
      <w:r w:rsidRPr="00062983">
        <w:rPr>
          <w:rFonts w:eastAsia="Times New Roman"/>
          <w:lang w:eastAsia="hr-HR"/>
        </w:rPr>
        <w:t>39535117137, Mala Švarča 155, 47000 Karlovac,</w:t>
      </w:r>
      <w:r w:rsidR="009E0BA8" w:rsidRPr="00062983">
        <w:t xml:space="preserve"> </w:t>
      </w:r>
      <w:r w:rsidR="00062983" w:rsidRPr="00062983">
        <w:t xml:space="preserve">nije </w:t>
      </w:r>
      <w:r w:rsidR="009E0BA8" w:rsidRPr="00062983">
        <w:t xml:space="preserve">prijavio  tražbinu, a u prijedlogu za otvaranje predstečajnog postupka za navedenog vjerovnika navedena je tražbina u iznosu od </w:t>
      </w:r>
      <w:r w:rsidRPr="00062983">
        <w:rPr>
          <w:rFonts w:eastAsia="Times New Roman"/>
          <w:lang w:eastAsia="hr-HR"/>
        </w:rPr>
        <w:t xml:space="preserve">770,00 </w:t>
      </w:r>
      <w:r w:rsidR="009E0BA8" w:rsidRPr="00062983">
        <w:t xml:space="preserve">kuna. Tražbina u prijavljenom iznosu  priznata u cijelosti pa se smatra utvrđenom u iznosu od </w:t>
      </w:r>
      <w:r w:rsidRPr="00062983">
        <w:rPr>
          <w:rFonts w:eastAsia="Times New Roman"/>
          <w:lang w:eastAsia="hr-HR"/>
        </w:rPr>
        <w:t xml:space="preserve">770,00 </w:t>
      </w:r>
      <w:r w:rsidR="009E0BA8" w:rsidRPr="00062983">
        <w:t>kuna.</w:t>
      </w:r>
    </w:p>
    <w:p w:rsidRDefault="00062983" w:rsidP="00F97234" w:rsidR="00062983" w:rsidRPr="00F97234">
      <w:pPr>
        <w:pStyle w:val="Odlomakpopisa"/>
        <w:numPr>
          <w:ilvl w:val="0"/>
          <w:numId w:val="3"/>
        </w:numPr>
      </w:pPr>
      <w:r w:rsidRPr="00F97234">
        <w:rPr>
          <w:rFonts w:eastAsia="Times New Roman"/>
          <w:lang w:eastAsia="hr-HR"/>
        </w:rPr>
        <w:t>ADUT, d.o.o. za održavanje i proizvodnju elektroničke opreme i uređaja,</w:t>
      </w:r>
      <w:r w:rsidRPr="00F97234">
        <w:t xml:space="preserve"> OIB: </w:t>
      </w:r>
      <w:r w:rsidRPr="00F97234">
        <w:rPr>
          <w:rFonts w:eastAsia="Times New Roman"/>
          <w:lang w:eastAsia="hr-HR"/>
        </w:rPr>
        <w:t xml:space="preserve">54489298857, </w:t>
      </w:r>
      <w:r w:rsidR="00F97234" w:rsidRPr="00F97234">
        <w:rPr>
          <w:rFonts w:eastAsia="Times New Roman"/>
          <w:lang w:eastAsia="hr-HR"/>
        </w:rPr>
        <w:t>Katalinićev Prilaz 6, 21000 Split,</w:t>
      </w:r>
      <w:r w:rsidRPr="00F97234">
        <w:t xml:space="preserve"> nije prijavio  tražbinu, a u prijedlogu za otvaranje predstečajnog postupka za navedenog vjerovnika navedena je tražbina u iznosu od </w:t>
      </w:r>
      <w:r w:rsidR="00F97234" w:rsidRPr="00F97234">
        <w:rPr>
          <w:rFonts w:eastAsia="Times New Roman"/>
          <w:lang w:eastAsia="hr-HR"/>
        </w:rPr>
        <w:t xml:space="preserve">709,00 </w:t>
      </w:r>
      <w:r w:rsidRPr="00F97234">
        <w:t xml:space="preserve">kuna. Tražbina u prijavljenom iznosu  priznata u cijelosti pa se smatra utvrđenom u iznosu od </w:t>
      </w:r>
      <w:r w:rsidR="00F97234" w:rsidRPr="00F97234">
        <w:rPr>
          <w:rFonts w:eastAsia="Times New Roman"/>
          <w:lang w:eastAsia="hr-HR"/>
        </w:rPr>
        <w:t xml:space="preserve">709,00 </w:t>
      </w:r>
      <w:r w:rsidRPr="00F97234">
        <w:t>kuna.</w:t>
      </w:r>
    </w:p>
    <w:p w:rsidRDefault="00F97234" w:rsidP="00F97234" w:rsidR="00F97234" w:rsidRPr="00F97234">
      <w:pPr>
        <w:pStyle w:val="Odlomakpopisa"/>
        <w:numPr>
          <w:ilvl w:val="0"/>
          <w:numId w:val="3"/>
        </w:numPr>
      </w:pPr>
      <w:r w:rsidRPr="00F97234">
        <w:rPr>
          <w:rFonts w:eastAsia="Times New Roman"/>
          <w:lang w:eastAsia="hr-HR"/>
        </w:rPr>
        <w:t>AGENCIJA ZA PROSTORE UGROŽENE EKSPLOZIVNOM ATMOSFEROM,</w:t>
      </w:r>
      <w:r w:rsidRPr="00F97234">
        <w:t xml:space="preserve"> OIB: </w:t>
      </w:r>
      <w:r w:rsidRPr="00F97234">
        <w:rPr>
          <w:rFonts w:eastAsia="Times New Roman"/>
          <w:lang w:eastAsia="hr-HR"/>
        </w:rPr>
        <w:t>60281851369, Industrijska 25, 10431 Sveta Nedelja,</w:t>
      </w:r>
      <w:r w:rsidRPr="00F97234">
        <w:t xml:space="preserve"> nije prijavio  tražbinu, a u prijedlogu za otvaranje predstečajnog postupka za navedenog vjerovnika navedena je tražbina u iznosu od </w:t>
      </w:r>
      <w:r w:rsidRPr="00F97234">
        <w:rPr>
          <w:rFonts w:eastAsia="Times New Roman"/>
          <w:lang w:eastAsia="hr-HR"/>
        </w:rPr>
        <w:t xml:space="preserve">19.238,00 </w:t>
      </w:r>
      <w:r w:rsidRPr="00F97234">
        <w:t xml:space="preserve">kuna. Tražbina u prijavljenom iznosu  priznata u cijelosti pa se smatra utvrđenom u iznosu od </w:t>
      </w:r>
      <w:r w:rsidRPr="00F97234">
        <w:rPr>
          <w:rFonts w:eastAsia="Times New Roman"/>
          <w:lang w:eastAsia="hr-HR"/>
        </w:rPr>
        <w:t xml:space="preserve">19.238,00 </w:t>
      </w:r>
      <w:r w:rsidRPr="00F97234">
        <w:t>kuna.</w:t>
      </w:r>
    </w:p>
    <w:p w:rsidRDefault="003D3C19" w:rsidP="00742010" w:rsidR="00742010" w:rsidRPr="003D3C19">
      <w:pPr>
        <w:pStyle w:val="Odlomakpopisa"/>
        <w:numPr>
          <w:ilvl w:val="0"/>
          <w:numId w:val="3"/>
        </w:numPr>
        <w:contextualSpacing/>
      </w:pPr>
      <w:r w:rsidRPr="003D3C19">
        <w:rPr>
          <w:rFonts w:eastAsia="Times New Roman"/>
          <w:lang w:eastAsia="hr-HR"/>
        </w:rPr>
        <w:t>ATESTI I PROCJENE d.o.o. za zaštitu na radu, zaštitu od požara i zaštitu okoliša</w:t>
      </w:r>
      <w:r w:rsidR="00742010" w:rsidRPr="003D3C19">
        <w:rPr>
          <w:rFonts w:eastAsia="Times New Roman"/>
          <w:lang w:eastAsia="hr-HR"/>
        </w:rPr>
        <w:t xml:space="preserve">, </w:t>
      </w:r>
      <w:r w:rsidRPr="003D3C19">
        <w:t xml:space="preserve">OIB: </w:t>
      </w:r>
      <w:r w:rsidRPr="003D3C19">
        <w:rPr>
          <w:rFonts w:eastAsia="Times New Roman"/>
          <w:lang w:eastAsia="hr-HR"/>
        </w:rPr>
        <w:t>31825851448,</w:t>
      </w:r>
      <w:r w:rsidRPr="003D3C19">
        <w:t xml:space="preserve"> </w:t>
      </w:r>
      <w:r w:rsidRPr="003D3C19">
        <w:rPr>
          <w:rFonts w:eastAsia="Times New Roman"/>
          <w:lang w:eastAsia="hr-HR"/>
        </w:rPr>
        <w:t>Uskočka 1, 21217 Kaštel Novi,</w:t>
      </w:r>
      <w:r w:rsidR="00742010" w:rsidRPr="003D3C19">
        <w:t xml:space="preserve"> prijavio je tražbinu u iznosu od </w:t>
      </w:r>
      <w:r w:rsidRPr="003D3C19">
        <w:rPr>
          <w:rFonts w:eastAsia="Times New Roman"/>
          <w:lang w:eastAsia="hr-HR"/>
        </w:rPr>
        <w:t xml:space="preserve">11.492,39 </w:t>
      </w:r>
      <w:r w:rsidR="00742010" w:rsidRPr="003D3C19">
        <w:rPr>
          <w:rFonts w:eastAsia="Times New Roman"/>
          <w:lang w:eastAsia="hr-HR"/>
        </w:rPr>
        <w:t>kn</w:t>
      </w:r>
      <w:r w:rsidR="00742010" w:rsidRPr="003D3C19">
        <w:t xml:space="preserve">, a u prijedlogu za otvaranje predstečajnog postupka za navedenog vjerovnika navedena je tražbina u iznosu od </w:t>
      </w:r>
      <w:r w:rsidRPr="003D3C19">
        <w:rPr>
          <w:rFonts w:eastAsia="Times New Roman"/>
          <w:lang w:eastAsia="hr-HR"/>
        </w:rPr>
        <w:t xml:space="preserve">10.373,00 </w:t>
      </w:r>
      <w:r w:rsidR="00742010" w:rsidRPr="003D3C19">
        <w:t xml:space="preserve">kuna. Tražbina u prijavljenom iznosu  priznata u cijelosti pa se smatra utvrđenom u iznosu od </w:t>
      </w:r>
      <w:r w:rsidRPr="003D3C19">
        <w:rPr>
          <w:rFonts w:eastAsia="Times New Roman"/>
          <w:lang w:eastAsia="hr-HR"/>
        </w:rPr>
        <w:t xml:space="preserve">11.492,39 </w:t>
      </w:r>
      <w:r w:rsidR="00742010" w:rsidRPr="003D3C19">
        <w:t>kuna.</w:t>
      </w:r>
    </w:p>
    <w:p w:rsidRDefault="003D3C19" w:rsidP="0052064D" w:rsidR="0052064D" w:rsidRPr="005157EC">
      <w:pPr>
        <w:pStyle w:val="Odlomakpopisa"/>
        <w:numPr>
          <w:ilvl w:val="0"/>
          <w:numId w:val="3"/>
        </w:numPr>
      </w:pPr>
      <w:r w:rsidRPr="00206204">
        <w:rPr>
          <w:rFonts w:eastAsia="Times New Roman"/>
          <w:lang w:eastAsia="hr-HR"/>
        </w:rPr>
        <w:t>BANKO društvo za proizvodnju i montažu elektrometalnih konstrukcija i opreme, trgovinu i usluge d.o.o.,</w:t>
      </w:r>
      <w:r w:rsidRPr="00206204">
        <w:t xml:space="preserve"> OIB:</w:t>
      </w:r>
      <w:r w:rsidR="00206204" w:rsidRPr="00206204">
        <w:t xml:space="preserve"> </w:t>
      </w:r>
      <w:r w:rsidR="00206204" w:rsidRPr="00206204">
        <w:rPr>
          <w:rFonts w:eastAsia="Times New Roman"/>
          <w:lang w:eastAsia="hr-HR"/>
        </w:rPr>
        <w:t xml:space="preserve">65237440797, </w:t>
      </w:r>
      <w:r w:rsidRPr="00206204">
        <w:rPr>
          <w:rFonts w:eastAsia="Times New Roman"/>
          <w:lang w:eastAsia="hr-HR"/>
        </w:rPr>
        <w:t xml:space="preserve"> </w:t>
      </w:r>
      <w:r w:rsidR="00206204" w:rsidRPr="00206204">
        <w:rPr>
          <w:rFonts w:eastAsia="Times New Roman"/>
          <w:lang w:eastAsia="hr-HR"/>
        </w:rPr>
        <w:t>Dubrovačka 19, 21000 Split</w:t>
      </w:r>
      <w:r w:rsidRPr="00206204">
        <w:rPr>
          <w:rFonts w:eastAsia="Times New Roman"/>
          <w:lang w:eastAsia="hr-HR"/>
        </w:rPr>
        <w:t>,</w:t>
      </w:r>
      <w:r w:rsidRPr="00206204">
        <w:t xml:space="preserve"> nije prijavio  tražbinu, a u prijedlogu za otvaranje predstečajnog postupka za navedenog vjerovnika navedena je tražbina u iznosu od </w:t>
      </w:r>
      <w:r w:rsidR="00206204" w:rsidRPr="00206204">
        <w:rPr>
          <w:rFonts w:eastAsia="Times New Roman"/>
          <w:lang w:eastAsia="hr-HR"/>
        </w:rPr>
        <w:t xml:space="preserve">240,00 </w:t>
      </w:r>
      <w:r w:rsidRPr="00206204">
        <w:t xml:space="preserve">kuna. Tražbina u prijavljenom iznosu  priznata u cijelosti pa se smatra utvrđenom u iznosu od </w:t>
      </w:r>
      <w:r w:rsidR="00206204" w:rsidRPr="00206204">
        <w:rPr>
          <w:rFonts w:eastAsia="Times New Roman"/>
          <w:lang w:eastAsia="hr-HR"/>
        </w:rPr>
        <w:t xml:space="preserve">240,00 </w:t>
      </w:r>
      <w:r w:rsidRPr="00206204">
        <w:t>kuna.</w:t>
      </w:r>
      <w:r w:rsidR="00206204" w:rsidRPr="00206204">
        <w:t xml:space="preserve"> </w:t>
      </w:r>
    </w:p>
    <w:p w:rsidRDefault="0052064D" w:rsidP="005157EC" w:rsidR="005157EC" w:rsidRPr="005157EC">
      <w:pPr>
        <w:pStyle w:val="Odlomakpopisa"/>
        <w:numPr>
          <w:ilvl w:val="0"/>
          <w:numId w:val="3"/>
        </w:numPr>
        <w:contextualSpacing/>
      </w:pPr>
      <w:r w:rsidRPr="005157EC">
        <w:rPr>
          <w:rFonts w:eastAsia="Times New Roman"/>
          <w:lang w:eastAsia="hr-HR"/>
        </w:rPr>
        <w:t xml:space="preserve">BASIC d.o.o. za trgovinu i usluge, </w:t>
      </w:r>
      <w:r w:rsidR="00206204" w:rsidRPr="005157EC">
        <w:t>OIB:</w:t>
      </w:r>
      <w:r w:rsidRPr="005157EC">
        <w:t xml:space="preserve"> </w:t>
      </w:r>
      <w:r w:rsidRPr="005157EC">
        <w:rPr>
          <w:rFonts w:eastAsia="Times New Roman"/>
          <w:lang w:eastAsia="hr-HR"/>
        </w:rPr>
        <w:t>52072753291</w:t>
      </w:r>
      <w:r w:rsidR="00206204" w:rsidRPr="005157EC">
        <w:rPr>
          <w:rFonts w:eastAsia="Times New Roman"/>
          <w:lang w:eastAsia="hr-HR"/>
        </w:rPr>
        <w:t>,</w:t>
      </w:r>
      <w:r w:rsidR="00206204" w:rsidRPr="005157EC">
        <w:t xml:space="preserve"> </w:t>
      </w:r>
      <w:r w:rsidRPr="005157EC">
        <w:rPr>
          <w:rFonts w:eastAsia="Times New Roman"/>
          <w:lang w:eastAsia="hr-HR"/>
        </w:rPr>
        <w:t>Bjelovarska Ulica 1, 21000 Split</w:t>
      </w:r>
      <w:r w:rsidR="00206204" w:rsidRPr="005157EC">
        <w:rPr>
          <w:rFonts w:eastAsia="Times New Roman"/>
          <w:lang w:eastAsia="hr-HR"/>
        </w:rPr>
        <w:t>,</w:t>
      </w:r>
      <w:r w:rsidR="00206204" w:rsidRPr="005157EC">
        <w:t xml:space="preserve"> prijavio je tražbinu u iznosu od</w:t>
      </w:r>
      <w:r w:rsidRPr="005157EC">
        <w:t xml:space="preserve"> </w:t>
      </w:r>
      <w:r w:rsidRPr="005157EC">
        <w:rPr>
          <w:rFonts w:eastAsia="Times New Roman"/>
          <w:lang w:eastAsia="hr-HR"/>
        </w:rPr>
        <w:t>35.106,99</w:t>
      </w:r>
      <w:r w:rsidRPr="005157EC">
        <w:t xml:space="preserve"> </w:t>
      </w:r>
      <w:r w:rsidR="00206204" w:rsidRPr="005157EC">
        <w:t xml:space="preserve"> </w:t>
      </w:r>
      <w:r w:rsidR="00206204" w:rsidRPr="005157EC">
        <w:rPr>
          <w:rFonts w:eastAsia="Times New Roman"/>
          <w:lang w:eastAsia="hr-HR"/>
        </w:rPr>
        <w:t>kn</w:t>
      </w:r>
      <w:r w:rsidR="00206204" w:rsidRPr="005157EC">
        <w:t>, a u prijedlogu za otvaranje predstečajnog postupka za navedenog vjerovnika navedena je tražbina u iznosu od</w:t>
      </w:r>
      <w:r w:rsidRPr="005157EC">
        <w:t xml:space="preserve"> </w:t>
      </w:r>
      <w:r w:rsidRPr="005157EC">
        <w:rPr>
          <w:rFonts w:eastAsia="Times New Roman"/>
          <w:lang w:eastAsia="hr-HR"/>
        </w:rPr>
        <w:t xml:space="preserve">35.107,00 </w:t>
      </w:r>
      <w:r w:rsidR="00206204" w:rsidRPr="005157EC">
        <w:t xml:space="preserve"> kuna. Tražbina u prijavljenom iznosu  priznata u cijelosti pa se smatra utvrđenom u iznosu od </w:t>
      </w:r>
      <w:r w:rsidRPr="005157EC">
        <w:rPr>
          <w:rFonts w:eastAsia="Times New Roman"/>
          <w:lang w:eastAsia="hr-HR"/>
        </w:rPr>
        <w:t>35.106,99</w:t>
      </w:r>
      <w:r w:rsidRPr="005157EC">
        <w:t xml:space="preserve"> </w:t>
      </w:r>
      <w:r w:rsidR="00206204" w:rsidRPr="005157EC">
        <w:t>kuna.</w:t>
      </w:r>
    </w:p>
    <w:p w:rsidRDefault="005157EC" w:rsidP="005157EC" w:rsidR="005157EC" w:rsidRPr="005157EC">
      <w:pPr>
        <w:pStyle w:val="Odlomakpopisa"/>
        <w:numPr>
          <w:ilvl w:val="0"/>
          <w:numId w:val="3"/>
        </w:numPr>
      </w:pPr>
      <w:r w:rsidRPr="005157EC">
        <w:rPr>
          <w:rFonts w:eastAsia="Times New Roman"/>
          <w:lang w:eastAsia="hr-HR"/>
        </w:rPr>
        <w:t>KLEMENT BAŠIĆ,</w:t>
      </w:r>
      <w:r w:rsidRPr="005157EC">
        <w:t xml:space="preserve"> OIB: </w:t>
      </w:r>
      <w:r w:rsidRPr="005157EC">
        <w:rPr>
          <w:rFonts w:eastAsia="Times New Roman"/>
          <w:lang w:eastAsia="hr-HR"/>
        </w:rPr>
        <w:t>99344121681,  JOSIPA JOVIĆA 26, 21000 SPLIT, ,</w:t>
      </w:r>
      <w:r w:rsidRPr="005157EC">
        <w:t xml:space="preserve"> nije prijavio  tražbinu, a u prijedlogu za otvaranje predstečajnog postupka za navedenog vjerovnika navedena je tražbina u iznosu od </w:t>
      </w:r>
      <w:r w:rsidRPr="005157EC">
        <w:rPr>
          <w:rFonts w:eastAsia="Times New Roman"/>
          <w:lang w:eastAsia="hr-HR"/>
        </w:rPr>
        <w:t xml:space="preserve">17.500,00 </w:t>
      </w:r>
      <w:r w:rsidRPr="005157EC">
        <w:t xml:space="preserve">kuna. Tražbina u prijavljenom iznosu  priznata u cijelosti pa se smatra utvrđenom u iznosu od </w:t>
      </w:r>
      <w:r w:rsidRPr="005157EC">
        <w:rPr>
          <w:rFonts w:eastAsia="Times New Roman"/>
          <w:lang w:eastAsia="hr-HR"/>
        </w:rPr>
        <w:t xml:space="preserve">17.500,00 </w:t>
      </w:r>
      <w:r w:rsidRPr="005157EC">
        <w:t xml:space="preserve">kuna. </w:t>
      </w:r>
    </w:p>
    <w:p w:rsidRDefault="0076208F" w:rsidP="0076208F" w:rsidR="0076208F" w:rsidRPr="0076208F">
      <w:pPr>
        <w:pStyle w:val="Odlomakpopisa"/>
        <w:numPr>
          <w:ilvl w:val="0"/>
          <w:numId w:val="3"/>
        </w:numPr>
        <w:contextualSpacing/>
      </w:pPr>
      <w:r w:rsidRPr="0076208F">
        <w:rPr>
          <w:rFonts w:eastAsia="Times New Roman"/>
          <w:lang w:eastAsia="hr-HR"/>
        </w:rPr>
        <w:t>BEZMALINOVIC Legal Ways B.V,</w:t>
      </w:r>
      <w:r w:rsidRPr="0076208F">
        <w:t xml:space="preserve"> </w:t>
      </w:r>
      <w:r w:rsidRPr="0076208F">
        <w:rPr>
          <w:rFonts w:eastAsia="Times New Roman"/>
          <w:lang w:eastAsia="hr-HR"/>
        </w:rPr>
        <w:t>Heemraadssungel 105, 3022 LB Rotterdam,</w:t>
      </w:r>
      <w:r w:rsidRPr="0076208F">
        <w:t xml:space="preserve"> prijavio je tražbinu u iznosu od </w:t>
      </w:r>
      <w:r w:rsidRPr="0076208F">
        <w:rPr>
          <w:rFonts w:eastAsia="Times New Roman"/>
          <w:lang w:eastAsia="hr-HR"/>
        </w:rPr>
        <w:t>941.122,73 kn</w:t>
      </w:r>
      <w:r w:rsidRPr="0076208F">
        <w:t xml:space="preserve">, a u prijedlogu za otvaranje predstečajnog postupka za navedenog vjerovnika navedena je tražbina u iznosu od 0 kuna. Tražbina u prijavljenom iznosu  priznata u cijelosti pa se smatra utvrđenom u iznosu od </w:t>
      </w:r>
      <w:r w:rsidRPr="0076208F">
        <w:rPr>
          <w:rFonts w:eastAsia="Times New Roman"/>
          <w:lang w:eastAsia="hr-HR"/>
        </w:rPr>
        <w:t xml:space="preserve">941.122,73 </w:t>
      </w:r>
      <w:r w:rsidRPr="0076208F">
        <w:t>kuna.</w:t>
      </w:r>
    </w:p>
    <w:p w:rsidRDefault="00B2036D" w:rsidP="00B2036D" w:rsidR="00B2036D" w:rsidRPr="00B2036D">
      <w:pPr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76208F" w:rsidP="00B2036D" w:rsidR="0076208F" w:rsidRPr="00B2036D">
      <w:pPr>
        <w:pStyle w:val="Odlomakpopisa"/>
        <w:numPr>
          <w:ilvl w:val="0"/>
          <w:numId w:val="3"/>
        </w:numPr>
      </w:pPr>
      <w:r w:rsidRPr="00B2036D">
        <w:rPr>
          <w:rFonts w:eastAsia="Times New Roman"/>
          <w:lang w:eastAsia="hr-HR"/>
        </w:rPr>
        <w:t>BEZMALINOVIĆ LEGAL WAYS B.V., HEEMRAADSSINGEL 105, 3022 CB ROTTERDAM</w:t>
      </w:r>
      <w:r w:rsidR="00B2036D" w:rsidRPr="00B2036D">
        <w:rPr>
          <w:rFonts w:eastAsia="Times New Roman"/>
          <w:lang w:eastAsia="hr-HR"/>
        </w:rPr>
        <w:t xml:space="preserve">, </w:t>
      </w:r>
      <w:r w:rsidRPr="00B2036D">
        <w:t xml:space="preserve"> nije prijavio  tražbinu, a u prijedlogu za otvaranje predstečajnog postupka za navedenog vjerovnika navedena je tražbina u iznosu od </w:t>
      </w:r>
      <w:r w:rsidR="00B2036D" w:rsidRPr="00B2036D">
        <w:rPr>
          <w:rFonts w:eastAsia="Times New Roman"/>
          <w:lang w:eastAsia="hr-HR"/>
        </w:rPr>
        <w:t xml:space="preserve">277.892,00 </w:t>
      </w:r>
      <w:r w:rsidRPr="00B2036D">
        <w:t xml:space="preserve">kuna. Tražbina u prijavljenom iznosu  priznata u cijelosti pa se smatra utvrđenom u iznosu od </w:t>
      </w:r>
      <w:r w:rsidR="00B2036D" w:rsidRPr="00B2036D">
        <w:rPr>
          <w:rFonts w:eastAsia="Times New Roman"/>
          <w:lang w:eastAsia="hr-HR"/>
        </w:rPr>
        <w:t xml:space="preserve">277.892,00 </w:t>
      </w:r>
      <w:r w:rsidRPr="00B2036D">
        <w:t xml:space="preserve">kuna. </w:t>
      </w:r>
      <w:r w:rsidR="00645CDF">
        <w:t xml:space="preserve"> Sadržana i priznata u tražbini pod rednim brojem 9.</w:t>
      </w:r>
    </w:p>
    <w:p w:rsidRDefault="00993597" w:rsidP="00062983" w:rsidR="00062983" w:rsidRPr="006C2F34">
      <w:pPr>
        <w:pStyle w:val="Odlomakpopisa"/>
        <w:numPr>
          <w:ilvl w:val="0"/>
          <w:numId w:val="3"/>
        </w:numPr>
        <w:contextualSpacing/>
      </w:pPr>
      <w:r w:rsidRPr="00993597">
        <w:rPr>
          <w:rFonts w:eastAsia="Times New Roman"/>
          <w:lang w:eastAsia="hr-HR"/>
        </w:rPr>
        <w:t xml:space="preserve">BIONATURA BIDON VODE društvo s ograničenom odgovornošću za trgovinu i usluge, OIB: 34227393978, Rakitnica 3, 10000 Zagreb, </w:t>
      </w:r>
      <w:r w:rsidRPr="00993597">
        <w:t xml:space="preserve"> nije prijavio  tražbinu, a u prijedlogu za otvaranje predstečajnog postupka za navedenog vjerovnika navedena je tražbina u iznosu od </w:t>
      </w:r>
      <w:r w:rsidRPr="00993597">
        <w:rPr>
          <w:rFonts w:eastAsia="Times New Roman"/>
          <w:lang w:eastAsia="hr-HR"/>
        </w:rPr>
        <w:t xml:space="preserve">359,00 </w:t>
      </w:r>
      <w:r w:rsidRPr="00993597">
        <w:t xml:space="preserve">kuna. Tražbina u prijavljenom iznosu  priznata u cijelosti pa se smatra utvrđenom u iznosu od </w:t>
      </w:r>
      <w:r w:rsidRPr="00993597">
        <w:rPr>
          <w:rFonts w:eastAsia="Times New Roman"/>
          <w:lang w:eastAsia="hr-HR"/>
        </w:rPr>
        <w:t xml:space="preserve">359,00 </w:t>
      </w:r>
      <w:r w:rsidRPr="00993597">
        <w:t>kuna</w:t>
      </w:r>
    </w:p>
    <w:p w:rsidRDefault="006C2F34" w:rsidP="006C2F34" w:rsidR="006C2F34" w:rsidRPr="00F401FD">
      <w:pPr>
        <w:pStyle w:val="Odlomakpopisa"/>
        <w:numPr>
          <w:ilvl w:val="0"/>
          <w:numId w:val="3"/>
        </w:numPr>
        <w:contextualSpacing/>
      </w:pPr>
      <w:r w:rsidRPr="00F401FD">
        <w:rPr>
          <w:rFonts w:eastAsia="Times New Roman"/>
          <w:lang w:eastAsia="hr-HR"/>
        </w:rPr>
        <w:t>JAVNI BILJEŽNIK ŽELJENA BIUK, Matije Gupca 1/II, Trogir,</w:t>
      </w:r>
      <w:r w:rsidRPr="00F401FD">
        <w:t xml:space="preserve"> </w:t>
      </w:r>
      <w:r w:rsidR="00F401FD" w:rsidRPr="00F401FD">
        <w:t xml:space="preserve">OIB: </w:t>
      </w:r>
      <w:r w:rsidR="00F401FD" w:rsidRPr="00F401FD">
        <w:rPr>
          <w:rFonts w:eastAsia="Times New Roman"/>
          <w:lang w:eastAsia="hr-HR"/>
        </w:rPr>
        <w:t>29384376197</w:t>
      </w:r>
      <w:r w:rsidR="00F401FD" w:rsidRPr="00F401FD">
        <w:t xml:space="preserve">: </w:t>
      </w:r>
      <w:r w:rsidRPr="00F401FD">
        <w:t xml:space="preserve">prijavio je tražbinu u iznosu od </w:t>
      </w:r>
      <w:r w:rsidR="00F401FD" w:rsidRPr="00F401FD">
        <w:rPr>
          <w:rFonts w:eastAsia="Times New Roman"/>
          <w:lang w:eastAsia="hr-HR"/>
        </w:rPr>
        <w:t>19.308,75</w:t>
      </w:r>
      <w:r w:rsidRPr="00F401FD">
        <w:rPr>
          <w:rFonts w:eastAsia="Times New Roman"/>
          <w:lang w:eastAsia="hr-HR"/>
        </w:rPr>
        <w:t xml:space="preserve"> kn</w:t>
      </w:r>
      <w:r w:rsidRPr="00F401FD">
        <w:t xml:space="preserve">, a u prijedlogu za otvaranje predstečajnog postupka za navedenog vjerovnika navedena je tražbina u iznosu od </w:t>
      </w:r>
      <w:r w:rsidR="00F401FD" w:rsidRPr="00F401FD">
        <w:rPr>
          <w:rFonts w:eastAsia="Times New Roman"/>
          <w:lang w:eastAsia="hr-HR"/>
        </w:rPr>
        <w:t>16.049,00</w:t>
      </w:r>
      <w:r w:rsidRPr="00F401FD">
        <w:t xml:space="preserve"> kuna. Tražbina u prijavljenom iznosu  priznata u cijelosti pa se smatra utvrđenom u iznosu od </w:t>
      </w:r>
      <w:r w:rsidR="00F401FD" w:rsidRPr="00F401FD">
        <w:rPr>
          <w:rFonts w:eastAsia="Times New Roman"/>
          <w:lang w:eastAsia="hr-HR"/>
        </w:rPr>
        <w:t xml:space="preserve">19.308,75  </w:t>
      </w:r>
      <w:r w:rsidRPr="00F401FD">
        <w:t>kuna.</w:t>
      </w:r>
    </w:p>
    <w:p w:rsidRDefault="00F401FD" w:rsidP="00F401FD" w:rsidR="00F401FD" w:rsidRPr="008C19ED">
      <w:pPr>
        <w:pStyle w:val="Odlomakpopisa"/>
        <w:numPr>
          <w:ilvl w:val="0"/>
          <w:numId w:val="3"/>
        </w:numPr>
        <w:contextualSpacing/>
      </w:pPr>
      <w:r w:rsidRPr="008C19ED">
        <w:rPr>
          <w:rFonts w:eastAsia="Times New Roman"/>
          <w:lang w:eastAsia="hr-HR"/>
        </w:rPr>
        <w:t xml:space="preserve">BODEWES BEHEER B.V., P.O.BOX 100, 7940 AC MEPPEL, </w:t>
      </w:r>
      <w:r w:rsidRPr="008C19ED">
        <w:t xml:space="preserve"> nije prijavio  tražbinu, a u prijedlogu za otvaranje predstečajnog postupka za navedenog vjerovnika navedena je tražbina u iznosu od </w:t>
      </w:r>
      <w:r w:rsidR="008C19ED" w:rsidRPr="008C19ED">
        <w:rPr>
          <w:rFonts w:eastAsia="Times New Roman"/>
          <w:lang w:eastAsia="hr-HR"/>
        </w:rPr>
        <w:t xml:space="preserve">742.641,00 </w:t>
      </w:r>
      <w:r w:rsidRPr="008C19ED">
        <w:t xml:space="preserve">kuna. Tražbina u prijavljenom iznosu  priznata u cijelosti pa se smatra utvrđenom u iznosu od </w:t>
      </w:r>
      <w:r w:rsidR="008C19ED" w:rsidRPr="008C19ED">
        <w:rPr>
          <w:rFonts w:eastAsia="Times New Roman"/>
          <w:lang w:eastAsia="hr-HR"/>
        </w:rPr>
        <w:t xml:space="preserve">742.641,00 </w:t>
      </w:r>
      <w:r w:rsidRPr="008C19ED">
        <w:t>kuna</w:t>
      </w:r>
    </w:p>
    <w:p w:rsidRDefault="001F2C9E" w:rsidP="00A86B6A" w:rsidR="00A86B6A" w:rsidRPr="00A86B6A">
      <w:pPr>
        <w:pStyle w:val="Odlomakpopisa"/>
        <w:numPr>
          <w:ilvl w:val="0"/>
          <w:numId w:val="3"/>
        </w:numPr>
        <w:contextualSpacing/>
      </w:pPr>
      <w:r w:rsidRPr="000F72DF">
        <w:rPr>
          <w:rFonts w:eastAsia="Times New Roman"/>
          <w:lang w:eastAsia="hr-HR"/>
        </w:rPr>
        <w:t>BONUS OPINIO d.o.o. za usluge</w:t>
      </w:r>
      <w:r w:rsidR="008C19ED" w:rsidRPr="000F72DF">
        <w:rPr>
          <w:rFonts w:eastAsia="Times New Roman"/>
          <w:lang w:eastAsia="hr-HR"/>
        </w:rPr>
        <w:t>, OIB:</w:t>
      </w:r>
      <w:r w:rsidRPr="000F72DF">
        <w:rPr>
          <w:rFonts w:eastAsia="Times New Roman"/>
          <w:lang w:eastAsia="hr-HR"/>
        </w:rPr>
        <w:t xml:space="preserve"> </w:t>
      </w:r>
      <w:r w:rsidR="000F72DF" w:rsidRPr="000F72DF">
        <w:rPr>
          <w:rFonts w:eastAsia="Times New Roman"/>
          <w:lang w:eastAsia="hr-HR"/>
        </w:rPr>
        <w:t>27566638716</w:t>
      </w:r>
      <w:r w:rsidR="008C19ED" w:rsidRPr="000F72DF">
        <w:rPr>
          <w:rFonts w:eastAsia="Times New Roman"/>
          <w:lang w:eastAsia="hr-HR"/>
        </w:rPr>
        <w:t xml:space="preserve">, </w:t>
      </w:r>
      <w:r w:rsidR="000F72DF" w:rsidRPr="000F72DF">
        <w:rPr>
          <w:rFonts w:eastAsia="Times New Roman"/>
          <w:lang w:eastAsia="hr-HR"/>
        </w:rPr>
        <w:t>Mladena Fiolića 57, 10000 Zagreb</w:t>
      </w:r>
      <w:r w:rsidR="008C19ED" w:rsidRPr="000F72DF">
        <w:rPr>
          <w:rFonts w:eastAsia="Times New Roman"/>
          <w:lang w:eastAsia="hr-HR"/>
        </w:rPr>
        <w:t xml:space="preserve">, </w:t>
      </w:r>
      <w:r w:rsidR="008C19ED" w:rsidRPr="000F72DF">
        <w:t xml:space="preserve"> nije prijavio  tražbinu, a u prijedlogu za otvaranje predstečajnog postupka za navedenog vjerovnika navedena je tražbina u iznosu od </w:t>
      </w:r>
      <w:r w:rsidR="000F72DF" w:rsidRPr="000F72DF">
        <w:rPr>
          <w:rFonts w:eastAsia="Times New Roman"/>
          <w:lang w:eastAsia="hr-HR"/>
        </w:rPr>
        <w:t xml:space="preserve">375,00 </w:t>
      </w:r>
      <w:r w:rsidR="008C19ED" w:rsidRPr="000F72DF">
        <w:t xml:space="preserve">kuna. Tražbina u prijavljenom iznosu  priznata u cijelosti pa se smatra utvrđenom u iznosu od </w:t>
      </w:r>
      <w:r w:rsidR="000F72DF" w:rsidRPr="000F72DF">
        <w:rPr>
          <w:rFonts w:eastAsia="Times New Roman"/>
          <w:lang w:eastAsia="hr-HR"/>
        </w:rPr>
        <w:t xml:space="preserve">375,00 </w:t>
      </w:r>
      <w:r w:rsidR="008C19ED" w:rsidRPr="000F72DF">
        <w:t>kuna</w:t>
      </w:r>
    </w:p>
    <w:p w:rsidRDefault="00A86B6A" w:rsidP="000F72DF" w:rsidR="000F72DF" w:rsidRPr="00A86B6A">
      <w:pPr>
        <w:pStyle w:val="Odlomakpopisa"/>
        <w:numPr>
          <w:ilvl w:val="0"/>
          <w:numId w:val="3"/>
        </w:numPr>
        <w:contextualSpacing/>
      </w:pPr>
      <w:r w:rsidRPr="00A86B6A">
        <w:rPr>
          <w:rFonts w:eastAsia="Times New Roman"/>
          <w:lang w:eastAsia="hr-HR"/>
        </w:rPr>
        <w:t xml:space="preserve">SANJA BREZNI, vl., PUB, OBRT ZA POSLOVNO SAVJETOVANJE I KNJIGOVODSTVO, ZAGREB, KULMERSKA 4, </w:t>
      </w:r>
      <w:r w:rsidR="000F72DF" w:rsidRPr="00A86B6A">
        <w:rPr>
          <w:rFonts w:eastAsia="Times New Roman"/>
          <w:lang w:eastAsia="hr-HR"/>
        </w:rPr>
        <w:t xml:space="preserve"> OIB:</w:t>
      </w:r>
      <w:r w:rsidRPr="00A86B6A">
        <w:rPr>
          <w:rFonts w:eastAsia="Times New Roman"/>
          <w:lang w:eastAsia="hr-HR"/>
        </w:rPr>
        <w:t xml:space="preserve"> 99771639569</w:t>
      </w:r>
      <w:r w:rsidR="000F72DF" w:rsidRPr="00A86B6A">
        <w:rPr>
          <w:rFonts w:eastAsia="Times New Roman"/>
          <w:lang w:eastAsia="hr-HR"/>
        </w:rPr>
        <w:t xml:space="preserve">, </w:t>
      </w:r>
      <w:r w:rsidRPr="00A86B6A">
        <w:rPr>
          <w:rFonts w:eastAsia="Times New Roman"/>
          <w:lang w:eastAsia="hr-HR"/>
        </w:rPr>
        <w:t>KULMERSKA 4, 10000 ZAGREB</w:t>
      </w:r>
      <w:r w:rsidR="000F72DF" w:rsidRPr="00A86B6A">
        <w:rPr>
          <w:rFonts w:eastAsia="Times New Roman"/>
          <w:lang w:eastAsia="hr-HR"/>
        </w:rPr>
        <w:t xml:space="preserve">, </w:t>
      </w:r>
      <w:r w:rsidR="000F72DF" w:rsidRPr="00A86B6A">
        <w:t xml:space="preserve"> nije prijavio  tražbinu, a u prijedlogu za otvaranje predstečajnog postupka za navedenog vjerovnika navedena je tražbina u iznosu od </w:t>
      </w:r>
      <w:r w:rsidRPr="00A86B6A">
        <w:rPr>
          <w:rFonts w:eastAsia="Times New Roman"/>
          <w:lang w:eastAsia="hr-HR"/>
        </w:rPr>
        <w:t>4.375,00</w:t>
      </w:r>
      <w:r w:rsidR="000F72DF" w:rsidRPr="00A86B6A">
        <w:rPr>
          <w:rFonts w:eastAsia="Times New Roman"/>
          <w:lang w:eastAsia="hr-HR"/>
        </w:rPr>
        <w:t xml:space="preserve"> </w:t>
      </w:r>
      <w:r w:rsidR="000F72DF" w:rsidRPr="00A86B6A">
        <w:t xml:space="preserve">kuna. Tražbina u prijavljenom iznosu  priznata u cijelosti pa se smatra utvrđenom u iznosu od </w:t>
      </w:r>
      <w:r w:rsidRPr="00A86B6A">
        <w:rPr>
          <w:rFonts w:eastAsia="Times New Roman"/>
          <w:lang w:eastAsia="hr-HR"/>
        </w:rPr>
        <w:t xml:space="preserve">4.375,00 </w:t>
      </w:r>
      <w:r w:rsidR="000F72DF" w:rsidRPr="00A86B6A">
        <w:t>kuna</w:t>
      </w:r>
    </w:p>
    <w:p w:rsidRDefault="00A86B6A" w:rsidP="00A86B6A" w:rsidR="00A86B6A" w:rsidRPr="002B29EC">
      <w:pPr>
        <w:pStyle w:val="Odlomakpopisa"/>
        <w:numPr>
          <w:ilvl w:val="0"/>
          <w:numId w:val="3"/>
        </w:numPr>
        <w:contextualSpacing/>
      </w:pPr>
      <w:r w:rsidRPr="002B29EC">
        <w:rPr>
          <w:rFonts w:eastAsia="Times New Roman"/>
          <w:lang w:eastAsia="hr-HR"/>
        </w:rPr>
        <w:t xml:space="preserve">BRODOTROGIR - OUTFIT d.o.o.  za proizvodnju gotovih metalnih proizvoda, </w:t>
      </w:r>
      <w:r w:rsidRPr="002B29EC">
        <w:t xml:space="preserve">OIB: </w:t>
      </w:r>
      <w:r w:rsidR="002B29EC" w:rsidRPr="002B29EC">
        <w:rPr>
          <w:rFonts w:eastAsia="Times New Roman"/>
          <w:lang w:eastAsia="hr-HR"/>
        </w:rPr>
        <w:t xml:space="preserve">62738802292, Put Brodograditelja 16, 21220 Trogir, </w:t>
      </w:r>
      <w:r w:rsidRPr="002B29EC">
        <w:t xml:space="preserve">prijavio je tražbinu u iznosu od </w:t>
      </w:r>
      <w:r w:rsidR="002B29EC" w:rsidRPr="002B29EC">
        <w:rPr>
          <w:rFonts w:eastAsia="Times New Roman"/>
          <w:lang w:eastAsia="hr-HR"/>
        </w:rPr>
        <w:t xml:space="preserve">1.912.779,82 </w:t>
      </w:r>
      <w:r w:rsidRPr="002B29EC">
        <w:rPr>
          <w:rFonts w:eastAsia="Times New Roman"/>
          <w:lang w:eastAsia="hr-HR"/>
        </w:rPr>
        <w:t>kn</w:t>
      </w:r>
      <w:r w:rsidRPr="002B29EC">
        <w:t xml:space="preserve">, a u prijedlogu za otvaranje predstečajnog postupka za navedenog vjerovnika navedena je tražbina u iznosu od </w:t>
      </w:r>
      <w:r w:rsidR="002B29EC" w:rsidRPr="002B29EC">
        <w:rPr>
          <w:rFonts w:eastAsia="Times New Roman"/>
          <w:lang w:eastAsia="hr-HR"/>
        </w:rPr>
        <w:t xml:space="preserve">1.336.748,00 </w:t>
      </w:r>
      <w:r w:rsidRPr="002B29EC">
        <w:t xml:space="preserve">kuna. Tražbina u prijavljenom iznosu  priznata u cijelosti pa se smatra utvrđenom u iznosu od </w:t>
      </w:r>
      <w:r w:rsidR="002B29EC" w:rsidRPr="002B29EC">
        <w:rPr>
          <w:rFonts w:eastAsia="Times New Roman"/>
          <w:lang w:eastAsia="hr-HR"/>
        </w:rPr>
        <w:t xml:space="preserve">1.912.779,82 </w:t>
      </w:r>
      <w:r w:rsidRPr="002B29EC">
        <w:t>kuna.</w:t>
      </w:r>
    </w:p>
    <w:p w:rsidRDefault="002B29EC" w:rsidP="008408CE" w:rsidR="002B29EC">
      <w:pPr>
        <w:pStyle w:val="Odlomakpopisa"/>
        <w:numPr>
          <w:ilvl w:val="0"/>
          <w:numId w:val="3"/>
        </w:numPr>
      </w:pPr>
      <w:r w:rsidRPr="008408CE">
        <w:rPr>
          <w:rFonts w:eastAsia="Times New Roman"/>
          <w:lang w:eastAsia="hr-HR"/>
        </w:rPr>
        <w:t xml:space="preserve">BRODOTROGIR CRUISE  d.o.o. za  izgradnju i remont brodova, OIB: </w:t>
      </w:r>
      <w:r w:rsidR="00237E88" w:rsidRPr="008408CE">
        <w:rPr>
          <w:rFonts w:eastAsia="Times New Roman"/>
          <w:lang w:eastAsia="hr-HR"/>
        </w:rPr>
        <w:t>32173103730</w:t>
      </w:r>
      <w:r w:rsidRPr="008408CE">
        <w:rPr>
          <w:rFonts w:eastAsia="Times New Roman"/>
          <w:lang w:eastAsia="hr-HR"/>
        </w:rPr>
        <w:t xml:space="preserve">, </w:t>
      </w:r>
      <w:r w:rsidR="00237E88" w:rsidRPr="008408CE">
        <w:rPr>
          <w:rFonts w:eastAsia="Times New Roman"/>
          <w:lang w:eastAsia="hr-HR"/>
        </w:rPr>
        <w:t>Put brodograditelja 16, 21220 Trogir</w:t>
      </w:r>
      <w:r w:rsidRPr="008408CE">
        <w:rPr>
          <w:rFonts w:eastAsia="Times New Roman"/>
          <w:lang w:eastAsia="hr-HR"/>
        </w:rPr>
        <w:t xml:space="preserve">, </w:t>
      </w:r>
      <w:r w:rsidRPr="00237E88">
        <w:t xml:space="preserve"> nije prijavio  tražbinu, a u prijedlogu za otvaranje predstečajnog postupka za navedenog vjerovnika navedena je tražbina u iznosu od </w:t>
      </w:r>
      <w:r w:rsidR="00237E88" w:rsidRPr="008408CE">
        <w:rPr>
          <w:rFonts w:eastAsia="Times New Roman"/>
          <w:lang w:eastAsia="hr-HR"/>
        </w:rPr>
        <w:t>65.822,00</w:t>
      </w:r>
      <w:r w:rsidR="00237E88" w:rsidRPr="008408CE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237E88">
        <w:t xml:space="preserve">kuna. Tražbina u prijavljenom iznosu  priznata u cijelosti pa se smatra utvrđenom u iznosu od </w:t>
      </w:r>
      <w:r w:rsidR="008408CE" w:rsidRPr="008408CE">
        <w:rPr>
          <w:rFonts w:eastAsia="Times New Roman"/>
          <w:lang w:eastAsia="hr-HR"/>
        </w:rPr>
        <w:t>65.822,00</w:t>
      </w:r>
      <w:r w:rsidR="008408CE" w:rsidRPr="008408CE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237E88">
        <w:t>kuna</w:t>
      </w:r>
      <w:r w:rsidR="00237E88">
        <w:t>.</w:t>
      </w:r>
    </w:p>
    <w:p w:rsidRDefault="008408CE" w:rsidP="008408CE" w:rsidR="008408CE" w:rsidRPr="008408CE">
      <w:pPr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8408CE" w:rsidP="008408CE" w:rsidR="008408CE" w:rsidRPr="0029158F">
      <w:pPr>
        <w:pStyle w:val="Odlomakpopisa"/>
        <w:numPr>
          <w:ilvl w:val="0"/>
          <w:numId w:val="3"/>
        </w:numPr>
        <w:contextualSpacing/>
      </w:pPr>
      <w:r w:rsidRPr="0029158F">
        <w:rPr>
          <w:rFonts w:eastAsia="Times New Roman"/>
          <w:lang w:eastAsia="hr-HR"/>
        </w:rPr>
        <w:t>BUREAU VERITAS CROATIA, društvo s ograničenom odgovornošću za kontrolu, ispitivanje i nadzor</w:t>
      </w:r>
      <w:r w:rsidR="0029158F" w:rsidRPr="0029158F">
        <w:rPr>
          <w:rFonts w:eastAsia="Times New Roman"/>
          <w:lang w:eastAsia="hr-HR"/>
        </w:rPr>
        <w:t>, OIB: 82798532151</w:t>
      </w:r>
      <w:r w:rsidRPr="0029158F">
        <w:rPr>
          <w:rFonts w:eastAsia="Times New Roman"/>
          <w:lang w:eastAsia="hr-HR"/>
        </w:rPr>
        <w:t xml:space="preserve">, </w:t>
      </w:r>
      <w:r w:rsidR="0029158F" w:rsidRPr="0029158F">
        <w:rPr>
          <w:rFonts w:eastAsia="Times New Roman"/>
          <w:lang w:eastAsia="hr-HR"/>
        </w:rPr>
        <w:t>Ciottina 17A, 51000 Rijeka</w:t>
      </w:r>
      <w:r w:rsidRPr="0029158F">
        <w:rPr>
          <w:rFonts w:eastAsia="Times New Roman"/>
          <w:lang w:eastAsia="hr-HR"/>
        </w:rPr>
        <w:t xml:space="preserve">, </w:t>
      </w:r>
      <w:r w:rsidRPr="0029158F">
        <w:t xml:space="preserve">prijavio je tražbinu u iznosu od </w:t>
      </w:r>
      <w:r w:rsidR="0029158F" w:rsidRPr="0029158F">
        <w:rPr>
          <w:rFonts w:eastAsia="Times New Roman"/>
          <w:lang w:eastAsia="hr-HR"/>
        </w:rPr>
        <w:t xml:space="preserve">30.113,63 </w:t>
      </w:r>
      <w:r w:rsidRPr="0029158F">
        <w:rPr>
          <w:rFonts w:eastAsia="Times New Roman"/>
          <w:lang w:eastAsia="hr-HR"/>
        </w:rPr>
        <w:t>kn</w:t>
      </w:r>
      <w:r w:rsidRPr="0029158F">
        <w:t xml:space="preserve">, a u prijedlogu za otvaranje predstečajnog postupka za navedenog vjerovnika navedena je tražbina u iznosu od </w:t>
      </w:r>
      <w:r w:rsidR="0029158F" w:rsidRPr="0029158F">
        <w:rPr>
          <w:rFonts w:eastAsia="Times New Roman"/>
          <w:lang w:eastAsia="hr-HR"/>
        </w:rPr>
        <w:t xml:space="preserve">27.446,00 </w:t>
      </w:r>
      <w:r w:rsidRPr="0029158F">
        <w:t xml:space="preserve">kuna. Tražbina u prijavljenom iznosu  priznata u cijelosti pa se smatra utvrđenom u iznosu od </w:t>
      </w:r>
      <w:r w:rsidR="0029158F" w:rsidRPr="0029158F">
        <w:rPr>
          <w:rFonts w:eastAsia="Times New Roman"/>
          <w:lang w:eastAsia="hr-HR"/>
        </w:rPr>
        <w:t xml:space="preserve">30.113,63 </w:t>
      </w:r>
      <w:r w:rsidRPr="0029158F">
        <w:t>kuna.</w:t>
      </w:r>
    </w:p>
    <w:p w:rsidRDefault="0029158F" w:rsidP="00C65EF4" w:rsidR="0029158F" w:rsidRPr="0047393D">
      <w:pPr>
        <w:pStyle w:val="Odlomakpopisa"/>
        <w:numPr>
          <w:ilvl w:val="0"/>
          <w:numId w:val="3"/>
        </w:numPr>
      </w:pPr>
      <w:r w:rsidRPr="0047393D">
        <w:rPr>
          <w:rFonts w:eastAsia="Times New Roman"/>
          <w:lang w:eastAsia="hr-HR"/>
        </w:rPr>
        <w:t xml:space="preserve">ZORAN BUTIĆ, OIB: </w:t>
      </w:r>
      <w:r w:rsidR="00C65EF4" w:rsidRPr="0047393D">
        <w:rPr>
          <w:rFonts w:eastAsia="Times New Roman"/>
          <w:lang w:eastAsia="hr-HR"/>
        </w:rPr>
        <w:t>43711061443</w:t>
      </w:r>
      <w:r w:rsidRPr="0047393D">
        <w:rPr>
          <w:rFonts w:eastAsia="Times New Roman"/>
          <w:lang w:eastAsia="hr-HR"/>
        </w:rPr>
        <w:t xml:space="preserve">, </w:t>
      </w:r>
      <w:r w:rsidR="00C65EF4" w:rsidRPr="0047393D">
        <w:rPr>
          <w:rFonts w:eastAsia="Times New Roman"/>
          <w:lang w:eastAsia="hr-HR"/>
        </w:rPr>
        <w:t>KARAMANOVA 5, 21000 SPLIT</w:t>
      </w:r>
      <w:r w:rsidRPr="0047393D">
        <w:rPr>
          <w:rFonts w:eastAsia="Times New Roman"/>
          <w:lang w:eastAsia="hr-HR"/>
        </w:rPr>
        <w:t xml:space="preserve">, </w:t>
      </w:r>
      <w:r w:rsidRPr="0047393D">
        <w:t xml:space="preserve">prijavio je tražbinu u iznosu od </w:t>
      </w:r>
      <w:r w:rsidR="00C65EF4" w:rsidRPr="0047393D">
        <w:rPr>
          <w:rFonts w:eastAsia="Times New Roman"/>
          <w:lang w:eastAsia="hr-HR"/>
        </w:rPr>
        <w:t xml:space="preserve">350.000,00, </w:t>
      </w:r>
      <w:r w:rsidRPr="0047393D">
        <w:rPr>
          <w:rFonts w:eastAsia="Times New Roman"/>
          <w:lang w:eastAsia="hr-HR"/>
        </w:rPr>
        <w:t>kn</w:t>
      </w:r>
      <w:r w:rsidRPr="0047393D">
        <w:t xml:space="preserve">, a u prijedlogu za otvaranje predstečajnog postupka za navedenog vjerovnika navedena je tražbina u iznosu od </w:t>
      </w:r>
      <w:r w:rsidR="0047393D" w:rsidRPr="0047393D">
        <w:t xml:space="preserve">0 </w:t>
      </w:r>
      <w:r w:rsidRPr="0047393D">
        <w:t>kuna. Tražbina u prijavljenom iznosu  u cijelosti</w:t>
      </w:r>
      <w:r w:rsidR="00645CDF">
        <w:t xml:space="preserve"> osporena, jer se radi o prioritetnoj tražbini iz čl. 37.st.1. Stečajnog zakona,</w:t>
      </w:r>
      <w:r w:rsidRPr="0047393D">
        <w:t xml:space="preserve"> pa se smatra utvrđenom u iznosu od</w:t>
      </w:r>
      <w:r w:rsidR="0047393D" w:rsidRPr="0047393D">
        <w:t xml:space="preserve"> </w:t>
      </w:r>
      <w:r w:rsidR="00645CDF">
        <w:t xml:space="preserve">0,00 </w:t>
      </w:r>
      <w:r w:rsidRPr="0047393D">
        <w:t>kuna.</w:t>
      </w:r>
    </w:p>
    <w:p w:rsidRDefault="0047393D" w:rsidP="000126DE" w:rsidR="000126DE" w:rsidRPr="000126DE">
      <w:pPr>
        <w:pStyle w:val="Odlomakpopisa"/>
        <w:numPr>
          <w:ilvl w:val="0"/>
          <w:numId w:val="3"/>
        </w:numPr>
      </w:pPr>
      <w:r w:rsidRPr="000126DE">
        <w:rPr>
          <w:rFonts w:eastAsia="Times New Roman"/>
          <w:lang w:eastAsia="hr-HR"/>
        </w:rPr>
        <w:t xml:space="preserve">C.I.A.K. društvo s ograničenom odgovornošću za proizvodnju, unutarnju i vanjsku trgovinu, zastupanje i usluge, </w:t>
      </w:r>
      <w:r w:rsidR="000126DE" w:rsidRPr="000126DE">
        <w:rPr>
          <w:rFonts w:eastAsia="Times New Roman"/>
          <w:lang w:eastAsia="hr-HR"/>
        </w:rPr>
        <w:t>OIB: 47428597158</w:t>
      </w:r>
      <w:r w:rsidR="000126DE">
        <w:rPr>
          <w:rFonts w:eastAsia="Times New Roman"/>
          <w:lang w:eastAsia="hr-HR"/>
        </w:rPr>
        <w:t xml:space="preserve">, </w:t>
      </w:r>
      <w:r w:rsidR="000126DE" w:rsidRPr="000126DE">
        <w:rPr>
          <w:rFonts w:eastAsia="Times New Roman"/>
          <w:lang w:eastAsia="hr-HR"/>
        </w:rPr>
        <w:t>Stupničke šipkovine 1, 10255 Donji Stupnik</w:t>
      </w:r>
      <w:r w:rsidR="000126DE">
        <w:rPr>
          <w:rFonts w:cs="Arial" w:eastAsia="Times New Roman" w:hAnsi="Arial" w:ascii="Arial"/>
          <w:sz w:val="20"/>
          <w:szCs w:val="20"/>
          <w:lang w:eastAsia="hr-HR"/>
        </w:rPr>
        <w:t>,</w:t>
      </w:r>
      <w:r w:rsidR="000126DE" w:rsidRPr="000126DE">
        <w:rPr>
          <w:rFonts w:eastAsia="Times New Roman"/>
          <w:lang w:eastAsia="hr-HR"/>
        </w:rPr>
        <w:t xml:space="preserve"> </w:t>
      </w:r>
      <w:r w:rsidR="000126DE" w:rsidRPr="000126DE">
        <w:t xml:space="preserve">prijavio je tražbinu u iznosu od </w:t>
      </w:r>
      <w:r w:rsidR="000126DE" w:rsidRPr="000126DE">
        <w:rPr>
          <w:rFonts w:eastAsia="Times New Roman"/>
          <w:lang w:eastAsia="hr-HR"/>
        </w:rPr>
        <w:t>456.963,05 kn</w:t>
      </w:r>
      <w:r w:rsidR="000126DE" w:rsidRPr="000126DE">
        <w:t xml:space="preserve">, a u prijedlogu za otvaranje predstečajnog postupka za navedenog vjerovnika navedena je tražbina u iznosu od </w:t>
      </w:r>
      <w:r w:rsidR="000126DE" w:rsidRPr="000126DE">
        <w:rPr>
          <w:rFonts w:eastAsia="Times New Roman"/>
          <w:lang w:eastAsia="hr-HR"/>
        </w:rPr>
        <w:t>433.628,00</w:t>
      </w:r>
      <w:r w:rsidR="000126DE" w:rsidRPr="000126DE">
        <w:t xml:space="preserve"> kuna. Tražbina u prijavljenom iznosu  priznata u cijelosti pa se smatra utvrđenom u iznosu od </w:t>
      </w:r>
      <w:r w:rsidR="000126DE" w:rsidRPr="000126DE">
        <w:rPr>
          <w:rFonts w:eastAsia="Times New Roman"/>
          <w:lang w:eastAsia="hr-HR"/>
        </w:rPr>
        <w:t xml:space="preserve">456.963,05 </w:t>
      </w:r>
      <w:r w:rsidR="000126DE" w:rsidRPr="000126DE">
        <w:t>kuna.</w:t>
      </w:r>
    </w:p>
    <w:p w:rsidRDefault="00CB3666" w:rsidP="00CB3666" w:rsidR="00CB3666" w:rsidRPr="00CB3666">
      <w:pPr>
        <w:pStyle w:val="Odlomakpopisa"/>
        <w:numPr>
          <w:ilvl w:val="0"/>
          <w:numId w:val="3"/>
        </w:numPr>
      </w:pPr>
      <w:r w:rsidRPr="00CB3666">
        <w:rPr>
          <w:rFonts w:eastAsia="Times New Roman"/>
          <w:lang w:eastAsia="hr-HR"/>
        </w:rPr>
        <w:t xml:space="preserve">CALLIDUS GRUPA društvo s ograničenom odgovornošću za poslovno savjetovanje, OIB: 30492122828, Ante Mike Tripala 1, 10000 Zagreb, </w:t>
      </w:r>
      <w:r w:rsidRPr="00CB3666">
        <w:t xml:space="preserve">prijavio je tražbinu u iznosu od </w:t>
      </w:r>
      <w:r w:rsidRPr="00CB3666">
        <w:rPr>
          <w:rFonts w:eastAsia="Times New Roman"/>
          <w:lang w:eastAsia="hr-HR"/>
        </w:rPr>
        <w:t>44.854,69 kn</w:t>
      </w:r>
      <w:r w:rsidRPr="00CB3666">
        <w:t xml:space="preserve">, a u prijedlogu za otvaranje predstečajnog postupka za navedenog vjerovnika navedena je tražbina u iznosu od </w:t>
      </w:r>
      <w:r w:rsidRPr="00CB3666">
        <w:rPr>
          <w:rFonts w:eastAsia="Times New Roman"/>
          <w:lang w:eastAsia="hr-HR"/>
        </w:rPr>
        <w:t xml:space="preserve">37.950,00 </w:t>
      </w:r>
      <w:r w:rsidRPr="00CB3666">
        <w:t xml:space="preserve">kuna. Tražbina u prijavljenom iznosu  priznata u cijelosti pa se smatra utvrđenom u iznosu od </w:t>
      </w:r>
      <w:r w:rsidRPr="00CB3666">
        <w:rPr>
          <w:rFonts w:eastAsia="Times New Roman"/>
          <w:lang w:eastAsia="hr-HR"/>
        </w:rPr>
        <w:t xml:space="preserve">44.854,69 </w:t>
      </w:r>
      <w:r w:rsidRPr="00CB3666">
        <w:t>kuna.</w:t>
      </w:r>
    </w:p>
    <w:p w:rsidRDefault="00CB3666" w:rsidP="00CB3666" w:rsidR="00CB3666" w:rsidRPr="002C5439">
      <w:pPr>
        <w:pStyle w:val="Odlomakpopisa"/>
        <w:numPr>
          <w:ilvl w:val="0"/>
          <w:numId w:val="3"/>
        </w:numPr>
      </w:pPr>
      <w:r w:rsidRPr="002C5439">
        <w:rPr>
          <w:rFonts w:eastAsia="Times New Roman"/>
          <w:lang w:eastAsia="hr-HR"/>
        </w:rPr>
        <w:t xml:space="preserve">Centraalstaal B.V., </w:t>
      </w:r>
      <w:r w:rsidR="002C5439" w:rsidRPr="002C5439">
        <w:rPr>
          <w:rFonts w:eastAsia="Times New Roman"/>
          <w:lang w:eastAsia="hr-HR"/>
        </w:rPr>
        <w:t>Osloweg 110, 9723 BX Groningen</w:t>
      </w:r>
      <w:r w:rsidRPr="002C5439">
        <w:rPr>
          <w:rFonts w:eastAsia="Times New Roman"/>
          <w:lang w:eastAsia="hr-HR"/>
        </w:rPr>
        <w:t xml:space="preserve">, </w:t>
      </w:r>
      <w:r w:rsidRPr="002C5439">
        <w:t xml:space="preserve">prijavio je tražbinu u iznosu od </w:t>
      </w:r>
      <w:r w:rsidR="002C5439" w:rsidRPr="002C5439">
        <w:rPr>
          <w:rFonts w:eastAsia="Times New Roman"/>
          <w:lang w:eastAsia="hr-HR"/>
        </w:rPr>
        <w:t xml:space="preserve">20.146.895,45 </w:t>
      </w:r>
      <w:r w:rsidRPr="002C5439">
        <w:rPr>
          <w:rFonts w:eastAsia="Times New Roman"/>
          <w:lang w:eastAsia="hr-HR"/>
        </w:rPr>
        <w:t>kn</w:t>
      </w:r>
      <w:r w:rsidRPr="002C5439">
        <w:t xml:space="preserve">, a u prijedlogu za otvaranje predstečajnog postupka za navedenog vjerovnika navedena je tražbina u iznosu od </w:t>
      </w:r>
      <w:r w:rsidR="002C5439" w:rsidRPr="002C5439">
        <w:rPr>
          <w:rFonts w:eastAsia="Times New Roman"/>
          <w:lang w:eastAsia="hr-HR"/>
        </w:rPr>
        <w:t xml:space="preserve">78.064.772,00 </w:t>
      </w:r>
      <w:r w:rsidRPr="002C5439">
        <w:t xml:space="preserve">kuna. Tražbina u prijavljenom iznosu  priznata u cijelosti pa se smatra utvrđenom u iznosu od </w:t>
      </w:r>
      <w:r w:rsidR="002C5439" w:rsidRPr="002C5439">
        <w:rPr>
          <w:rFonts w:eastAsia="Times New Roman"/>
          <w:lang w:eastAsia="hr-HR"/>
        </w:rPr>
        <w:t xml:space="preserve">20.146.895,45 </w:t>
      </w:r>
      <w:r w:rsidRPr="002C5439">
        <w:t>kuna.</w:t>
      </w:r>
    </w:p>
    <w:p w:rsidRDefault="002C5439" w:rsidP="002C5439" w:rsidR="000A445E" w:rsidRPr="000A445E">
      <w:pPr>
        <w:pStyle w:val="Odlomakpopisa"/>
        <w:ind w:left="644"/>
        <w:rPr>
          <w:rFonts w:eastAsia="Times New Roman"/>
          <w:lang w:eastAsia="hr-HR"/>
        </w:rPr>
      </w:pPr>
      <w:r w:rsidRPr="000A445E">
        <w:rPr>
          <w:rFonts w:eastAsia="Times New Roman"/>
          <w:lang w:eastAsia="hr-HR"/>
        </w:rPr>
        <w:t>Centraalstaal B.V.</w:t>
      </w:r>
      <w:r w:rsidR="000A445E" w:rsidRPr="000A445E">
        <w:rPr>
          <w:rFonts w:eastAsia="Times New Roman"/>
          <w:lang w:eastAsia="hr-HR"/>
        </w:rPr>
        <w:t>, eL-Tec Elektrotechnologie B.V, Coops &amp; Nieborg Projects B.V.</w:t>
      </w:r>
    </w:p>
    <w:p w:rsidRDefault="000A445E" w:rsidP="000A445E" w:rsidR="000A445E">
      <w:pPr>
        <w:pStyle w:val="Odlomakpopisa"/>
        <w:ind w:left="644"/>
      </w:pPr>
      <w:r w:rsidRPr="000A445E">
        <w:rPr>
          <w:rFonts w:eastAsia="Times New Roman"/>
          <w:lang w:eastAsia="hr-HR"/>
        </w:rPr>
        <w:t xml:space="preserve">Barkmeijer Stroobos B.V., </w:t>
      </w:r>
      <w:r w:rsidRPr="000A445E">
        <w:t xml:space="preserve">prijavli je tražbinu u iznosu od </w:t>
      </w:r>
      <w:r w:rsidRPr="000A445E">
        <w:rPr>
          <w:rFonts w:eastAsia="Times New Roman"/>
          <w:lang w:eastAsia="hr-HR"/>
        </w:rPr>
        <w:t>65.685.842,31 kn</w:t>
      </w:r>
      <w:r w:rsidRPr="000A445E">
        <w:t xml:space="preserve">, a u prijedlogu za otvaranje predstečajnog postupka za navedenog vjerovnika navedena je tražbina u iznosu od </w:t>
      </w:r>
      <w:r w:rsidRPr="000A445E">
        <w:rPr>
          <w:rFonts w:eastAsia="Times New Roman"/>
          <w:lang w:eastAsia="hr-HR"/>
        </w:rPr>
        <w:t xml:space="preserve">78.064.772,00 </w:t>
      </w:r>
      <w:r w:rsidRPr="000A445E">
        <w:t xml:space="preserve">kuna. Tražbina u prijavljenom iznosu  priznata u cijelosti pa se smatra utvrđenom u iznosu od </w:t>
      </w:r>
      <w:r w:rsidRPr="000A445E">
        <w:rPr>
          <w:rFonts w:eastAsia="Times New Roman"/>
          <w:lang w:eastAsia="hr-HR"/>
        </w:rPr>
        <w:t>65.685.842,31</w:t>
      </w:r>
      <w:r w:rsidRPr="000A445E">
        <w:t>kuna.</w:t>
      </w:r>
    </w:p>
    <w:p w:rsidRDefault="00C10ADB" w:rsidP="00C10ADB" w:rsidR="00C10ADB" w:rsidRPr="00D06D3B">
      <w:pPr>
        <w:pStyle w:val="Odlomakpopisa"/>
        <w:numPr>
          <w:ilvl w:val="0"/>
          <w:numId w:val="3"/>
        </w:numPr>
      </w:pPr>
      <w:r w:rsidRPr="00D06D3B">
        <w:rPr>
          <w:rFonts w:eastAsia="Times New Roman"/>
          <w:lang w:eastAsia="hr-HR"/>
        </w:rPr>
        <w:t xml:space="preserve">COIN inženjering društvo s ograničenom odgovornošću za konzalting, urbanizam, projektiranje, ekologiju i građenje, OIB: 12899662333, Divkovićeva 2C, 52100 Pula, </w:t>
      </w:r>
      <w:r w:rsidRPr="00D06D3B">
        <w:t xml:space="preserve"> nije prijavio  tražbinu, a u prijedlogu za otvaranje predstečajnog postupka za navedenog vjerovnika navedena je tražbina u iznosu od </w:t>
      </w:r>
      <w:r w:rsidRPr="00D06D3B">
        <w:rPr>
          <w:rFonts w:eastAsia="Times New Roman"/>
          <w:lang w:eastAsia="hr-HR"/>
        </w:rPr>
        <w:t xml:space="preserve">153.375,00 </w:t>
      </w:r>
      <w:r w:rsidRPr="00D06D3B">
        <w:t xml:space="preserve">kuna. Tražbina u prijavljenom iznosu  priznata u cijelosti pa se smatra utvrđenom u iznosu od </w:t>
      </w:r>
      <w:r w:rsidRPr="00D06D3B">
        <w:rPr>
          <w:rFonts w:eastAsia="Times New Roman"/>
          <w:lang w:eastAsia="hr-HR"/>
        </w:rPr>
        <w:t xml:space="preserve">153.375,00 </w:t>
      </w:r>
      <w:r w:rsidRPr="00D06D3B">
        <w:t>kuna.</w:t>
      </w:r>
    </w:p>
    <w:p w:rsidRDefault="00D06D3B" w:rsidP="00D06D3B" w:rsidR="00D06D3B" w:rsidRPr="009D463E">
      <w:pPr>
        <w:pStyle w:val="Odlomakpopisa"/>
        <w:numPr>
          <w:ilvl w:val="0"/>
          <w:numId w:val="3"/>
        </w:numPr>
      </w:pPr>
      <w:r w:rsidRPr="009D463E">
        <w:rPr>
          <w:rFonts w:eastAsia="Times New Roman"/>
          <w:lang w:eastAsia="hr-HR"/>
        </w:rPr>
        <w:t xml:space="preserve">CROATIA osiguranje d.d., OIB: 26187994862, </w:t>
      </w:r>
      <w:r w:rsidR="009D463E" w:rsidRPr="009D463E">
        <w:rPr>
          <w:rFonts w:eastAsia="Times New Roman"/>
          <w:lang w:eastAsia="hr-HR"/>
        </w:rPr>
        <w:t xml:space="preserve">Vatroslava Jagića 33, 10000 Zagreb, </w:t>
      </w:r>
      <w:r w:rsidRPr="009D463E">
        <w:rPr>
          <w:rFonts w:eastAsia="Times New Roman"/>
          <w:lang w:eastAsia="hr-HR"/>
        </w:rPr>
        <w:t xml:space="preserve"> </w:t>
      </w:r>
      <w:r w:rsidRPr="009D463E">
        <w:t xml:space="preserve">prijavio je tražbinu u iznosu od </w:t>
      </w:r>
      <w:r w:rsidRPr="009D463E">
        <w:rPr>
          <w:rFonts w:eastAsia="Times New Roman"/>
          <w:lang w:eastAsia="hr-HR"/>
        </w:rPr>
        <w:t>185.762,97 kn</w:t>
      </w:r>
      <w:r w:rsidRPr="009D463E">
        <w:t xml:space="preserve">, a u prijedlogu za otvaranje predstečajnog postupka za navedenog vjerovnika navedena je tražbina u iznosu od </w:t>
      </w:r>
      <w:r w:rsidRPr="009D463E">
        <w:rPr>
          <w:rFonts w:eastAsia="Times New Roman"/>
          <w:lang w:eastAsia="hr-HR"/>
        </w:rPr>
        <w:t xml:space="preserve">167.934,00 </w:t>
      </w:r>
      <w:r w:rsidRPr="009D463E">
        <w:t xml:space="preserve">kuna. </w:t>
      </w:r>
      <w:r w:rsidR="0090453D">
        <w:t xml:space="preserve">U ovaj čas vjerovnik prijavljenu tražbinu smanjuje odnosno prijavljuje u iznosu od 171.942,87 kn. </w:t>
      </w:r>
      <w:r w:rsidRPr="009D463E">
        <w:t>Tražbina u</w:t>
      </w:r>
      <w:r w:rsidR="0090453D">
        <w:t xml:space="preserve"> gore navedenom</w:t>
      </w:r>
      <w:r w:rsidRPr="009D463E">
        <w:t xml:space="preserve"> prijavljenom iznosu  </w:t>
      </w:r>
      <w:r w:rsidR="0090453D">
        <w:t xml:space="preserve">od 171.942,87 kuna </w:t>
      </w:r>
      <w:r w:rsidRPr="009D463E">
        <w:t>priznata u cijelosti pa se smatra utvrđenom.</w:t>
      </w:r>
      <w:r w:rsidR="0090453D">
        <w:t xml:space="preserve"> </w:t>
      </w:r>
    </w:p>
    <w:p w:rsidRDefault="009D463E" w:rsidP="009D463E" w:rsidR="009D463E" w:rsidRPr="00A53465">
      <w:pPr>
        <w:pStyle w:val="Odlomakpopisa"/>
        <w:numPr>
          <w:ilvl w:val="0"/>
          <w:numId w:val="3"/>
        </w:numPr>
      </w:pPr>
      <w:r w:rsidRPr="00A53465">
        <w:rPr>
          <w:rFonts w:eastAsia="Times New Roman"/>
          <w:lang w:eastAsia="hr-HR"/>
        </w:rPr>
        <w:t xml:space="preserve">RODUX PLIN društvo s ograničenom odgovornošću za trgovinu i usluge, OIB: 50388109754, Savska Opatovina 36, 10000 Zagreb, , </w:t>
      </w:r>
      <w:r w:rsidRPr="00A53465">
        <w:t xml:space="preserve"> nije prijavio  tražbinu, a u prijedlogu za otvaranje predstečajnog postupka za navedenog vjerovnika navedena je tražbina u iznosu od </w:t>
      </w:r>
      <w:r w:rsidRPr="00A53465">
        <w:rPr>
          <w:rFonts w:eastAsia="Times New Roman"/>
          <w:lang w:eastAsia="hr-HR"/>
        </w:rPr>
        <w:t>25.991,00</w:t>
      </w:r>
      <w:r w:rsidR="00A53465" w:rsidRPr="00A53465">
        <w:rPr>
          <w:rFonts w:eastAsia="Times New Roman"/>
          <w:lang w:eastAsia="hr-HR"/>
        </w:rPr>
        <w:t xml:space="preserve"> </w:t>
      </w:r>
      <w:r w:rsidRPr="00A53465">
        <w:t>kuna. Tražbina s</w:t>
      </w:r>
      <w:r w:rsidR="0090453D">
        <w:t>e smatra utvrđenom u iznosu od 25.991,00</w:t>
      </w:r>
      <w:r w:rsidRPr="00A53465">
        <w:rPr>
          <w:rFonts w:eastAsia="Times New Roman"/>
          <w:lang w:eastAsia="hr-HR"/>
        </w:rPr>
        <w:t xml:space="preserve"> </w:t>
      </w:r>
      <w:r w:rsidRPr="00A53465">
        <w:t>kuna.</w:t>
      </w:r>
    </w:p>
    <w:p w:rsidRDefault="009920C1" w:rsidP="009920C1" w:rsidR="009920C1" w:rsidRPr="009920C1">
      <w:pPr>
        <w:pStyle w:val="Odlomakpopisa"/>
        <w:numPr>
          <w:ilvl w:val="0"/>
          <w:numId w:val="3"/>
        </w:numPr>
      </w:pPr>
      <w:r w:rsidRPr="009920C1">
        <w:rPr>
          <w:rFonts w:eastAsia="Times New Roman"/>
          <w:lang w:eastAsia="hr-HR"/>
        </w:rPr>
        <w:t xml:space="preserve">PETAR ČATLAK, vl.FRANKIE, obrt za ugostiteljstvo, ribarstvo i usluge, Seget Donji, Obala dr. Nikole Lozovine 14, OIB: 39745770102, ŠANTINA 4, 21217 KAŠTEL NOVI, </w:t>
      </w:r>
      <w:r w:rsidRPr="009920C1">
        <w:t xml:space="preserve"> nije prijavio  tražbinu, a u prijedlogu za otvaranje predstečajnog postupka za navedenog vjerovnika navedena je tražbina u iznosu od </w:t>
      </w:r>
      <w:r w:rsidRPr="009920C1">
        <w:rPr>
          <w:rFonts w:eastAsia="Times New Roman"/>
          <w:lang w:eastAsia="hr-HR"/>
        </w:rPr>
        <w:t xml:space="preserve">10.715,00 </w:t>
      </w:r>
      <w:r w:rsidRPr="009920C1">
        <w:t xml:space="preserve">kuna. Tražbina se </w:t>
      </w:r>
      <w:r w:rsidR="0090453D">
        <w:t>smatra utvrđenom u iznosu od 10.715,00</w:t>
      </w:r>
      <w:r w:rsidRPr="009920C1">
        <w:rPr>
          <w:rFonts w:eastAsia="Times New Roman"/>
          <w:lang w:eastAsia="hr-HR"/>
        </w:rPr>
        <w:t xml:space="preserve"> </w:t>
      </w:r>
      <w:r w:rsidRPr="009920C1">
        <w:t>kuna.</w:t>
      </w:r>
    </w:p>
    <w:p w:rsidRDefault="009920C1" w:rsidP="00807866" w:rsidR="00807866" w:rsidRPr="00807866">
      <w:pPr>
        <w:pStyle w:val="Odlomakpopisa"/>
        <w:numPr>
          <w:ilvl w:val="0"/>
          <w:numId w:val="3"/>
        </w:numPr>
      </w:pPr>
      <w:r w:rsidRPr="000E5741">
        <w:rPr>
          <w:rFonts w:eastAsia="Times New Roman"/>
          <w:lang w:eastAsia="hr-HR"/>
        </w:rPr>
        <w:t xml:space="preserve">ČULIĆ ELEKTRO CENTAR, društvo s ograničenom odgovornošću za trgovinu, export-import, proizvodnju i usluge, OIB: 96434662616, Hektorovićeva 31, 21210 Solin,  </w:t>
      </w:r>
      <w:r w:rsidRPr="000E5741">
        <w:t xml:space="preserve">prijavio je tražbinu u iznosu od </w:t>
      </w:r>
      <w:r w:rsidR="000E5741" w:rsidRPr="000E5741">
        <w:rPr>
          <w:rFonts w:eastAsia="Times New Roman"/>
          <w:lang w:eastAsia="hr-HR"/>
        </w:rPr>
        <w:t>5.542,77</w:t>
      </w:r>
      <w:r w:rsidRPr="000E5741">
        <w:rPr>
          <w:rFonts w:eastAsia="Times New Roman"/>
          <w:lang w:eastAsia="hr-HR"/>
        </w:rPr>
        <w:t xml:space="preserve"> kn</w:t>
      </w:r>
      <w:r w:rsidRPr="000E5741">
        <w:t xml:space="preserve">, a u prijedlogu za otvaranje predstečajnog postupka za navedenog vjerovnika navedena je tražbina u iznosu od </w:t>
      </w:r>
      <w:r w:rsidR="000E5741" w:rsidRPr="000E5741">
        <w:rPr>
          <w:rFonts w:eastAsia="Times New Roman"/>
          <w:lang w:eastAsia="hr-HR"/>
        </w:rPr>
        <w:t xml:space="preserve">5.177,00 </w:t>
      </w:r>
      <w:r w:rsidRPr="000E5741">
        <w:t xml:space="preserve">kuna. Tražbina u prijavljenom iznosu  priznata u cijelosti pa se smatra utvrđenom u iznosu od </w:t>
      </w:r>
      <w:r w:rsidR="000E5741" w:rsidRPr="000E5741">
        <w:t xml:space="preserve"> </w:t>
      </w:r>
      <w:r w:rsidR="000E5741" w:rsidRPr="000E5741">
        <w:rPr>
          <w:rFonts w:eastAsia="Times New Roman"/>
          <w:lang w:eastAsia="hr-HR"/>
        </w:rPr>
        <w:t xml:space="preserve">5.542,77 </w:t>
      </w:r>
      <w:r w:rsidR="00807866">
        <w:t>kuna.</w:t>
      </w:r>
    </w:p>
    <w:p w:rsidRDefault="000E5741" w:rsidP="00807866" w:rsidR="000E5741" w:rsidRPr="00807866">
      <w:pPr>
        <w:pStyle w:val="Odlomakpopisa"/>
        <w:numPr>
          <w:ilvl w:val="0"/>
          <w:numId w:val="3"/>
        </w:numPr>
      </w:pPr>
      <w:r w:rsidRPr="00807866">
        <w:rPr>
          <w:rFonts w:eastAsia="Times New Roman"/>
          <w:lang w:eastAsia="hr-HR"/>
        </w:rPr>
        <w:t xml:space="preserve">DeNi d.o.o. za trgovinu i građevinarstvo, </w:t>
      </w:r>
      <w:r w:rsidR="00807866" w:rsidRPr="00807866">
        <w:rPr>
          <w:rFonts w:eastAsia="Times New Roman"/>
          <w:lang w:eastAsia="hr-HR"/>
        </w:rPr>
        <w:t>O</w:t>
      </w:r>
      <w:r w:rsidRPr="00807866">
        <w:rPr>
          <w:rFonts w:eastAsia="Times New Roman"/>
          <w:lang w:eastAsia="hr-HR"/>
        </w:rPr>
        <w:t>IB:</w:t>
      </w:r>
      <w:r w:rsidR="00807866" w:rsidRPr="00807866">
        <w:rPr>
          <w:rFonts w:eastAsia="Times New Roman"/>
          <w:lang w:eastAsia="hr-HR"/>
        </w:rPr>
        <w:t xml:space="preserve"> 25433742708,</w:t>
      </w:r>
      <w:r w:rsidR="00807866">
        <w:rPr>
          <w:rFonts w:eastAsia="Times New Roman"/>
          <w:lang w:eastAsia="hr-HR"/>
        </w:rPr>
        <w:t xml:space="preserve"> Vrbovan 2AM 21000, Split</w:t>
      </w:r>
      <w:r w:rsidRPr="00807866">
        <w:rPr>
          <w:rFonts w:eastAsia="Times New Roman"/>
          <w:lang w:eastAsia="hr-HR"/>
        </w:rPr>
        <w:t xml:space="preserve">, </w:t>
      </w:r>
      <w:r w:rsidRPr="00807866">
        <w:t xml:space="preserve"> nije prijavio  tražbinu, a u prijedlogu za otvaranje predstečajnog postupka za navedenog vjerovnika navedena je tražbina u iznosu od </w:t>
      </w:r>
      <w:r w:rsidR="00807866" w:rsidRPr="00807866">
        <w:rPr>
          <w:rFonts w:eastAsia="Times New Roman"/>
          <w:lang w:eastAsia="hr-HR"/>
        </w:rPr>
        <w:t>374,00</w:t>
      </w:r>
      <w:r w:rsidR="00807866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807866">
        <w:t>kuna. Tražbina s</w:t>
      </w:r>
      <w:r w:rsidR="0090453D">
        <w:t>e smatra utvrđenom u iznosu od 374,00</w:t>
      </w:r>
      <w:r w:rsidRPr="00807866">
        <w:rPr>
          <w:rFonts w:eastAsia="Times New Roman"/>
          <w:lang w:eastAsia="hr-HR"/>
        </w:rPr>
        <w:t xml:space="preserve"> </w:t>
      </w:r>
      <w:r w:rsidRPr="00807866">
        <w:t>kuna.</w:t>
      </w:r>
    </w:p>
    <w:p w:rsidRDefault="002003A4" w:rsidP="00807866" w:rsidR="00807866" w:rsidRPr="002003A4">
      <w:pPr>
        <w:pStyle w:val="Odlomakpopisa"/>
        <w:numPr>
          <w:ilvl w:val="0"/>
          <w:numId w:val="3"/>
        </w:numPr>
      </w:pPr>
      <w:r w:rsidRPr="002003A4">
        <w:rPr>
          <w:rFonts w:eastAsia="Times New Roman"/>
          <w:lang w:eastAsia="hr-HR"/>
        </w:rPr>
        <w:t>Dobrovoljno vatrogasno društvo "Trogir"</w:t>
      </w:r>
      <w:r w:rsidR="00807866" w:rsidRPr="002003A4">
        <w:rPr>
          <w:rFonts w:eastAsia="Times New Roman"/>
          <w:lang w:eastAsia="hr-HR"/>
        </w:rPr>
        <w:t>, OIB:</w:t>
      </w:r>
      <w:r w:rsidRPr="002003A4">
        <w:rPr>
          <w:rFonts w:eastAsia="Times New Roman"/>
          <w:lang w:eastAsia="hr-HR"/>
        </w:rPr>
        <w:t xml:space="preserve"> 55430558604</w:t>
      </w:r>
      <w:r w:rsidR="00807866" w:rsidRPr="002003A4">
        <w:rPr>
          <w:rFonts w:eastAsia="Times New Roman"/>
          <w:lang w:eastAsia="hr-HR"/>
        </w:rPr>
        <w:t xml:space="preserve">, </w:t>
      </w:r>
      <w:r w:rsidRPr="002003A4">
        <w:rPr>
          <w:rFonts w:eastAsia="Times New Roman"/>
          <w:lang w:eastAsia="hr-HR"/>
        </w:rPr>
        <w:t>Kardinala Alojzija Stepinca 108, 21220 Trogir</w:t>
      </w:r>
      <w:r w:rsidR="00807866" w:rsidRPr="002003A4">
        <w:rPr>
          <w:rFonts w:eastAsia="Times New Roman"/>
          <w:lang w:eastAsia="hr-HR"/>
        </w:rPr>
        <w:t xml:space="preserve">, </w:t>
      </w:r>
      <w:r w:rsidR="00807866" w:rsidRPr="002003A4">
        <w:t xml:space="preserve"> nije prijavio  tražbinu, a u prijedlogu za otvaranje predstečajnog postupka za navedenog vjerovnika navedena je tražbina u iznosu od </w:t>
      </w:r>
      <w:r w:rsidRPr="002003A4">
        <w:rPr>
          <w:rFonts w:eastAsia="Times New Roman"/>
          <w:lang w:eastAsia="hr-HR"/>
        </w:rPr>
        <w:t xml:space="preserve">659.052,00 </w:t>
      </w:r>
      <w:r w:rsidR="00807866" w:rsidRPr="002003A4">
        <w:t xml:space="preserve">kuna. Tražbina se </w:t>
      </w:r>
      <w:r w:rsidR="0090453D">
        <w:t>smatra utvrđenom u iznosu od 659.052,00</w:t>
      </w:r>
      <w:r w:rsidR="00807866" w:rsidRPr="002003A4">
        <w:rPr>
          <w:rFonts w:eastAsia="Times New Roman"/>
          <w:lang w:eastAsia="hr-HR"/>
        </w:rPr>
        <w:t xml:space="preserve"> </w:t>
      </w:r>
      <w:r w:rsidR="00807866" w:rsidRPr="002003A4">
        <w:t>kuna.</w:t>
      </w:r>
    </w:p>
    <w:p w:rsidRDefault="002003A4" w:rsidP="002003A4" w:rsidR="002003A4" w:rsidRPr="00BD4A76">
      <w:pPr>
        <w:pStyle w:val="Odlomakpopisa"/>
        <w:numPr>
          <w:ilvl w:val="0"/>
          <w:numId w:val="3"/>
        </w:numPr>
      </w:pPr>
      <w:r w:rsidRPr="00BD4A76">
        <w:rPr>
          <w:rFonts w:eastAsia="Times New Roman"/>
          <w:lang w:eastAsia="hr-HR"/>
        </w:rPr>
        <w:t xml:space="preserve">DOM ZDRAVLJA SPLITSKO-DALMATINSKE ŽUPANIJE, OIB: 04847852112, Kavanjinova 2, 21000 Split, </w:t>
      </w:r>
      <w:r w:rsidRPr="00BD4A76">
        <w:t xml:space="preserve"> nije prijavio  tražbinu, a u prijedlogu za otvaranje predstečajnog postupka za navedenog vjerovnika navedena je tražbina u iznosu </w:t>
      </w:r>
      <w:r w:rsidR="00BD4A76" w:rsidRPr="00BD4A76">
        <w:rPr>
          <w:rFonts w:eastAsia="Times New Roman"/>
          <w:lang w:eastAsia="hr-HR"/>
        </w:rPr>
        <w:t xml:space="preserve">5.970,00 </w:t>
      </w:r>
      <w:r w:rsidRPr="00BD4A76">
        <w:t>kuna. Tražbina s</w:t>
      </w:r>
      <w:r w:rsidR="0090453D">
        <w:t>e smatra utvrđenom u iznosu od 5.970,00</w:t>
      </w:r>
      <w:r w:rsidRPr="00BD4A76">
        <w:rPr>
          <w:rFonts w:eastAsia="Times New Roman"/>
          <w:lang w:eastAsia="hr-HR"/>
        </w:rPr>
        <w:t xml:space="preserve"> </w:t>
      </w:r>
      <w:r w:rsidRPr="00BD4A76">
        <w:t>kuna.</w:t>
      </w:r>
    </w:p>
    <w:p w:rsidRDefault="00094224" w:rsidP="00094224" w:rsidR="00094224" w:rsidRPr="00094224">
      <w:pPr>
        <w:pStyle w:val="Odlomakpopisa"/>
        <w:numPr>
          <w:ilvl w:val="0"/>
          <w:numId w:val="3"/>
        </w:numPr>
      </w:pPr>
      <w:r w:rsidRPr="00094224">
        <w:rPr>
          <w:rFonts w:eastAsia="Times New Roman"/>
          <w:lang w:eastAsia="hr-HR"/>
        </w:rPr>
        <w:t xml:space="preserve">DRŽAVNI HIDROMETEOROLOŠKI ZAVOD, OIB: 74660437164, GRIČ 3, 10000 ZAGREB, </w:t>
      </w:r>
      <w:r w:rsidRPr="00094224">
        <w:t xml:space="preserve"> nije prijavio  tražbinu, a u prijedlogu za otvaranje predstečajnog postupka za navedenog vjerovnika navedena je tražbina u iznosu </w:t>
      </w:r>
      <w:r w:rsidRPr="00094224">
        <w:rPr>
          <w:rFonts w:eastAsia="Times New Roman"/>
          <w:lang w:eastAsia="hr-HR"/>
        </w:rPr>
        <w:t xml:space="preserve">317,00 </w:t>
      </w:r>
      <w:r w:rsidRPr="00094224">
        <w:t>kuna. Tražbina s</w:t>
      </w:r>
      <w:r w:rsidR="0090453D">
        <w:t>e smatra utvrđenom u iznosu od 317,00</w:t>
      </w:r>
      <w:r w:rsidRPr="00094224">
        <w:rPr>
          <w:rFonts w:eastAsia="Times New Roman"/>
          <w:lang w:eastAsia="hr-HR"/>
        </w:rPr>
        <w:t xml:space="preserve"> </w:t>
      </w:r>
      <w:r w:rsidRPr="00094224">
        <w:t>kuna.</w:t>
      </w:r>
    </w:p>
    <w:p w:rsidRDefault="004E3234" w:rsidP="0081174B" w:rsidR="009E1AC4">
      <w:pPr>
        <w:ind w:left="284"/>
      </w:pPr>
      <w:r w:rsidRPr="004E3234">
        <w:rPr>
          <w:rFonts w:eastAsia="Times New Roman"/>
          <w:lang w:eastAsia="hr-HR"/>
        </w:rPr>
        <w:t>32</w:t>
      </w:r>
      <w:r>
        <w:rPr>
          <w:rFonts w:cs="Arial" w:eastAsia="Times New Roman" w:hAnsi="Arial" w:ascii="Arial"/>
          <w:sz w:val="20"/>
          <w:szCs w:val="20"/>
          <w:lang w:eastAsia="hr-HR"/>
        </w:rPr>
        <w:t>.</w:t>
      </w:r>
      <w:r w:rsidR="009E1AC4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094224" w:rsidRPr="004E3234">
        <w:rPr>
          <w:rFonts w:eastAsia="Times New Roman"/>
          <w:lang w:eastAsia="hr-HR"/>
        </w:rPr>
        <w:t xml:space="preserve">EKO-FLOR PLUS d.o.o. za komunalne usluge i trgovinu, OIB: 50730247993, Mokrice </w:t>
      </w:r>
      <w:r w:rsidR="0081174B">
        <w:rPr>
          <w:rFonts w:eastAsia="Times New Roman"/>
          <w:lang w:eastAsia="hr-HR"/>
        </w:rPr>
        <w:t xml:space="preserve">  </w:t>
      </w:r>
      <w:r w:rsidR="00094224" w:rsidRPr="004E3234">
        <w:rPr>
          <w:rFonts w:eastAsia="Times New Roman"/>
          <w:lang w:eastAsia="hr-HR"/>
        </w:rPr>
        <w:t>180C, 49243 Oroslavje</w:t>
      </w:r>
      <w:r w:rsidRPr="004E3234">
        <w:rPr>
          <w:rFonts w:eastAsia="Times New Roman"/>
          <w:lang w:eastAsia="hr-HR"/>
        </w:rPr>
        <w:t xml:space="preserve"> </w:t>
      </w:r>
      <w:r w:rsidR="00094224" w:rsidRPr="004E3234">
        <w:rPr>
          <w:rFonts w:eastAsia="Times New Roman"/>
          <w:lang w:eastAsia="hr-HR"/>
        </w:rPr>
        <w:t xml:space="preserve">, </w:t>
      </w:r>
      <w:r w:rsidR="00094224" w:rsidRPr="004E3234">
        <w:t xml:space="preserve"> nije prijavio  tražbinu, a u prijedlogu za otvaranje predstečajnog postupka za navedenog vjerovnika navedena je tražbina u iznosu </w:t>
      </w:r>
      <w:r w:rsidR="00896471" w:rsidRPr="00896471">
        <w:rPr>
          <w:rFonts w:eastAsia="Times New Roman"/>
          <w:lang w:eastAsia="hr-HR"/>
        </w:rPr>
        <w:t>1.675,00</w:t>
      </w:r>
      <w:r w:rsidR="00094224" w:rsidRPr="004E3234">
        <w:rPr>
          <w:rFonts w:eastAsia="Times New Roman"/>
          <w:lang w:eastAsia="hr-HR"/>
        </w:rPr>
        <w:t xml:space="preserve"> </w:t>
      </w:r>
      <w:r w:rsidR="00094224" w:rsidRPr="004E3234">
        <w:t>kuna. Tražbina s</w:t>
      </w:r>
      <w:r w:rsidR="0090453D">
        <w:t>e smatra utvrđenom u iznosu od 1.675</w:t>
      </w:r>
      <w:r w:rsidR="00094224" w:rsidRPr="004E3234">
        <w:rPr>
          <w:rFonts w:eastAsia="Times New Roman"/>
          <w:lang w:eastAsia="hr-HR"/>
        </w:rPr>
        <w:t xml:space="preserve">,00 </w:t>
      </w:r>
      <w:r w:rsidRPr="004E3234">
        <w:t>kuna.</w:t>
      </w:r>
    </w:p>
    <w:p w:rsidRDefault="004E3234" w:rsidP="0081174B" w:rsidR="004E3234">
      <w:pPr>
        <w:ind w:left="284"/>
      </w:pPr>
      <w:r>
        <w:t>33.</w:t>
      </w:r>
      <w:r w:rsidR="00896471" w:rsidRPr="00896471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896471" w:rsidRPr="009E1AC4">
        <w:rPr>
          <w:rFonts w:eastAsia="Times New Roman"/>
          <w:lang w:eastAsia="hr-HR"/>
        </w:rPr>
        <w:t xml:space="preserve">ELEKTROCENTAR PETEK d.o.o. za proizvodnju, usluge i trgovinu, </w:t>
      </w:r>
      <w:r w:rsidRPr="009E1AC4">
        <w:rPr>
          <w:rFonts w:eastAsia="Times New Roman"/>
          <w:lang w:eastAsia="hr-HR"/>
        </w:rPr>
        <w:t>OIB:</w:t>
      </w:r>
      <w:r w:rsidR="00896471" w:rsidRPr="009E1AC4">
        <w:rPr>
          <w:rFonts w:eastAsia="Times New Roman"/>
          <w:lang w:eastAsia="hr-HR"/>
        </w:rPr>
        <w:t xml:space="preserve"> 17491977848</w:t>
      </w:r>
      <w:r w:rsidRPr="009E1AC4">
        <w:rPr>
          <w:rFonts w:eastAsia="Times New Roman"/>
          <w:lang w:eastAsia="hr-HR"/>
        </w:rPr>
        <w:t xml:space="preserve">, </w:t>
      </w:r>
      <w:r w:rsidR="00896471" w:rsidRPr="009E1AC4">
        <w:rPr>
          <w:rFonts w:eastAsia="Times New Roman"/>
          <w:lang w:eastAsia="hr-HR"/>
        </w:rPr>
        <w:t>Etanska cesta 8, 10310 Ivanić-Grad</w:t>
      </w:r>
      <w:r w:rsidRPr="009E1AC4">
        <w:rPr>
          <w:rFonts w:eastAsia="Times New Roman"/>
          <w:lang w:eastAsia="hr-HR"/>
        </w:rPr>
        <w:t xml:space="preserve">, </w:t>
      </w:r>
      <w:r w:rsidRPr="009E1AC4">
        <w:t xml:space="preserve"> nije prijavio  tražbinu, a u prijedlogu  iznosu </w:t>
      </w:r>
      <w:r w:rsidR="00896471" w:rsidRPr="009E1AC4">
        <w:rPr>
          <w:rFonts w:eastAsia="Times New Roman"/>
          <w:lang w:eastAsia="hr-HR"/>
        </w:rPr>
        <w:t xml:space="preserve">117,00 </w:t>
      </w:r>
      <w:r w:rsidRPr="009E1AC4">
        <w:t>kuna. Tražbina s</w:t>
      </w:r>
      <w:r w:rsidR="0090453D">
        <w:t>e smatra utvrđenom u iznosu od 117</w:t>
      </w:r>
      <w:r w:rsidRPr="009E1AC4">
        <w:rPr>
          <w:rFonts w:eastAsia="Times New Roman"/>
          <w:lang w:eastAsia="hr-HR"/>
        </w:rPr>
        <w:t xml:space="preserve">,00 </w:t>
      </w:r>
      <w:r w:rsidRPr="009E1AC4">
        <w:t>kuna</w:t>
      </w:r>
    </w:p>
    <w:p w:rsidRDefault="0081174B" w:rsidP="0081174B" w:rsidR="009E1AC4" w:rsidRPr="00AD1F13">
      <w:pPr>
        <w:ind w:left="284"/>
      </w:pPr>
      <w:r>
        <w:t xml:space="preserve">  </w:t>
      </w:r>
      <w:r w:rsidR="009E1AC4">
        <w:t>34.</w:t>
      </w:r>
      <w:r w:rsidR="009E1AC4" w:rsidRPr="009E1AC4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9E1AC4" w:rsidRPr="00AD1F13">
        <w:rPr>
          <w:rFonts w:eastAsia="Times New Roman"/>
          <w:lang w:eastAsia="hr-HR"/>
        </w:rPr>
        <w:t xml:space="preserve">ENERGY PLUS - društvo s ograničenom odgovornošću za projektiranje i proizvodnju uređaja za energetsku učinkovitost, OIB: 63547118720, </w:t>
      </w:r>
      <w:r w:rsidR="00AD1F13" w:rsidRPr="00AD1F13">
        <w:rPr>
          <w:rFonts w:eastAsia="Times New Roman"/>
          <w:lang w:eastAsia="hr-HR"/>
        </w:rPr>
        <w:t>Koprivnička 19, 42230 Ludbreg</w:t>
      </w:r>
      <w:r w:rsidR="009E1AC4" w:rsidRPr="00AD1F13">
        <w:rPr>
          <w:rFonts w:eastAsia="Times New Roman"/>
          <w:lang w:eastAsia="hr-HR"/>
        </w:rPr>
        <w:t xml:space="preserve">, </w:t>
      </w:r>
      <w:r w:rsidR="009E1AC4" w:rsidRPr="00AD1F13">
        <w:t xml:space="preserve"> nije prijavio  tražbinu, a u prijedlogu za otvaranje predstečajnog postupka za navedenog vjerovnika navedena je tražbina u iznosu </w:t>
      </w:r>
      <w:r w:rsidR="00AD1F13" w:rsidRPr="00AD1F13">
        <w:rPr>
          <w:rFonts w:eastAsia="Times New Roman"/>
          <w:lang w:eastAsia="hr-HR"/>
        </w:rPr>
        <w:t>22.199,00</w:t>
      </w:r>
      <w:r w:rsidR="009E1AC4" w:rsidRPr="00AD1F13">
        <w:rPr>
          <w:rFonts w:eastAsia="Times New Roman"/>
          <w:lang w:eastAsia="hr-HR"/>
        </w:rPr>
        <w:t xml:space="preserve"> </w:t>
      </w:r>
      <w:r w:rsidR="009E1AC4" w:rsidRPr="00AD1F13">
        <w:t>kuna. Tražbina s</w:t>
      </w:r>
      <w:r w:rsidR="0090453D">
        <w:t>e smatra utvrđenom u iznosu od 22.199</w:t>
      </w:r>
      <w:r w:rsidR="009E1AC4" w:rsidRPr="00AD1F13">
        <w:rPr>
          <w:rFonts w:eastAsia="Times New Roman"/>
          <w:lang w:eastAsia="hr-HR"/>
        </w:rPr>
        <w:t xml:space="preserve">,00 </w:t>
      </w:r>
      <w:r w:rsidR="009E1AC4" w:rsidRPr="00AD1F13">
        <w:t>kuna.</w:t>
      </w:r>
    </w:p>
    <w:p w:rsidRDefault="009E1AC4" w:rsidP="00626181" w:rsidR="00AD1F13" w:rsidRPr="00AD1F13">
      <w:pPr>
        <w:ind w:left="284"/>
      </w:pPr>
      <w:r>
        <w:t>35.</w:t>
      </w:r>
      <w:r w:rsidR="00AD1F13" w:rsidRPr="00AD1F13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AD1F13" w:rsidRPr="00AD1F13">
        <w:rPr>
          <w:rFonts w:eastAsia="Times New Roman"/>
          <w:lang w:eastAsia="hr-HR"/>
        </w:rPr>
        <w:t xml:space="preserve">ERSTE&amp;STEIERMÄRKISCHE BANKA dioničko društvo, OIB: 23057039320, Jadranski Trg 3a, 51000 Rijeka, </w:t>
      </w:r>
      <w:r w:rsidR="00AD1F13" w:rsidRPr="00AD1F13">
        <w:t xml:space="preserve"> nije prijavio  tražbinu, a u prijedlogu za otvaranje predstečajnog postupka za navedenog vjerovnika navedena je tražbina u iznosu 375</w:t>
      </w:r>
      <w:r w:rsidR="00AD1F13" w:rsidRPr="00AD1F13">
        <w:rPr>
          <w:rFonts w:eastAsia="Times New Roman"/>
          <w:lang w:eastAsia="hr-HR"/>
        </w:rPr>
        <w:t xml:space="preserve">,00 </w:t>
      </w:r>
      <w:r w:rsidR="00AD1F13" w:rsidRPr="00AD1F13">
        <w:t>kuna. Tražbina s</w:t>
      </w:r>
      <w:r w:rsidR="0090453D">
        <w:t>e smatra utvrđenom u iznosu od 375</w:t>
      </w:r>
      <w:r w:rsidR="00AD1F13" w:rsidRPr="00AD1F13">
        <w:rPr>
          <w:rFonts w:eastAsia="Times New Roman"/>
          <w:lang w:eastAsia="hr-HR"/>
        </w:rPr>
        <w:t xml:space="preserve">,00 </w:t>
      </w:r>
      <w:r w:rsidR="00AD1F13" w:rsidRPr="00AD1F13">
        <w:t>kuna.</w:t>
      </w:r>
    </w:p>
    <w:p w:rsidRDefault="00626181" w:rsidP="00626181" w:rsidR="00AD1F13">
      <w:pPr>
        <w:ind w:left="284"/>
      </w:pPr>
      <w:r>
        <w:t xml:space="preserve">    </w:t>
      </w:r>
      <w:r w:rsidR="00AD1F13">
        <w:t>36</w:t>
      </w:r>
      <w:r w:rsidR="00AD1F13" w:rsidRPr="0081174B">
        <w:t>.</w:t>
      </w:r>
      <w:r w:rsidR="0081174B" w:rsidRPr="0081174B">
        <w:rPr>
          <w:rFonts w:eastAsia="Times New Roman"/>
          <w:lang w:eastAsia="hr-HR"/>
        </w:rPr>
        <w:t xml:space="preserve"> EURO DAUS dioničko društvo za trgovinu i servis vozila</w:t>
      </w:r>
      <w:r w:rsidR="00AD1F13" w:rsidRPr="0081174B">
        <w:rPr>
          <w:rFonts w:eastAsia="Times New Roman"/>
          <w:lang w:eastAsia="hr-HR"/>
        </w:rPr>
        <w:t>, OIB:</w:t>
      </w:r>
      <w:r w:rsidR="0081174B" w:rsidRPr="0081174B">
        <w:rPr>
          <w:rFonts w:eastAsia="Times New Roman"/>
          <w:lang w:eastAsia="hr-HR"/>
        </w:rPr>
        <w:t xml:space="preserve"> 19212513210</w:t>
      </w:r>
      <w:r w:rsidR="00AD1F13" w:rsidRPr="0081174B">
        <w:rPr>
          <w:rFonts w:eastAsia="Times New Roman"/>
          <w:lang w:eastAsia="hr-HR"/>
        </w:rPr>
        <w:t>,</w:t>
      </w:r>
      <w:r w:rsidR="0081174B" w:rsidRPr="0081174B">
        <w:rPr>
          <w:rFonts w:eastAsia="Times New Roman"/>
          <w:lang w:eastAsia="hr-HR"/>
        </w:rPr>
        <w:t xml:space="preserve"> Put Mostina 1, 21000 Split, </w:t>
      </w:r>
      <w:r w:rsidR="00AD1F13" w:rsidRPr="0081174B">
        <w:rPr>
          <w:rFonts w:eastAsia="Times New Roman"/>
          <w:lang w:eastAsia="hr-HR"/>
        </w:rPr>
        <w:t xml:space="preserve"> </w:t>
      </w:r>
      <w:r w:rsidR="00AD1F13" w:rsidRPr="0081174B">
        <w:t xml:space="preserve"> nije prijavio  tražbinu, a u prijedlogu za otvaranje predstečajnog postupka za navedenog vjerovnika navedena je tražbina u iznosu </w:t>
      </w:r>
      <w:r w:rsidR="0081174B" w:rsidRPr="0081174B">
        <w:rPr>
          <w:rFonts w:eastAsia="Times New Roman"/>
          <w:lang w:eastAsia="hr-HR"/>
        </w:rPr>
        <w:t xml:space="preserve">73,00 </w:t>
      </w:r>
      <w:r w:rsidR="00AD1F13" w:rsidRPr="0081174B">
        <w:t>kuna. Tražbina s</w:t>
      </w:r>
      <w:r w:rsidR="0090453D">
        <w:t>e smatra utvrđenom u iznosu od 73</w:t>
      </w:r>
      <w:r w:rsidR="00AD1F13" w:rsidRPr="0081174B">
        <w:rPr>
          <w:rFonts w:eastAsia="Times New Roman"/>
          <w:lang w:eastAsia="hr-HR"/>
        </w:rPr>
        <w:t xml:space="preserve">,00 </w:t>
      </w:r>
      <w:r w:rsidR="00AD1F13" w:rsidRPr="0081174B">
        <w:t>kuna.</w:t>
      </w:r>
    </w:p>
    <w:p w:rsidRDefault="0081174B" w:rsidP="00626181" w:rsidR="0081174B">
      <w:pPr>
        <w:ind w:left="284"/>
      </w:pPr>
      <w:r w:rsidRPr="00626181">
        <w:t xml:space="preserve"> 37.</w:t>
      </w:r>
      <w:r w:rsidR="00626181" w:rsidRPr="00626181">
        <w:t xml:space="preserve"> </w:t>
      </w:r>
      <w:r w:rsidR="00626181" w:rsidRPr="00626181">
        <w:rPr>
          <w:rFonts w:eastAsia="Times New Roman"/>
          <w:lang w:eastAsia="hr-HR"/>
        </w:rPr>
        <w:t>Fiditas d.o.o. za tehničku sigurnost i ispitivanje</w:t>
      </w:r>
      <w:r w:rsidRPr="00626181">
        <w:rPr>
          <w:rFonts w:eastAsia="Times New Roman"/>
          <w:lang w:eastAsia="hr-HR"/>
        </w:rPr>
        <w:t>, OIB:</w:t>
      </w:r>
      <w:r w:rsidR="00626181" w:rsidRPr="00626181">
        <w:rPr>
          <w:rFonts w:eastAsia="Times New Roman"/>
          <w:lang w:eastAsia="hr-HR"/>
        </w:rPr>
        <w:t xml:space="preserve"> 57768389519</w:t>
      </w:r>
      <w:r w:rsidRPr="00626181">
        <w:rPr>
          <w:rFonts w:eastAsia="Times New Roman"/>
          <w:lang w:eastAsia="hr-HR"/>
        </w:rPr>
        <w:t xml:space="preserve">, </w:t>
      </w:r>
      <w:r w:rsidR="00626181" w:rsidRPr="00626181">
        <w:rPr>
          <w:rFonts w:eastAsia="Times New Roman"/>
          <w:lang w:eastAsia="hr-HR"/>
        </w:rPr>
        <w:t>Karlovačka cesta 197, 10000 Zagreb</w:t>
      </w:r>
      <w:r w:rsidRPr="00626181">
        <w:rPr>
          <w:rFonts w:eastAsia="Times New Roman"/>
          <w:lang w:eastAsia="hr-HR"/>
        </w:rPr>
        <w:t xml:space="preserve">,  </w:t>
      </w:r>
      <w:r w:rsidRPr="00626181">
        <w:t xml:space="preserve">prijavio je tražbinu u iznosu od </w:t>
      </w:r>
      <w:r w:rsidR="00626181" w:rsidRPr="00626181">
        <w:rPr>
          <w:rFonts w:eastAsia="Times New Roman"/>
          <w:lang w:eastAsia="hr-HR"/>
        </w:rPr>
        <w:t xml:space="preserve">24.596,37 </w:t>
      </w:r>
      <w:r w:rsidRPr="00626181">
        <w:rPr>
          <w:rFonts w:eastAsia="Times New Roman"/>
          <w:lang w:eastAsia="hr-HR"/>
        </w:rPr>
        <w:t>kn</w:t>
      </w:r>
      <w:r w:rsidRPr="00626181">
        <w:t xml:space="preserve">, a u prijedlogu za otvaranje predstečajnog postupka za navedenog vjerovnika navedena je tražbina u iznosu od </w:t>
      </w:r>
      <w:r w:rsidR="00626181" w:rsidRPr="00626181">
        <w:rPr>
          <w:rFonts w:eastAsia="Times New Roman"/>
          <w:lang w:eastAsia="hr-HR"/>
        </w:rPr>
        <w:t xml:space="preserve">23.200,00 </w:t>
      </w:r>
      <w:r w:rsidRPr="00626181">
        <w:t xml:space="preserve">kuna. Tražbina u prijavljenom iznosu  priznata u cijelosti pa se smatra utvrđenom u iznosu od </w:t>
      </w:r>
      <w:r w:rsidR="00626181" w:rsidRPr="00626181">
        <w:rPr>
          <w:rFonts w:eastAsia="Times New Roman"/>
          <w:lang w:eastAsia="hr-HR"/>
        </w:rPr>
        <w:t xml:space="preserve">24.596,37 </w:t>
      </w:r>
      <w:r w:rsidRPr="00626181">
        <w:t>kuna.</w:t>
      </w:r>
    </w:p>
    <w:p w:rsidRDefault="00626181" w:rsidP="00626181" w:rsidR="00626181">
      <w:pPr>
        <w:ind w:left="284"/>
      </w:pPr>
      <w:r>
        <w:t xml:space="preserve">38. </w:t>
      </w:r>
      <w:r w:rsidR="000F413E" w:rsidRPr="000F413E">
        <w:rPr>
          <w:rFonts w:eastAsia="Times New Roman"/>
          <w:lang w:eastAsia="hr-HR"/>
        </w:rPr>
        <w:t>Financijska agencija</w:t>
      </w:r>
      <w:r w:rsidRPr="000F413E">
        <w:rPr>
          <w:rFonts w:eastAsia="Times New Roman"/>
          <w:lang w:eastAsia="hr-HR"/>
        </w:rPr>
        <w:t>, OIB:</w:t>
      </w:r>
      <w:r w:rsidR="000F413E" w:rsidRPr="000F413E">
        <w:rPr>
          <w:rFonts w:eastAsia="Times New Roman"/>
          <w:lang w:eastAsia="hr-HR"/>
        </w:rPr>
        <w:t xml:space="preserve"> 85821130368</w:t>
      </w:r>
      <w:r w:rsidRPr="000F413E">
        <w:rPr>
          <w:rFonts w:eastAsia="Times New Roman"/>
          <w:lang w:eastAsia="hr-HR"/>
        </w:rPr>
        <w:t xml:space="preserve">, </w:t>
      </w:r>
      <w:r w:rsidR="000F413E" w:rsidRPr="000F413E">
        <w:rPr>
          <w:rFonts w:eastAsia="Times New Roman"/>
          <w:lang w:eastAsia="hr-HR"/>
        </w:rPr>
        <w:t>Ulica grada Vukovara 70, 10000 Zagreb</w:t>
      </w:r>
      <w:r w:rsidRPr="000F413E">
        <w:rPr>
          <w:rFonts w:eastAsia="Times New Roman"/>
          <w:lang w:eastAsia="hr-HR"/>
        </w:rPr>
        <w:t xml:space="preserve">,  </w:t>
      </w:r>
      <w:r w:rsidRPr="000F413E">
        <w:t xml:space="preserve">prijavio je tražbinu u iznosu od </w:t>
      </w:r>
      <w:r w:rsidR="000F413E" w:rsidRPr="000F413E">
        <w:rPr>
          <w:rFonts w:eastAsia="Times New Roman"/>
          <w:lang w:eastAsia="hr-HR"/>
        </w:rPr>
        <w:t xml:space="preserve">14.575,75 </w:t>
      </w:r>
      <w:r w:rsidRPr="000F413E">
        <w:rPr>
          <w:rFonts w:eastAsia="Times New Roman"/>
          <w:lang w:eastAsia="hr-HR"/>
        </w:rPr>
        <w:t>kn</w:t>
      </w:r>
      <w:r w:rsidRPr="000F413E">
        <w:t xml:space="preserve">, a u prijedlogu za otvaranje predstečajnog postupka za navedenog vjerovnika navedena je tražbina u iznosu od </w:t>
      </w:r>
      <w:r w:rsidR="000F413E" w:rsidRPr="000F413E">
        <w:rPr>
          <w:rFonts w:eastAsia="Times New Roman"/>
          <w:lang w:eastAsia="hr-HR"/>
        </w:rPr>
        <w:t xml:space="preserve">5.343,00 </w:t>
      </w:r>
      <w:r w:rsidRPr="000F413E">
        <w:t xml:space="preserve">kuna. Tražbina u prijavljenom iznosu  priznata u cijelosti pa se smatra utvrđenom u iznosu od </w:t>
      </w:r>
      <w:r w:rsidR="000F413E" w:rsidRPr="000F413E">
        <w:rPr>
          <w:rFonts w:eastAsia="Times New Roman"/>
          <w:lang w:eastAsia="hr-HR"/>
        </w:rPr>
        <w:t>14.575,75</w:t>
      </w:r>
      <w:r w:rsidRPr="000F413E">
        <w:rPr>
          <w:rFonts w:eastAsia="Times New Roman"/>
          <w:lang w:eastAsia="hr-HR"/>
        </w:rPr>
        <w:t xml:space="preserve"> </w:t>
      </w:r>
      <w:r w:rsidRPr="000F413E">
        <w:t>kuna.</w:t>
      </w:r>
    </w:p>
    <w:p w:rsidRDefault="000F413E" w:rsidP="00A46D3D" w:rsidR="00A46D3D">
      <w:pPr>
        <w:ind w:left="284"/>
      </w:pPr>
      <w:r>
        <w:t>39</w:t>
      </w:r>
      <w:r w:rsidR="004449C6">
        <w:t>.</w:t>
      </w:r>
      <w:r w:rsidR="00A46D3D">
        <w:t xml:space="preserve"> </w:t>
      </w:r>
      <w:r w:rsidR="00A46D3D" w:rsidRPr="005C0179">
        <w:rPr>
          <w:rFonts w:eastAsia="Times New Roman"/>
          <w:lang w:eastAsia="hr-HR"/>
        </w:rPr>
        <w:t xml:space="preserve">FIDUCIA d.o.o. za marketing i poslovne usluge, OIB: 47557646720,   Iblerov trg 5, 10000 Zagreb,  </w:t>
      </w:r>
      <w:r w:rsidR="00A46D3D" w:rsidRPr="005C0179">
        <w:t xml:space="preserve"> nije prijavio  tražbinu, a u prijedlogu za otvaranje predstečajnog postupka za navedenog vjerovnika navedena je tražbina u iznosu </w:t>
      </w:r>
      <w:r w:rsidR="005C0179" w:rsidRPr="005C0179">
        <w:rPr>
          <w:rFonts w:eastAsia="Times New Roman"/>
          <w:lang w:eastAsia="hr-HR"/>
        </w:rPr>
        <w:t>443,00</w:t>
      </w:r>
      <w:r w:rsidR="00A46D3D" w:rsidRPr="005C0179">
        <w:rPr>
          <w:rFonts w:eastAsia="Times New Roman"/>
          <w:lang w:eastAsia="hr-HR"/>
        </w:rPr>
        <w:t xml:space="preserve"> </w:t>
      </w:r>
      <w:r w:rsidR="00A46D3D" w:rsidRPr="005C0179">
        <w:t>kuna. Tražbina s</w:t>
      </w:r>
      <w:r w:rsidR="0090453D">
        <w:t>e smatra utvrđenom u iznosu od 443</w:t>
      </w:r>
      <w:r w:rsidR="00A46D3D" w:rsidRPr="005C0179">
        <w:rPr>
          <w:rFonts w:eastAsia="Times New Roman"/>
          <w:lang w:eastAsia="hr-HR"/>
        </w:rPr>
        <w:t xml:space="preserve">,00 </w:t>
      </w:r>
      <w:r w:rsidR="00A46D3D" w:rsidRPr="005C0179">
        <w:t>kuna.</w:t>
      </w:r>
    </w:p>
    <w:p w:rsidRDefault="005C0179" w:rsidP="005C0179" w:rsidR="005C0179">
      <w:pPr>
        <w:ind w:left="284"/>
      </w:pPr>
      <w:r>
        <w:t xml:space="preserve">40. </w:t>
      </w:r>
      <w:r w:rsidR="009E0ED7" w:rsidRPr="009E0ED7">
        <w:rPr>
          <w:rFonts w:eastAsia="Times New Roman"/>
          <w:lang w:eastAsia="hr-HR"/>
        </w:rPr>
        <w:t>Fond za zaštitu okoliša i energetsku učinkovitost</w:t>
      </w:r>
      <w:r w:rsidRPr="009E0ED7">
        <w:rPr>
          <w:rFonts w:eastAsia="Times New Roman"/>
          <w:lang w:eastAsia="hr-HR"/>
        </w:rPr>
        <w:t>, OIB:</w:t>
      </w:r>
      <w:r w:rsidR="009E0ED7" w:rsidRPr="009E0ED7">
        <w:rPr>
          <w:rFonts w:eastAsia="Times New Roman"/>
          <w:lang w:eastAsia="hr-HR"/>
        </w:rPr>
        <w:t xml:space="preserve"> 85828625994</w:t>
      </w:r>
      <w:r w:rsidRPr="009E0ED7">
        <w:rPr>
          <w:rFonts w:eastAsia="Times New Roman"/>
          <w:lang w:eastAsia="hr-HR"/>
        </w:rPr>
        <w:t xml:space="preserve">,   </w:t>
      </w:r>
      <w:r w:rsidR="009E0ED7" w:rsidRPr="009E0ED7">
        <w:rPr>
          <w:rFonts w:eastAsia="Times New Roman"/>
          <w:lang w:eastAsia="hr-HR"/>
        </w:rPr>
        <w:t>Radnička cesta 80, 10000 Zagreb</w:t>
      </w:r>
      <w:r w:rsidRPr="009E0ED7">
        <w:rPr>
          <w:rFonts w:eastAsia="Times New Roman"/>
          <w:lang w:eastAsia="hr-HR"/>
        </w:rPr>
        <w:t xml:space="preserve">,  </w:t>
      </w:r>
      <w:r w:rsidRPr="009E0ED7">
        <w:t xml:space="preserve"> nije prijavio  tražbinu, a u prijedlogu za otvaranje predstečajnog postupka za navedenog vjerovnika navedena je tražbina u iznosu </w:t>
      </w:r>
      <w:r w:rsidR="009E0ED7" w:rsidRPr="009E0ED7">
        <w:rPr>
          <w:rFonts w:eastAsia="Times New Roman"/>
          <w:lang w:eastAsia="hr-HR"/>
        </w:rPr>
        <w:t xml:space="preserve">1.412,00 </w:t>
      </w:r>
      <w:r w:rsidRPr="009E0ED7">
        <w:t>kuna. Tražbina s</w:t>
      </w:r>
      <w:r w:rsidR="0090453D">
        <w:t>e smatra utvrđenom u iznosu od 1.412</w:t>
      </w:r>
      <w:r w:rsidRPr="009E0ED7">
        <w:rPr>
          <w:rFonts w:eastAsia="Times New Roman"/>
          <w:lang w:eastAsia="hr-HR"/>
        </w:rPr>
        <w:t xml:space="preserve">,00 </w:t>
      </w:r>
      <w:r w:rsidRPr="009E0ED7">
        <w:t>kuna.</w:t>
      </w:r>
    </w:p>
    <w:p w:rsidRDefault="009E0ED7" w:rsidP="005C0179" w:rsidR="009E0ED7">
      <w:pPr>
        <w:ind w:left="284"/>
      </w:pPr>
      <w:r>
        <w:t xml:space="preserve">41. </w:t>
      </w:r>
      <w:r w:rsidRPr="009E0ED7">
        <w:rPr>
          <w:rFonts w:eastAsia="Times New Roman"/>
          <w:lang w:eastAsia="hr-HR"/>
        </w:rPr>
        <w:t xml:space="preserve">FORUM POSLOVNI MEDIJI društvo s ograničenom odgovornošću za usluge, OIB: 37086955359,   Mihovljanska 25, 10000 Zagreb,  </w:t>
      </w:r>
      <w:r w:rsidRPr="009E0ED7">
        <w:t xml:space="preserve"> nije prijavio  tražbinu, a u prijedlogu za otvaranje predstečajnog postupka za navedenog vjerovnika navedena je tražbina u iznosu </w:t>
      </w:r>
      <w:r w:rsidRPr="009E0ED7">
        <w:rPr>
          <w:rFonts w:eastAsia="Times New Roman"/>
          <w:lang w:eastAsia="hr-HR"/>
        </w:rPr>
        <w:t xml:space="preserve">2.623,00 </w:t>
      </w:r>
      <w:r w:rsidRPr="009E0ED7">
        <w:t>kuna. Tražbina s</w:t>
      </w:r>
      <w:r w:rsidR="0090453D">
        <w:t>e smatra utvrđenom u iznosu od 2.623</w:t>
      </w:r>
      <w:r w:rsidRPr="009E0ED7">
        <w:rPr>
          <w:rFonts w:eastAsia="Times New Roman"/>
          <w:lang w:eastAsia="hr-HR"/>
        </w:rPr>
        <w:t xml:space="preserve">,00 </w:t>
      </w:r>
      <w:r w:rsidRPr="009E0ED7">
        <w:t>kuna.</w:t>
      </w:r>
    </w:p>
    <w:p w:rsidRDefault="009E0ED7" w:rsidP="005C0179" w:rsidR="009E0ED7">
      <w:pPr>
        <w:ind w:left="284"/>
      </w:pPr>
      <w:r>
        <w:t xml:space="preserve">42. </w:t>
      </w:r>
      <w:r w:rsidR="0097510C" w:rsidRPr="0097510C">
        <w:rPr>
          <w:rFonts w:eastAsia="Times New Roman"/>
          <w:lang w:eastAsia="hr-HR"/>
        </w:rPr>
        <w:t>JAVNI BILJEŽNIK ALEMKA GAJSKI, Mandrovićeva 17, Zagreb</w:t>
      </w:r>
      <w:r w:rsidRPr="0097510C">
        <w:rPr>
          <w:rFonts w:eastAsia="Times New Roman"/>
          <w:lang w:eastAsia="hr-HR"/>
        </w:rPr>
        <w:t>, OIB:</w:t>
      </w:r>
      <w:r w:rsidR="0097510C" w:rsidRPr="0097510C">
        <w:rPr>
          <w:rFonts w:eastAsia="Times New Roman"/>
          <w:lang w:eastAsia="hr-HR"/>
        </w:rPr>
        <w:t xml:space="preserve"> 25425898966</w:t>
      </w:r>
      <w:r w:rsidRPr="0097510C">
        <w:rPr>
          <w:rFonts w:eastAsia="Times New Roman"/>
          <w:lang w:eastAsia="hr-HR"/>
        </w:rPr>
        <w:t xml:space="preserve">,   </w:t>
      </w:r>
      <w:r w:rsidRPr="0097510C">
        <w:t xml:space="preserve">nije prijavio  tražbinu, a u prijedlogu za otvaranje predstečajnog postupka za navedenog vjerovnika navedena je tražbina u iznosu </w:t>
      </w:r>
      <w:r w:rsidR="0097510C" w:rsidRPr="0097510C">
        <w:rPr>
          <w:rFonts w:eastAsia="Times New Roman"/>
          <w:lang w:eastAsia="hr-HR"/>
        </w:rPr>
        <w:t xml:space="preserve">1.072,00 </w:t>
      </w:r>
      <w:r w:rsidRPr="0097510C">
        <w:t>kuna. Tražbina s</w:t>
      </w:r>
      <w:r w:rsidR="0090453D">
        <w:t>e smatra utvrđenom u iznosu od 1.072</w:t>
      </w:r>
      <w:r w:rsidRPr="0097510C">
        <w:rPr>
          <w:rFonts w:eastAsia="Times New Roman"/>
          <w:lang w:eastAsia="hr-HR"/>
        </w:rPr>
        <w:t xml:space="preserve">,00 </w:t>
      </w:r>
      <w:r w:rsidRPr="0097510C">
        <w:t>kuna.</w:t>
      </w:r>
    </w:p>
    <w:p w:rsidRDefault="0097510C" w:rsidP="0097510C" w:rsidR="0097510C">
      <w:pPr>
        <w:ind w:left="284"/>
      </w:pPr>
      <w:r>
        <w:t xml:space="preserve">43. </w:t>
      </w:r>
      <w:r w:rsidRPr="0097510C">
        <w:rPr>
          <w:rFonts w:eastAsia="Times New Roman"/>
          <w:lang w:eastAsia="hr-HR"/>
        </w:rPr>
        <w:t xml:space="preserve">GEOKARTA, društvo s ograničenom odgovornošću za geodetske i informatičke usluge, OIB: 38769588169, Mažuranićevo šetalište 14, 21000 Split,  </w:t>
      </w:r>
      <w:r w:rsidRPr="0097510C">
        <w:t xml:space="preserve">prijavio je tražbinu u iznosu od </w:t>
      </w:r>
      <w:r w:rsidRPr="0097510C">
        <w:rPr>
          <w:rFonts w:eastAsia="Times New Roman"/>
          <w:lang w:eastAsia="hr-HR"/>
        </w:rPr>
        <w:t>75.580,90 kn</w:t>
      </w:r>
      <w:r w:rsidRPr="0097510C">
        <w:t xml:space="preserve">, a u prijedlogu za otvaranje predstečajnog postupka za navedenog vjerovnika navedena je tražbina u iznosu od </w:t>
      </w:r>
      <w:r w:rsidRPr="0097510C">
        <w:rPr>
          <w:rFonts w:eastAsia="Times New Roman"/>
          <w:lang w:eastAsia="hr-HR"/>
        </w:rPr>
        <w:t xml:space="preserve">68.544,00 </w:t>
      </w:r>
      <w:r w:rsidRPr="0097510C">
        <w:t xml:space="preserve">kuna. Tražbina u prijavljenom iznosu  priznata u cijelosti pa se smatra utvrđenom u iznosu od </w:t>
      </w:r>
      <w:r w:rsidRPr="0097510C">
        <w:rPr>
          <w:rFonts w:eastAsia="Times New Roman"/>
          <w:lang w:eastAsia="hr-HR"/>
        </w:rPr>
        <w:t xml:space="preserve">75.580,90 </w:t>
      </w:r>
      <w:r w:rsidRPr="0097510C">
        <w:t>kuna.</w:t>
      </w:r>
    </w:p>
    <w:p w:rsidRDefault="0097510C" w:rsidP="00E31E6A" w:rsidR="00E31E6A">
      <w:pPr>
        <w:ind w:left="284"/>
      </w:pPr>
      <w:r>
        <w:t>44.</w:t>
      </w:r>
      <w:r w:rsidR="00E31E6A">
        <w:t xml:space="preserve"> </w:t>
      </w:r>
      <w:r w:rsidR="00E31E6A" w:rsidRPr="00E31E6A">
        <w:rPr>
          <w:rFonts w:eastAsia="Times New Roman"/>
          <w:lang w:eastAsia="hr-HR"/>
        </w:rPr>
        <w:t xml:space="preserve">TONI GOLEŠ, vl.,TG, obrt za prijevoz putnika i iznajmljivanje, Trogir, Put Dragulina 62 G, OIB: 01274617133,  PUT DRAGULINA 62G, 21220 TROGIR, </w:t>
      </w:r>
      <w:r w:rsidR="00E31E6A" w:rsidRPr="00E31E6A">
        <w:t xml:space="preserve">nije prijavio  tražbinu, a u prijedlogu za otvaranje predstečajnog postupka za navedenog vjerovnika navedena je tražbina u iznosu </w:t>
      </w:r>
      <w:r w:rsidR="00E31E6A" w:rsidRPr="00E31E6A">
        <w:rPr>
          <w:rFonts w:eastAsia="Times New Roman"/>
          <w:lang w:eastAsia="hr-HR"/>
        </w:rPr>
        <w:t xml:space="preserve">84.813,00 </w:t>
      </w:r>
      <w:r w:rsidR="00E31E6A" w:rsidRPr="00E31E6A">
        <w:t>kuna. Tražbina s</w:t>
      </w:r>
      <w:r w:rsidR="0090453D">
        <w:t>e smatra utvrđenom u iznosu od 84.813</w:t>
      </w:r>
      <w:r w:rsidR="00E31E6A" w:rsidRPr="00E31E6A">
        <w:rPr>
          <w:rFonts w:eastAsia="Times New Roman"/>
          <w:lang w:eastAsia="hr-HR"/>
        </w:rPr>
        <w:t xml:space="preserve">,00 </w:t>
      </w:r>
      <w:r w:rsidR="00E31E6A" w:rsidRPr="00E31E6A">
        <w:t>kuna.</w:t>
      </w:r>
    </w:p>
    <w:p w:rsidRDefault="00E31E6A" w:rsidP="005E461F" w:rsidR="00E31E6A">
      <w:pPr>
        <w:ind w:left="284"/>
      </w:pPr>
      <w:r>
        <w:t xml:space="preserve">45. </w:t>
      </w:r>
      <w:r w:rsidRPr="005E461F">
        <w:rPr>
          <w:rFonts w:eastAsia="Times New Roman"/>
          <w:lang w:eastAsia="hr-HR"/>
        </w:rPr>
        <w:t xml:space="preserve">GRAD TROGIR, OIB: </w:t>
      </w:r>
      <w:r w:rsidR="005E461F" w:rsidRPr="005E461F">
        <w:rPr>
          <w:rFonts w:eastAsia="Times New Roman"/>
          <w:lang w:eastAsia="hr-HR"/>
        </w:rPr>
        <w:t xml:space="preserve">84400309496, </w:t>
      </w:r>
      <w:r w:rsidRPr="005E461F">
        <w:rPr>
          <w:rFonts w:eastAsia="Times New Roman"/>
          <w:lang w:eastAsia="hr-HR"/>
        </w:rPr>
        <w:t xml:space="preserve"> </w:t>
      </w:r>
      <w:r w:rsidR="005E461F" w:rsidRPr="005E461F">
        <w:rPr>
          <w:rFonts w:eastAsia="Times New Roman"/>
          <w:lang w:eastAsia="hr-HR"/>
        </w:rPr>
        <w:t>Trg Ivana Pavla II 1/II, 21220 Trogir</w:t>
      </w:r>
      <w:r w:rsidRPr="005E461F">
        <w:rPr>
          <w:rFonts w:eastAsia="Times New Roman"/>
          <w:lang w:eastAsia="hr-HR"/>
        </w:rPr>
        <w:t xml:space="preserve">,  </w:t>
      </w:r>
      <w:r w:rsidRPr="005E461F">
        <w:t xml:space="preserve">prijavio je tražbinu u iznosu od </w:t>
      </w:r>
      <w:r w:rsidR="005E461F" w:rsidRPr="005E461F">
        <w:rPr>
          <w:rFonts w:eastAsia="Times New Roman"/>
          <w:lang w:eastAsia="hr-HR"/>
        </w:rPr>
        <w:t xml:space="preserve">1.986.485,66  </w:t>
      </w:r>
      <w:r w:rsidRPr="005E461F">
        <w:rPr>
          <w:rFonts w:eastAsia="Times New Roman"/>
          <w:lang w:eastAsia="hr-HR"/>
        </w:rPr>
        <w:t>kn</w:t>
      </w:r>
      <w:r w:rsidRPr="005E461F">
        <w:t xml:space="preserve">, a u prijedlogu za otvaranje predstečajnog postupka za navedenog vjerovnika navedena je tražbina u iznosu od </w:t>
      </w:r>
      <w:r w:rsidR="005E461F" w:rsidRPr="005E461F">
        <w:rPr>
          <w:rFonts w:eastAsia="Times New Roman"/>
          <w:lang w:eastAsia="hr-HR"/>
        </w:rPr>
        <w:t xml:space="preserve">1.430.940,00 </w:t>
      </w:r>
      <w:r w:rsidRPr="005E461F">
        <w:t xml:space="preserve">kuna. Tražbina u prijavljenom iznosu  priznata u cijelosti pa se smatra utvrđenom u iznosu od </w:t>
      </w:r>
      <w:r w:rsidR="005E461F" w:rsidRPr="005E461F">
        <w:rPr>
          <w:rFonts w:eastAsia="Times New Roman"/>
          <w:lang w:eastAsia="hr-HR"/>
        </w:rPr>
        <w:t xml:space="preserve">1.986.485,66 </w:t>
      </w:r>
      <w:r w:rsidRPr="005E461F">
        <w:t>kuna.</w:t>
      </w:r>
    </w:p>
    <w:p w:rsidRDefault="005E461F" w:rsidP="005E461F" w:rsidR="005E461F">
      <w:pPr>
        <w:ind w:left="284"/>
      </w:pPr>
      <w:r>
        <w:t xml:space="preserve">46. </w:t>
      </w:r>
      <w:r w:rsidRPr="00923131">
        <w:rPr>
          <w:rFonts w:eastAsia="Times New Roman"/>
          <w:lang w:eastAsia="hr-HR"/>
        </w:rPr>
        <w:t xml:space="preserve">GRAD ZAGREB, OIB: 61817894937, Trg Stjepana Radića 1, 10000 Zagreb,  </w:t>
      </w:r>
      <w:r w:rsidRPr="00923131">
        <w:t xml:space="preserve">prijavio je tražbinu u iznosu od </w:t>
      </w:r>
      <w:r w:rsidR="00923131" w:rsidRPr="00923131">
        <w:rPr>
          <w:rFonts w:eastAsia="Times New Roman"/>
          <w:lang w:eastAsia="hr-HR"/>
        </w:rPr>
        <w:t xml:space="preserve">28.696,54 </w:t>
      </w:r>
      <w:r w:rsidRPr="00923131">
        <w:rPr>
          <w:rFonts w:eastAsia="Times New Roman"/>
          <w:lang w:eastAsia="hr-HR"/>
        </w:rPr>
        <w:t>kn</w:t>
      </w:r>
      <w:r w:rsidRPr="00923131">
        <w:t>, a u prijedlogu za otvaranje predstečajnog postupka za navedenog vjerovnika navedena je tražbina u iznosu od</w:t>
      </w:r>
      <w:r w:rsidR="00923131">
        <w:t xml:space="preserve"> 0</w:t>
      </w:r>
      <w:r w:rsidRPr="00923131">
        <w:t xml:space="preserve"> kuna. Tražbina u prijavljenom iznosu </w:t>
      </w:r>
      <w:r w:rsidR="0090453D">
        <w:t>osporena u cijelosti radi zastare,</w:t>
      </w:r>
      <w:r w:rsidRPr="00923131">
        <w:t xml:space="preserve"> pa se smatra utvrđenom u iznosu od </w:t>
      </w:r>
      <w:r w:rsidR="0090453D">
        <w:rPr>
          <w:rFonts w:eastAsia="Times New Roman"/>
          <w:lang w:eastAsia="hr-HR"/>
        </w:rPr>
        <w:t xml:space="preserve">0,00 </w:t>
      </w:r>
      <w:r w:rsidRPr="00923131">
        <w:t>kuna.</w:t>
      </w:r>
    </w:p>
    <w:p w:rsidRDefault="00923131" w:rsidP="00E651A5" w:rsidR="00923131" w:rsidRPr="00E651A5">
      <w:pPr>
        <w:ind w:left="284"/>
      </w:pPr>
      <w:r w:rsidRPr="00E651A5">
        <w:t xml:space="preserve">47. </w:t>
      </w:r>
      <w:r w:rsidRPr="00E651A5">
        <w:rPr>
          <w:rFonts w:eastAsia="Times New Roman"/>
          <w:lang w:eastAsia="hr-HR"/>
        </w:rPr>
        <w:t xml:space="preserve">ODVJETNIK MARIJO GRANIĆ, Starčevićeva 13, Split, OIB: 57617355049, HERCEGOVAČKA 133, 21000 SPLIT,  </w:t>
      </w:r>
      <w:r w:rsidRPr="00E651A5">
        <w:t xml:space="preserve">prijavio je tražbinu u iznosu od </w:t>
      </w:r>
      <w:r w:rsidRPr="00E651A5">
        <w:rPr>
          <w:rFonts w:eastAsia="Times New Roman"/>
          <w:lang w:eastAsia="hr-HR"/>
        </w:rPr>
        <w:t>323.219,46 kn</w:t>
      </w:r>
      <w:r w:rsidRPr="00E651A5">
        <w:t xml:space="preserve">, a u prijedlogu za otvaranje predstečajnog postupka za navedenog vjerovnika navedena je tražbina u iznosu od </w:t>
      </w:r>
      <w:r w:rsidR="00E651A5" w:rsidRPr="00E651A5">
        <w:rPr>
          <w:rFonts w:eastAsia="Times New Roman"/>
          <w:lang w:eastAsia="hr-HR"/>
        </w:rPr>
        <w:t xml:space="preserve">320.875,00 </w:t>
      </w:r>
      <w:r w:rsidRPr="00E651A5">
        <w:t xml:space="preserve">kuna. Tražbina u prijavljenom iznosu  priznata u cijelosti pa se smatra utvrđenom u iznosu od </w:t>
      </w:r>
      <w:r w:rsidRPr="00E651A5">
        <w:rPr>
          <w:rFonts w:eastAsia="Times New Roman"/>
          <w:lang w:eastAsia="hr-HR"/>
        </w:rPr>
        <w:t>323.219,46</w:t>
      </w:r>
      <w:r w:rsidR="003C0ED7">
        <w:rPr>
          <w:rFonts w:eastAsia="Times New Roman"/>
          <w:lang w:eastAsia="hr-HR"/>
        </w:rPr>
        <w:t xml:space="preserve"> </w:t>
      </w:r>
      <w:r w:rsidRPr="00E651A5">
        <w:t>kuna.</w:t>
      </w:r>
    </w:p>
    <w:p w:rsidRDefault="00E651A5" w:rsidP="00E651A5" w:rsidR="00E651A5">
      <w:pPr>
        <w:ind w:left="284"/>
      </w:pPr>
      <w:r>
        <w:t xml:space="preserve">48. </w:t>
      </w:r>
      <w:r w:rsidRPr="003C0ED7">
        <w:rPr>
          <w:rFonts w:eastAsia="Times New Roman"/>
          <w:lang w:eastAsia="hr-HR"/>
        </w:rPr>
        <w:t xml:space="preserve">HEP - Opskrba d.o.o. za opskrbu potrošača električnom, toplinskom energijom i plinom, OIB: 63073332379, </w:t>
      </w:r>
      <w:r w:rsidR="003C0ED7" w:rsidRPr="003C0ED7">
        <w:rPr>
          <w:rFonts w:eastAsia="Times New Roman"/>
          <w:lang w:eastAsia="hr-HR"/>
        </w:rPr>
        <w:t>Ulica grada Vukovara 37, 10000 Zagreb</w:t>
      </w:r>
      <w:r w:rsidRPr="003C0ED7">
        <w:rPr>
          <w:rFonts w:eastAsia="Times New Roman"/>
          <w:lang w:eastAsia="hr-HR"/>
        </w:rPr>
        <w:t xml:space="preserve">,  </w:t>
      </w:r>
      <w:r w:rsidRPr="003C0ED7">
        <w:t xml:space="preserve">prijavio je tražbinu u iznosu od </w:t>
      </w:r>
      <w:r w:rsidR="003C0ED7" w:rsidRPr="003C0ED7">
        <w:rPr>
          <w:rFonts w:eastAsia="Times New Roman"/>
          <w:lang w:eastAsia="hr-HR"/>
        </w:rPr>
        <w:t xml:space="preserve">1.436.076,50 </w:t>
      </w:r>
      <w:r w:rsidRPr="003C0ED7">
        <w:rPr>
          <w:rFonts w:eastAsia="Times New Roman"/>
          <w:lang w:eastAsia="hr-HR"/>
        </w:rPr>
        <w:t>kn</w:t>
      </w:r>
      <w:r w:rsidRPr="003C0ED7">
        <w:t xml:space="preserve">, a u prijedlogu za otvaranje predstečajnog postupka za navedenog vjerovnika navedena je tražbina u iznosu od </w:t>
      </w:r>
      <w:r w:rsidR="003C0ED7" w:rsidRPr="003C0ED7">
        <w:rPr>
          <w:rFonts w:eastAsia="Times New Roman"/>
          <w:lang w:eastAsia="hr-HR"/>
        </w:rPr>
        <w:t xml:space="preserve">1.410.075,00 </w:t>
      </w:r>
      <w:r w:rsidRPr="003C0ED7">
        <w:t xml:space="preserve">kuna. Tražbina u prijavljenom iznosu  priznata u cijelosti pa se smatra utvrđenom u iznosu od </w:t>
      </w:r>
      <w:r w:rsidR="003C0ED7" w:rsidRPr="003C0ED7">
        <w:rPr>
          <w:rFonts w:eastAsia="Times New Roman"/>
          <w:lang w:eastAsia="hr-HR"/>
        </w:rPr>
        <w:t xml:space="preserve">1.436.076,50 </w:t>
      </w:r>
      <w:r w:rsidRPr="003C0ED7">
        <w:t>kuna.</w:t>
      </w:r>
    </w:p>
    <w:p w:rsidRDefault="003C0ED7" w:rsidP="00740D12" w:rsidR="00740D12">
      <w:pPr>
        <w:ind w:left="284"/>
      </w:pPr>
      <w:r w:rsidRPr="00740D12">
        <w:t>49.</w:t>
      </w:r>
      <w:r w:rsidR="00740D12" w:rsidRPr="00740D12">
        <w:t xml:space="preserve"> </w:t>
      </w:r>
      <w:r w:rsidR="00740D12" w:rsidRPr="00740D12">
        <w:rPr>
          <w:rFonts w:eastAsia="Times New Roman"/>
          <w:lang w:eastAsia="hr-HR"/>
        </w:rPr>
        <w:t xml:space="preserve">HEP ELEKTRA d.o.o. za opskrbu električnom energijom, OIB: 43965974818, Ulica grada Vukovara 37, 10000 Zagreb,  </w:t>
      </w:r>
      <w:r w:rsidR="00740D12" w:rsidRPr="00740D12">
        <w:t xml:space="preserve">prijavio je tražbinu u iznosu od </w:t>
      </w:r>
      <w:r w:rsidR="00740D12" w:rsidRPr="00740D12">
        <w:rPr>
          <w:rFonts w:eastAsia="Times New Roman"/>
          <w:lang w:eastAsia="hr-HR"/>
        </w:rPr>
        <w:t>1.407.738,57 kn</w:t>
      </w:r>
      <w:r w:rsidR="00740D12" w:rsidRPr="00740D12">
        <w:t xml:space="preserve">, a u prijedlogu za otvaranje predstečajnog postupka za navedenog vjerovnika navedena je tražbina u iznosu od 0 kuna. Tražbina u prijavljenom iznosu  priznata u cijelosti pa se smatra utvrđenom u iznosu od </w:t>
      </w:r>
      <w:r w:rsidR="00740D12" w:rsidRPr="00740D12">
        <w:rPr>
          <w:rFonts w:eastAsia="Times New Roman"/>
          <w:lang w:eastAsia="hr-HR"/>
        </w:rPr>
        <w:t xml:space="preserve">1.407.738,57 </w:t>
      </w:r>
      <w:r w:rsidR="00740D12" w:rsidRPr="00740D12">
        <w:t>kuna.</w:t>
      </w:r>
    </w:p>
    <w:p w:rsidRDefault="00740D12" w:rsidP="006E2984" w:rsidR="00740D12">
      <w:pPr>
        <w:ind w:left="284"/>
      </w:pPr>
      <w:r w:rsidRPr="006E2984">
        <w:t>50.</w:t>
      </w:r>
      <w:r w:rsidRPr="006E2984">
        <w:rPr>
          <w:rFonts w:eastAsia="Times New Roman"/>
          <w:lang w:eastAsia="hr-HR"/>
        </w:rPr>
        <w:t xml:space="preserve"> HEP-Operator distribucijskog sustava d.o.o. za distribuciju i opskrbu električne energije, OIB: 46830600751, , Ulica grada Vukovara 37, 10000 Zagreb,  </w:t>
      </w:r>
      <w:r w:rsidRPr="006E2984">
        <w:t xml:space="preserve">prijavio je tražbinu u iznosu od </w:t>
      </w:r>
      <w:r w:rsidR="006E2984" w:rsidRPr="006E2984">
        <w:rPr>
          <w:rFonts w:eastAsia="Times New Roman"/>
          <w:lang w:eastAsia="hr-HR"/>
        </w:rPr>
        <w:t xml:space="preserve">1.150.228,59 </w:t>
      </w:r>
      <w:r w:rsidRPr="006E2984">
        <w:rPr>
          <w:rFonts w:eastAsia="Times New Roman"/>
          <w:lang w:eastAsia="hr-HR"/>
        </w:rPr>
        <w:t>kn</w:t>
      </w:r>
      <w:r w:rsidRPr="006E2984">
        <w:t xml:space="preserve">, a u prijedlogu za otvaranje predstečajnog postupka za navedenog vjerovnika navedena je tražbina u iznosu od </w:t>
      </w:r>
      <w:r w:rsidR="006E2984" w:rsidRPr="006E2984">
        <w:rPr>
          <w:rFonts w:eastAsia="Times New Roman"/>
          <w:lang w:eastAsia="hr-HR"/>
        </w:rPr>
        <w:t>1.122.652,00</w:t>
      </w:r>
      <w:r w:rsidRPr="006E2984">
        <w:t xml:space="preserve"> kuna. Tražbina u prijavljenom iznosu  priznata u cijelosti pa se smatra utvrđenom u iznosu od </w:t>
      </w:r>
      <w:r w:rsidR="006E2984" w:rsidRPr="006E2984">
        <w:rPr>
          <w:rFonts w:eastAsia="Times New Roman"/>
          <w:lang w:eastAsia="hr-HR"/>
        </w:rPr>
        <w:t xml:space="preserve">1.150.228,59 </w:t>
      </w:r>
      <w:r w:rsidRPr="006E2984">
        <w:t>kuna.</w:t>
      </w:r>
    </w:p>
    <w:p w:rsidRDefault="00EF4A3B" w:rsidP="0055674F" w:rsidR="0055674F">
      <w:pPr>
        <w:ind w:left="284"/>
      </w:pPr>
      <w:r>
        <w:t>51.</w:t>
      </w:r>
      <w:r w:rsidR="0055674F">
        <w:t xml:space="preserve"> </w:t>
      </w:r>
      <w:r w:rsidR="0055674F" w:rsidRPr="0055674F">
        <w:rPr>
          <w:rFonts w:eastAsia="Times New Roman"/>
          <w:lang w:eastAsia="hr-HR"/>
        </w:rPr>
        <w:t xml:space="preserve">HIDRO.LAB. d. o. o. za ekološka ispitivanja i usluge, OIB: 71304602630,   Kolavići 5, 51410 Ičići,  </w:t>
      </w:r>
      <w:r w:rsidR="0055674F" w:rsidRPr="0055674F">
        <w:t xml:space="preserve"> nije prijavio  tražbinu, a u prijedlogu za otvaranje predstečajnog postupka za navedenog vjerovnika navedena je tražbina u iznosu </w:t>
      </w:r>
      <w:r w:rsidR="0055674F" w:rsidRPr="0055674F">
        <w:rPr>
          <w:rFonts w:eastAsia="Times New Roman"/>
          <w:lang w:eastAsia="hr-HR"/>
        </w:rPr>
        <w:t xml:space="preserve">22.000,00 </w:t>
      </w:r>
      <w:r w:rsidR="0055674F" w:rsidRPr="0055674F">
        <w:t xml:space="preserve">kuna. Tražbina se smatra utvrđenom u iznosu od </w:t>
      </w:r>
      <w:r w:rsidR="0090453D">
        <w:t>22.00</w:t>
      </w:r>
      <w:r w:rsidR="0055674F" w:rsidRPr="0055674F">
        <w:t>0</w:t>
      </w:r>
      <w:r w:rsidR="0055674F" w:rsidRPr="0055674F">
        <w:rPr>
          <w:rFonts w:eastAsia="Times New Roman"/>
          <w:lang w:eastAsia="hr-HR"/>
        </w:rPr>
        <w:t xml:space="preserve">,00 </w:t>
      </w:r>
      <w:r w:rsidR="0055674F" w:rsidRPr="0055674F">
        <w:t>kuna.</w:t>
      </w:r>
    </w:p>
    <w:p w:rsidRDefault="0055674F" w:rsidP="0055674F" w:rsidR="0055674F">
      <w:pPr>
        <w:ind w:left="284"/>
      </w:pPr>
      <w:r>
        <w:t xml:space="preserve">52. </w:t>
      </w:r>
      <w:r w:rsidRPr="00162A84">
        <w:rPr>
          <w:rFonts w:eastAsia="Times New Roman"/>
          <w:lang w:eastAsia="hr-HR"/>
        </w:rPr>
        <w:t>HOTEL MEDENA dioničko društvo za hotelijersto i turizam, turistička agencija, OIB:</w:t>
      </w:r>
      <w:r w:rsidR="00162A84" w:rsidRPr="00162A84">
        <w:rPr>
          <w:rFonts w:eastAsia="Times New Roman"/>
          <w:lang w:eastAsia="hr-HR"/>
        </w:rPr>
        <w:t xml:space="preserve"> 15293296133</w:t>
      </w:r>
      <w:r w:rsidRPr="00162A84">
        <w:rPr>
          <w:rFonts w:eastAsia="Times New Roman"/>
          <w:lang w:eastAsia="hr-HR"/>
        </w:rPr>
        <w:t xml:space="preserve">,  </w:t>
      </w:r>
      <w:r w:rsidR="00162A84" w:rsidRPr="00162A84">
        <w:rPr>
          <w:rFonts w:eastAsia="Times New Roman"/>
          <w:lang w:eastAsia="hr-HR"/>
        </w:rPr>
        <w:t xml:space="preserve">Ulica hrvatskih žrtava 185, 21220 Seget Donji </w:t>
      </w:r>
      <w:r w:rsidRPr="00162A84">
        <w:rPr>
          <w:rFonts w:eastAsia="Times New Roman"/>
          <w:lang w:eastAsia="hr-HR"/>
        </w:rPr>
        <w:t xml:space="preserve">,  </w:t>
      </w:r>
      <w:r w:rsidRPr="00162A84">
        <w:t xml:space="preserve">prijavio je tražbinu u iznosu od </w:t>
      </w:r>
      <w:r w:rsidR="00162A84" w:rsidRPr="00162A84">
        <w:rPr>
          <w:rFonts w:eastAsia="Times New Roman"/>
          <w:lang w:eastAsia="hr-HR"/>
        </w:rPr>
        <w:t xml:space="preserve">464.205,86 </w:t>
      </w:r>
      <w:r w:rsidRPr="00162A84">
        <w:rPr>
          <w:rFonts w:eastAsia="Times New Roman"/>
          <w:lang w:eastAsia="hr-HR"/>
        </w:rPr>
        <w:t>kn</w:t>
      </w:r>
      <w:r w:rsidRPr="00162A84">
        <w:t xml:space="preserve">, a u prijedlogu za otvaranje predstečajnog postupka za navedenog vjerovnika navedena je tražbina u iznosu od </w:t>
      </w:r>
      <w:r w:rsidR="00162A84" w:rsidRPr="00162A84">
        <w:rPr>
          <w:rFonts w:eastAsia="Times New Roman"/>
          <w:lang w:eastAsia="hr-HR"/>
        </w:rPr>
        <w:t xml:space="preserve">391.137,00 </w:t>
      </w:r>
      <w:r w:rsidRPr="00162A84">
        <w:t xml:space="preserve">kuna. Tražbina u prijavljenom iznosu  priznata u cijelosti pa se smatra utvrđenom u iznosu od </w:t>
      </w:r>
      <w:r w:rsidR="00162A84" w:rsidRPr="00162A84">
        <w:rPr>
          <w:rFonts w:eastAsia="Times New Roman"/>
          <w:lang w:eastAsia="hr-HR"/>
        </w:rPr>
        <w:t xml:space="preserve">464.205,86 </w:t>
      </w:r>
      <w:r w:rsidRPr="00162A84">
        <w:t>kuna.</w:t>
      </w:r>
    </w:p>
    <w:p w:rsidRDefault="00162A84" w:rsidP="00162A84" w:rsidR="00162A84">
      <w:pPr>
        <w:ind w:left="284"/>
      </w:pPr>
      <w:r>
        <w:t xml:space="preserve">53. </w:t>
      </w:r>
      <w:r w:rsidRPr="00F36F0D">
        <w:rPr>
          <w:rFonts w:eastAsia="Times New Roman"/>
          <w:lang w:eastAsia="hr-HR"/>
        </w:rPr>
        <w:t xml:space="preserve">HP - Hrvatska pošta d.d., OIB: 87311810356,  Jurišićeva 13, 10000 Zagreb,  </w:t>
      </w:r>
      <w:r w:rsidRPr="00F36F0D">
        <w:t xml:space="preserve">prijavio je tražbinu u iznosu od </w:t>
      </w:r>
      <w:r w:rsidR="00F36F0D" w:rsidRPr="00F36F0D">
        <w:rPr>
          <w:rFonts w:eastAsia="Times New Roman"/>
          <w:lang w:eastAsia="hr-HR"/>
        </w:rPr>
        <w:t xml:space="preserve">922,27 </w:t>
      </w:r>
      <w:r w:rsidRPr="00F36F0D">
        <w:rPr>
          <w:rFonts w:eastAsia="Times New Roman"/>
          <w:lang w:eastAsia="hr-HR"/>
        </w:rPr>
        <w:t>kn</w:t>
      </w:r>
      <w:r w:rsidRPr="00F36F0D">
        <w:t xml:space="preserve">, a u prijedlogu za otvaranje predstečajnog postupka za navedenog vjerovnika navedena je tražbina u iznosu od </w:t>
      </w:r>
      <w:r w:rsidR="00F36F0D" w:rsidRPr="00F36F0D">
        <w:t xml:space="preserve">0,00 </w:t>
      </w:r>
      <w:r w:rsidRPr="00F36F0D">
        <w:t xml:space="preserve">kuna. Tražbina u prijavljenom iznosu  priznata u cijelosti pa se smatra utvrđenom u iznosu od </w:t>
      </w:r>
      <w:r w:rsidR="00F36F0D" w:rsidRPr="00F36F0D">
        <w:rPr>
          <w:rFonts w:eastAsia="Times New Roman"/>
          <w:lang w:eastAsia="hr-HR"/>
        </w:rPr>
        <w:t xml:space="preserve">922,27 </w:t>
      </w:r>
      <w:r w:rsidRPr="00F36F0D">
        <w:t>kuna.</w:t>
      </w:r>
    </w:p>
    <w:p w:rsidRDefault="00F36F0D" w:rsidP="00F36F0D" w:rsidR="00F36F0D">
      <w:pPr>
        <w:ind w:left="284"/>
      </w:pPr>
      <w:r w:rsidRPr="00F36F0D">
        <w:t xml:space="preserve">54. </w:t>
      </w:r>
      <w:r w:rsidRPr="00F36F0D">
        <w:rPr>
          <w:rFonts w:eastAsia="Times New Roman"/>
          <w:lang w:eastAsia="hr-HR"/>
        </w:rPr>
        <w:t xml:space="preserve">Hrvatska regulatorna agencija za mrežne djelatnosti, OIB: 87950783661,  Ulica Roberta Frangeša Mihanovića 9, 10000 Zagreb, ,  </w:t>
      </w:r>
      <w:r w:rsidRPr="00F36F0D">
        <w:t xml:space="preserve">prijavio je tražbinu u iznosu od </w:t>
      </w:r>
      <w:r w:rsidRPr="00F36F0D">
        <w:rPr>
          <w:rFonts w:eastAsia="Times New Roman"/>
          <w:lang w:eastAsia="hr-HR"/>
        </w:rPr>
        <w:t>58,89 kn</w:t>
      </w:r>
      <w:r w:rsidRPr="00F36F0D">
        <w:t xml:space="preserve">, a u prijedlogu za otvaranje predstečajnog postupka za navedenog vjerovnika navedena je tražbina u iznosu od </w:t>
      </w:r>
      <w:r w:rsidRPr="00F36F0D">
        <w:rPr>
          <w:rFonts w:eastAsia="Times New Roman"/>
          <w:lang w:eastAsia="hr-HR"/>
        </w:rPr>
        <w:t xml:space="preserve">57,00 </w:t>
      </w:r>
      <w:r w:rsidRPr="00F36F0D">
        <w:t xml:space="preserve">kuna. Tražbina u prijavljenom iznosu  priznata u cijelosti pa se smatra utvrđenom u iznosu od </w:t>
      </w:r>
      <w:r w:rsidRPr="00F36F0D">
        <w:rPr>
          <w:rFonts w:eastAsia="Times New Roman"/>
          <w:lang w:eastAsia="hr-HR"/>
        </w:rPr>
        <w:t xml:space="preserve">58,89 </w:t>
      </w:r>
      <w:r w:rsidRPr="00F36F0D">
        <w:t>kuna.</w:t>
      </w:r>
    </w:p>
    <w:p w:rsidRDefault="00F36F0D" w:rsidP="000362D9" w:rsidR="000362D9">
      <w:pPr>
        <w:ind w:left="284"/>
      </w:pPr>
      <w:r w:rsidRPr="000362D9">
        <w:t>55.</w:t>
      </w:r>
      <w:r w:rsidR="000362D9" w:rsidRPr="000362D9">
        <w:t xml:space="preserve"> </w:t>
      </w:r>
      <w:r w:rsidR="000362D9" w:rsidRPr="000362D9">
        <w:rPr>
          <w:rFonts w:eastAsia="Times New Roman"/>
          <w:lang w:eastAsia="hr-HR"/>
        </w:rPr>
        <w:t xml:space="preserve">Hrvatske vode, pravna osoba za upravljanje vodama,  OIB: 28921383001,  Ulica Grada Vukovara 220, 10000 Zagreb,  </w:t>
      </w:r>
      <w:r w:rsidR="000362D9" w:rsidRPr="000362D9">
        <w:t xml:space="preserve">prijavio je tražbinu u iznosu od </w:t>
      </w:r>
      <w:r w:rsidR="000362D9" w:rsidRPr="000362D9">
        <w:rPr>
          <w:rFonts w:eastAsia="Times New Roman"/>
          <w:lang w:eastAsia="hr-HR"/>
        </w:rPr>
        <w:t>85.833,80 kn</w:t>
      </w:r>
      <w:r w:rsidR="000362D9" w:rsidRPr="000362D9">
        <w:t xml:space="preserve">, a u prijedlogu za otvaranje predstečajnog postupka za navedenog vjerovnika navedena je tražbina u iznosu od 0,00 kuna. Tražbina u prijavljenom iznosu  priznata u cijelosti pa se smatra utvrđenom u iznosu od </w:t>
      </w:r>
      <w:r w:rsidR="000362D9" w:rsidRPr="000362D9">
        <w:rPr>
          <w:rFonts w:eastAsia="Times New Roman"/>
          <w:lang w:eastAsia="hr-HR"/>
        </w:rPr>
        <w:t xml:space="preserve">85.833,80 </w:t>
      </w:r>
      <w:r w:rsidR="000362D9" w:rsidRPr="000362D9">
        <w:t>kuna.</w:t>
      </w:r>
    </w:p>
    <w:p w:rsidRDefault="000362D9" w:rsidP="00CB4594" w:rsidR="000362D9">
      <w:pPr>
        <w:ind w:left="284"/>
      </w:pPr>
      <w:r w:rsidRPr="00CB4594">
        <w:t xml:space="preserve">56. </w:t>
      </w:r>
      <w:r w:rsidRPr="00CB4594">
        <w:rPr>
          <w:rFonts w:eastAsia="Times New Roman"/>
          <w:lang w:eastAsia="hr-HR"/>
        </w:rPr>
        <w:t xml:space="preserve">Hrvatski registar brodova,  OIB: 04601923208,  Marasovića 67, 21000 Split, ,  </w:t>
      </w:r>
      <w:r w:rsidRPr="00CB4594">
        <w:t xml:space="preserve">prijavio je tražbinu u iznosu od </w:t>
      </w:r>
      <w:r w:rsidR="00CB4594" w:rsidRPr="00CB4594">
        <w:rPr>
          <w:rFonts w:eastAsia="Times New Roman"/>
          <w:lang w:eastAsia="hr-HR"/>
        </w:rPr>
        <w:t xml:space="preserve">7.352,28 </w:t>
      </w:r>
      <w:r w:rsidRPr="00CB4594">
        <w:rPr>
          <w:rFonts w:eastAsia="Times New Roman"/>
          <w:lang w:eastAsia="hr-HR"/>
        </w:rPr>
        <w:t>kn</w:t>
      </w:r>
      <w:r w:rsidRPr="00CB4594">
        <w:t xml:space="preserve">, a u prijedlogu za otvaranje predstečajnog postupka za navedenog vjerovnika navedena je tražbina u iznosu od </w:t>
      </w:r>
      <w:r w:rsidR="00CB4594" w:rsidRPr="00CB4594">
        <w:rPr>
          <w:rFonts w:eastAsia="Times New Roman"/>
          <w:lang w:eastAsia="hr-HR"/>
        </w:rPr>
        <w:t xml:space="preserve">10.080,00 </w:t>
      </w:r>
      <w:r w:rsidRPr="00CB4594">
        <w:t xml:space="preserve">kuna. Tražbina u prijavljenom iznosu  priznata u cijelosti pa se smatra utvrđenom u iznosu od </w:t>
      </w:r>
      <w:r w:rsidR="00CB4594" w:rsidRPr="00CB4594">
        <w:rPr>
          <w:rFonts w:eastAsia="Times New Roman"/>
          <w:lang w:eastAsia="hr-HR"/>
        </w:rPr>
        <w:t xml:space="preserve">7.352,28 </w:t>
      </w:r>
      <w:r w:rsidRPr="00CB4594">
        <w:t>kuna.</w:t>
      </w:r>
    </w:p>
    <w:p w:rsidRDefault="00CB4594" w:rsidP="00CB4594" w:rsidR="00CB4594">
      <w:pPr>
        <w:ind w:left="284"/>
      </w:pPr>
      <w:r>
        <w:t xml:space="preserve">57. </w:t>
      </w:r>
      <w:r w:rsidRPr="00CB4594">
        <w:rPr>
          <w:rFonts w:eastAsia="Times New Roman"/>
          <w:lang w:eastAsia="hr-HR"/>
        </w:rPr>
        <w:t xml:space="preserve">Hrvatski Telekom d.d., OIB: 81793146560, Roberta Frangeša Mihanovića 9, 10000 Zagreb, </w:t>
      </w:r>
      <w:r w:rsidRPr="00CB4594">
        <w:t xml:space="preserve"> nije prijavio  tražbinu, a u prijedlogu za otvaranje predstečajnog postupka za navedenog vjerovnika navedena je tražbina u iznosu </w:t>
      </w:r>
      <w:r w:rsidRPr="00CB4594">
        <w:rPr>
          <w:rFonts w:eastAsia="Times New Roman"/>
          <w:lang w:eastAsia="hr-HR"/>
        </w:rPr>
        <w:t xml:space="preserve">2.022,00 </w:t>
      </w:r>
      <w:r w:rsidRPr="00CB4594">
        <w:t>kuna. Tražbina s</w:t>
      </w:r>
      <w:r w:rsidR="00C05C1D">
        <w:t>e smatra utvrđenom u iznosu od 2.022</w:t>
      </w:r>
      <w:r w:rsidRPr="00CB4594">
        <w:rPr>
          <w:rFonts w:eastAsia="Times New Roman"/>
          <w:lang w:eastAsia="hr-HR"/>
        </w:rPr>
        <w:t xml:space="preserve">,00 </w:t>
      </w:r>
      <w:r w:rsidRPr="00CB4594">
        <w:t>kuna.</w:t>
      </w:r>
    </w:p>
    <w:p w:rsidRDefault="00CB4594" w:rsidP="00CB4594" w:rsidR="00CB4594">
      <w:pPr>
        <w:ind w:left="284"/>
      </w:pPr>
      <w:r>
        <w:t xml:space="preserve">58. </w:t>
      </w:r>
      <w:r w:rsidR="007F4A14" w:rsidRPr="007F4A14">
        <w:rPr>
          <w:rFonts w:eastAsia="Times New Roman"/>
          <w:lang w:eastAsia="hr-HR"/>
        </w:rPr>
        <w:t>VJEKOSLAV HRABAR, vl.Obrt za prijevoz, ugostiteljstvo i usluge IMA, Trogir, Cocina 19</w:t>
      </w:r>
      <w:r w:rsidRPr="007F4A14">
        <w:rPr>
          <w:rFonts w:eastAsia="Times New Roman"/>
          <w:lang w:eastAsia="hr-HR"/>
        </w:rPr>
        <w:t>, OIB:</w:t>
      </w:r>
      <w:r w:rsidR="007F4A14" w:rsidRPr="007F4A14">
        <w:rPr>
          <w:rFonts w:eastAsia="Times New Roman"/>
          <w:lang w:eastAsia="hr-HR"/>
        </w:rPr>
        <w:t xml:space="preserve"> 32947824541</w:t>
      </w:r>
      <w:r w:rsidRPr="007F4A14">
        <w:rPr>
          <w:rFonts w:eastAsia="Times New Roman"/>
          <w:lang w:eastAsia="hr-HR"/>
        </w:rPr>
        <w:t xml:space="preserve">, </w:t>
      </w:r>
      <w:r w:rsidR="007F4A14" w:rsidRPr="007F4A14">
        <w:rPr>
          <w:rFonts w:eastAsia="Times New Roman"/>
          <w:lang w:eastAsia="hr-HR"/>
        </w:rPr>
        <w:t>ULICA SV.ANE 19, 21220 TROGIR</w:t>
      </w:r>
      <w:r w:rsidRPr="007F4A14">
        <w:rPr>
          <w:rFonts w:eastAsia="Times New Roman"/>
          <w:lang w:eastAsia="hr-HR"/>
        </w:rPr>
        <w:t xml:space="preserve">, </w:t>
      </w:r>
      <w:r w:rsidRPr="007F4A14">
        <w:t xml:space="preserve"> nije prijavio  tražbinu, a u prijedlogu za otvaranje predstečajnog postupka za navedenog vjerovnika navedena je tražbina u iznosu </w:t>
      </w:r>
      <w:r w:rsidR="007F4A14" w:rsidRPr="007F4A14">
        <w:rPr>
          <w:rFonts w:eastAsia="Times New Roman"/>
          <w:lang w:eastAsia="hr-HR"/>
        </w:rPr>
        <w:t xml:space="preserve">87.160,00 </w:t>
      </w:r>
      <w:r w:rsidRPr="007F4A14">
        <w:t>kuna. Tražbina s</w:t>
      </w:r>
      <w:r w:rsidR="00C05C1D">
        <w:t>e smatra utvrđenom u iznosu od 87.160</w:t>
      </w:r>
      <w:r w:rsidRPr="007F4A14">
        <w:rPr>
          <w:rFonts w:eastAsia="Times New Roman"/>
          <w:lang w:eastAsia="hr-HR"/>
        </w:rPr>
        <w:t xml:space="preserve">,00 </w:t>
      </w:r>
      <w:r w:rsidRPr="007F4A14">
        <w:t xml:space="preserve">kuna. </w:t>
      </w:r>
    </w:p>
    <w:p w:rsidRDefault="007F4A14" w:rsidP="007F4A14" w:rsidR="007F4A14">
      <w:pPr>
        <w:ind w:left="284"/>
      </w:pPr>
      <w:r>
        <w:t xml:space="preserve">59. </w:t>
      </w:r>
      <w:r w:rsidRPr="007F4A14">
        <w:rPr>
          <w:rFonts w:eastAsia="Times New Roman"/>
          <w:lang w:eastAsia="hr-HR"/>
        </w:rPr>
        <w:t xml:space="preserve">HRVATSKA BANKA ZA OBNOVU I RAZVITAK,  OIB: 26702280390,  STROSSMAYEROV TRG 9, 10000 ZAGREB,  </w:t>
      </w:r>
      <w:r w:rsidRPr="007F4A14">
        <w:t xml:space="preserve">prijavio je tražbinu u iznosu od </w:t>
      </w:r>
      <w:r w:rsidR="00C05C1D">
        <w:rPr>
          <w:rFonts w:eastAsia="Times New Roman"/>
          <w:lang w:eastAsia="hr-HR"/>
        </w:rPr>
        <w:t>337</w:t>
      </w:r>
      <w:r w:rsidRPr="007F4A14">
        <w:rPr>
          <w:rFonts w:eastAsia="Times New Roman"/>
          <w:lang w:eastAsia="hr-HR"/>
        </w:rPr>
        <w:t>.</w:t>
      </w:r>
      <w:r w:rsidR="00C05C1D">
        <w:rPr>
          <w:rFonts w:eastAsia="Times New Roman"/>
          <w:lang w:eastAsia="hr-HR"/>
        </w:rPr>
        <w:t>113.071,09</w:t>
      </w:r>
      <w:r w:rsidRPr="007F4A14">
        <w:rPr>
          <w:rFonts w:eastAsia="Times New Roman"/>
          <w:lang w:eastAsia="hr-HR"/>
        </w:rPr>
        <w:t xml:space="preserve"> kn</w:t>
      </w:r>
      <w:r w:rsidRPr="007F4A14">
        <w:t xml:space="preserve">, a u prijedlogu za otvaranje predstečajnog postupka za navedenog vjerovnika navedena je tražbina u iznosu od 0,00 kuna. Tražbina u prijavljenom iznosu  priznata u cijelosti pa se smatra utvrđenom u iznosu od </w:t>
      </w:r>
      <w:r w:rsidR="00C05C1D">
        <w:rPr>
          <w:rFonts w:eastAsia="Times New Roman"/>
          <w:lang w:eastAsia="hr-HR"/>
        </w:rPr>
        <w:t xml:space="preserve">337.113.071,09 </w:t>
      </w:r>
      <w:r w:rsidRPr="007F4A14">
        <w:t>kuna.</w:t>
      </w:r>
      <w:r w:rsidR="00C05C1D">
        <w:t xml:space="preserve"> U sudski spis ovaj vjerovnik neposredno predaje podnesak.</w:t>
      </w:r>
    </w:p>
    <w:p w:rsidRDefault="00F5039E" w:rsidP="00F5039E" w:rsidR="00F5039E">
      <w:pPr>
        <w:ind w:left="284"/>
      </w:pPr>
      <w:r w:rsidRPr="00F5039E">
        <w:rPr>
          <w:rFonts w:eastAsia="Times New Roman"/>
          <w:lang w:eastAsia="hr-HR"/>
        </w:rPr>
        <w:t xml:space="preserve">HRVATSKA BANKA ZA OBNOVU I RAZVITAK,  OIB: 26702280390,  STROSSMAYEROV TRG 9, 10000 ZAGREB,  </w:t>
      </w:r>
      <w:r w:rsidRPr="00F5039E">
        <w:t xml:space="preserve">prijavio je tražbinu u iznosu od </w:t>
      </w:r>
      <w:r w:rsidRPr="00F5039E">
        <w:rPr>
          <w:rFonts w:eastAsia="Times New Roman"/>
          <w:lang w:eastAsia="hr-HR"/>
        </w:rPr>
        <w:t>202.552.903,24 kn</w:t>
      </w:r>
      <w:r w:rsidRPr="00F5039E">
        <w:t xml:space="preserve">, a u prijedlogu za otvaranje predstečajnog postupka za navedenog vjerovnika navedena je tražbina u iznosu od 0,00 kuna. Tražbina u prijavljenom iznosu  priznata u cijelosti pa se smatra utvrđenom u iznosu od </w:t>
      </w:r>
      <w:r w:rsidRPr="00F5039E">
        <w:rPr>
          <w:rFonts w:eastAsia="Times New Roman"/>
          <w:lang w:eastAsia="hr-HR"/>
        </w:rPr>
        <w:t xml:space="preserve">202.552.903,24 </w:t>
      </w:r>
      <w:r w:rsidR="00C05C1D">
        <w:t>kuna, tražbina utvrđena i priznata pod rednim brojem 59.</w:t>
      </w:r>
    </w:p>
    <w:p w:rsidRDefault="00F5039E" w:rsidP="00F5039E" w:rsidR="00F5039E">
      <w:pPr>
        <w:ind w:left="284"/>
      </w:pPr>
      <w:r>
        <w:rPr>
          <w:rFonts w:eastAsia="Times New Roman"/>
          <w:lang w:eastAsia="hr-HR"/>
        </w:rPr>
        <w:t xml:space="preserve">60. </w:t>
      </w:r>
      <w:r w:rsidRPr="003E0CD7">
        <w:rPr>
          <w:rFonts w:eastAsia="Times New Roman"/>
          <w:lang w:eastAsia="hr-HR"/>
        </w:rPr>
        <w:t xml:space="preserve">HRVATSKA BRODOGRADNJA - JADRANBROD d.d. za consulting i upravljanje drugim društvima,  OIB: </w:t>
      </w:r>
      <w:r w:rsidR="003E0CD7" w:rsidRPr="003E0CD7">
        <w:rPr>
          <w:rFonts w:eastAsia="Times New Roman"/>
          <w:lang w:eastAsia="hr-HR"/>
        </w:rPr>
        <w:t>25739577568</w:t>
      </w:r>
      <w:r w:rsidRPr="003E0CD7">
        <w:rPr>
          <w:rFonts w:eastAsia="Times New Roman"/>
          <w:lang w:eastAsia="hr-HR"/>
        </w:rPr>
        <w:t xml:space="preserve">,  </w:t>
      </w:r>
      <w:r w:rsidR="003E0CD7" w:rsidRPr="003E0CD7">
        <w:rPr>
          <w:rFonts w:eastAsia="Times New Roman"/>
          <w:lang w:eastAsia="hr-HR"/>
        </w:rPr>
        <w:t>Avenija V. Holjevca 20, 10000 Zagreb</w:t>
      </w:r>
      <w:r w:rsidRPr="003E0CD7">
        <w:rPr>
          <w:rFonts w:eastAsia="Times New Roman"/>
          <w:lang w:eastAsia="hr-HR"/>
        </w:rPr>
        <w:t xml:space="preserve">,  </w:t>
      </w:r>
      <w:r w:rsidRPr="003E0CD7">
        <w:t xml:space="preserve">prijavio je tražbinu u iznosu od </w:t>
      </w:r>
      <w:r w:rsidR="003E0CD7" w:rsidRPr="003E0CD7">
        <w:rPr>
          <w:rFonts w:eastAsia="Times New Roman"/>
          <w:lang w:eastAsia="hr-HR"/>
        </w:rPr>
        <w:t xml:space="preserve">2.317.635,74 </w:t>
      </w:r>
      <w:r w:rsidRPr="003E0CD7">
        <w:rPr>
          <w:rFonts w:eastAsia="Times New Roman"/>
          <w:lang w:eastAsia="hr-HR"/>
        </w:rPr>
        <w:t>kn</w:t>
      </w:r>
      <w:r w:rsidRPr="003E0CD7">
        <w:t xml:space="preserve">, a u prijedlogu za otvaranje predstečajnog postupka za navedenog vjerovnika navedena je tražbina u iznosu od </w:t>
      </w:r>
      <w:r w:rsidR="003E0CD7" w:rsidRPr="003E0CD7">
        <w:rPr>
          <w:rFonts w:eastAsia="Times New Roman"/>
          <w:lang w:eastAsia="hr-HR"/>
        </w:rPr>
        <w:t>2.311.458,00</w:t>
      </w:r>
      <w:r w:rsidRPr="003E0CD7">
        <w:t xml:space="preserve"> kuna. Tražbina u prijavljenom iznosu  priznata u cijelosti pa se smatra utvrđenom u iznosu od </w:t>
      </w:r>
      <w:r w:rsidR="003E0CD7" w:rsidRPr="003E0CD7">
        <w:rPr>
          <w:rFonts w:eastAsia="Times New Roman"/>
          <w:lang w:eastAsia="hr-HR"/>
        </w:rPr>
        <w:t xml:space="preserve">2.317.635,74 </w:t>
      </w:r>
      <w:r w:rsidRPr="003E0CD7">
        <w:t>kuna.</w:t>
      </w:r>
    </w:p>
    <w:p w:rsidRDefault="003E0CD7" w:rsidP="002823AA" w:rsidR="002823AA">
      <w:pPr>
        <w:ind w:left="284"/>
      </w:pPr>
      <w:r>
        <w:rPr>
          <w:rFonts w:eastAsia="Times New Roman"/>
          <w:lang w:eastAsia="hr-HR"/>
        </w:rPr>
        <w:t>61</w:t>
      </w:r>
      <w:r w:rsidRPr="00E95D26">
        <w:rPr>
          <w:rFonts w:eastAsia="Times New Roman"/>
          <w:lang w:eastAsia="hr-HR"/>
        </w:rPr>
        <w:t>.</w:t>
      </w:r>
      <w:r w:rsidR="002823AA" w:rsidRPr="00E95D26">
        <w:rPr>
          <w:rFonts w:eastAsia="Times New Roman"/>
          <w:lang w:eastAsia="hr-HR"/>
        </w:rPr>
        <w:t xml:space="preserve"> HRVATSKI ZAVOD ZA MIROVINSKO OSIGURANJE, OIB: 84397956623, A. Mihanovića 3 (Obala kneza Branimira 15), 10000 Zagreb (Split), </w:t>
      </w:r>
      <w:r w:rsidR="002823AA" w:rsidRPr="00E95D26">
        <w:t xml:space="preserve"> prijavio  tražbinu  u iznosu od </w:t>
      </w:r>
      <w:r w:rsidR="002823AA" w:rsidRPr="00E95D26">
        <w:rPr>
          <w:rFonts w:eastAsia="Times New Roman"/>
          <w:lang w:eastAsia="hr-HR"/>
        </w:rPr>
        <w:t>164.687,52</w:t>
      </w:r>
      <w:r w:rsidR="002823AA" w:rsidRPr="00E95D26">
        <w:t xml:space="preserve"> , a u prijedlogu za otvaranje predstečajnog postupka za navedenog vjerovnika navedena je tražbina u iznosu 0,00 kuna. Tražbina se smatra utvrđenom u iznosu od </w:t>
      </w:r>
      <w:r w:rsidR="002823AA" w:rsidRPr="00E95D26">
        <w:rPr>
          <w:rFonts w:eastAsia="Times New Roman"/>
          <w:lang w:eastAsia="hr-HR"/>
        </w:rPr>
        <w:t xml:space="preserve">164.687,52 </w:t>
      </w:r>
      <w:r w:rsidR="002823AA" w:rsidRPr="00E95D26">
        <w:t xml:space="preserve">kuna. </w:t>
      </w:r>
    </w:p>
    <w:p w:rsidRDefault="00E95D26" w:rsidP="00E95D26" w:rsidR="00E95D26" w:rsidRPr="00E95D26">
      <w:pPr>
        <w:ind w:left="284"/>
      </w:pPr>
      <w:r w:rsidRPr="00E95D26"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 w:rsidRPr="00E95D26">
        <w:t xml:space="preserve"> prijavio  tražbinu  u iznosu od</w:t>
      </w:r>
      <w:r>
        <w:t xml:space="preserve"> </w:t>
      </w:r>
      <w:r w:rsidRPr="00E95D26">
        <w:rPr>
          <w:rFonts w:eastAsia="Times New Roman"/>
          <w:lang w:eastAsia="hr-HR"/>
        </w:rPr>
        <w:t>106.412,87</w:t>
      </w:r>
      <w:r w:rsidR="001318EF">
        <w:rPr>
          <w:rFonts w:eastAsia="Times New Roman"/>
          <w:lang w:eastAsia="hr-HR"/>
        </w:rPr>
        <w:t xml:space="preserve"> kuna</w:t>
      </w:r>
      <w:r w:rsidRPr="00E95D26">
        <w:t xml:space="preserve">, a u prijedlogu za otvaranje predstečajnog postupka za navedenog vjerovnika navedena je tražbina u iznosu 0,00 kuna. Tražbina se smatra utvrđenom u iznosu od </w:t>
      </w:r>
      <w:r w:rsidRPr="00E95D26">
        <w:rPr>
          <w:rFonts w:eastAsia="Times New Roman"/>
          <w:lang w:eastAsia="hr-HR"/>
        </w:rPr>
        <w:t>106.412,87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E95D26">
        <w:t xml:space="preserve">kuna. </w:t>
      </w:r>
    </w:p>
    <w:p w:rsidRDefault="00E95D26" w:rsidP="001318EF" w:rsidR="00E95D26" w:rsidRPr="00E95D26">
      <w:pPr>
        <w:ind w:left="284"/>
      </w:pPr>
      <w:r w:rsidRPr="00E95D26"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 w:rsidRPr="00E95D26">
        <w:t xml:space="preserve"> prijavio  tražbinu  u iznosu od</w:t>
      </w:r>
      <w:r>
        <w:t xml:space="preserve"> </w:t>
      </w:r>
      <w:r w:rsidRPr="00E95D26">
        <w:rPr>
          <w:rFonts w:eastAsia="Times New Roman"/>
          <w:lang w:eastAsia="hr-HR"/>
        </w:rPr>
        <w:t>62.751,68</w:t>
      </w:r>
      <w:r w:rsidR="001318EF">
        <w:rPr>
          <w:rFonts w:eastAsia="Times New Roman"/>
          <w:lang w:eastAsia="hr-HR"/>
        </w:rPr>
        <w:t xml:space="preserve"> kuna</w:t>
      </w:r>
      <w:r w:rsidRPr="00E95D26">
        <w:t xml:space="preserve">, a u prijedlogu za otvaranje predstečajnog postupka za navedenog vjerovnika navedena je tražbina u iznosu 0,00 kuna. Tražbina se smatra utvrđenom u iznosu od </w:t>
      </w:r>
      <w:r w:rsidRPr="00E95D26">
        <w:rPr>
          <w:rFonts w:eastAsia="Times New Roman"/>
          <w:lang w:eastAsia="hr-HR"/>
        </w:rPr>
        <w:t>62.751,68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E95D26">
        <w:t xml:space="preserve">kuna. </w:t>
      </w:r>
    </w:p>
    <w:p w:rsidRDefault="00E95D26" w:rsidP="00E95D26" w:rsidR="00E95D26">
      <w:pPr>
        <w:ind w:left="284"/>
      </w:pPr>
      <w:r w:rsidRPr="00E95D26"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 w:rsidRPr="00E95D26">
        <w:t xml:space="preserve"> prijavio  tražbinu  u iznosu od</w:t>
      </w:r>
      <w:r>
        <w:t xml:space="preserve"> </w:t>
      </w:r>
      <w:r w:rsidRPr="001318EF">
        <w:rPr>
          <w:rFonts w:eastAsia="Times New Roman"/>
          <w:lang w:eastAsia="hr-HR"/>
        </w:rPr>
        <w:t>76.690,27</w:t>
      </w:r>
      <w:r w:rsidR="001318EF">
        <w:rPr>
          <w:rFonts w:eastAsia="Times New Roman"/>
          <w:lang w:eastAsia="hr-HR"/>
        </w:rPr>
        <w:t xml:space="preserve"> kuna </w:t>
      </w:r>
      <w:r w:rsidRPr="00E95D26">
        <w:t xml:space="preserve">, a u prijedlogu za otvaranje predstečajnog postupka za navedenog vjerovnika navedena je tražbina u iznosu 0,00 kuna. Tražbina se smatra utvrđenom u iznosu od </w:t>
      </w:r>
      <w:r w:rsidRPr="001318EF">
        <w:rPr>
          <w:rFonts w:eastAsia="Times New Roman"/>
          <w:lang w:eastAsia="hr-HR"/>
        </w:rPr>
        <w:t>76.690,27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E95D26">
        <w:t xml:space="preserve">kuna. </w:t>
      </w:r>
    </w:p>
    <w:p w:rsidRDefault="001318EF" w:rsidP="001318EF" w:rsidR="001318EF">
      <w:pPr>
        <w:ind w:left="284"/>
      </w:pPr>
      <w:r w:rsidRPr="00E95D26"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 w:rsidRPr="00E95D26">
        <w:t xml:space="preserve"> prijavio  tražbinu  u iznosu od</w:t>
      </w:r>
      <w:r>
        <w:t xml:space="preserve"> </w:t>
      </w:r>
      <w:r w:rsidR="00C05C1D">
        <w:rPr>
          <w:rFonts w:eastAsia="Times New Roman"/>
          <w:lang w:eastAsia="hr-HR"/>
        </w:rPr>
        <w:t>74.645,88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kuna </w:t>
      </w:r>
      <w:r w:rsidRPr="00E95D26">
        <w:t xml:space="preserve">, a u prijedlogu za otvaranje predstečajnog postupka za navedenog vjerovnika navedena je tražbina u iznosu 0,00 kuna. Tražbina se smatra utvrđenom u iznosu od </w:t>
      </w:r>
      <w:r w:rsidRPr="001318EF">
        <w:rPr>
          <w:rFonts w:eastAsia="Times New Roman"/>
          <w:lang w:eastAsia="hr-HR"/>
        </w:rPr>
        <w:t>74.645,88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Pr="00E95D26">
        <w:t xml:space="preserve">kuna. </w:t>
      </w:r>
    </w:p>
    <w:p w:rsidRDefault="001318EF" w:rsidP="003128D8" w:rsidR="001318EF">
      <w:pPr>
        <w:ind w:left="284"/>
      </w:pPr>
      <w:r w:rsidRPr="003128D8">
        <w:t>62.</w:t>
      </w:r>
      <w:r w:rsidR="003128D8" w:rsidRPr="003128D8">
        <w:t xml:space="preserve"> </w:t>
      </w:r>
      <w:r w:rsidR="003128D8" w:rsidRPr="003128D8">
        <w:rPr>
          <w:rFonts w:eastAsia="Times New Roman"/>
          <w:lang w:eastAsia="hr-HR"/>
        </w:rPr>
        <w:t>HRVATSKO DRUŠTVO ZA KONTROLU BEZ RAZARANJA d.o.o. za usluge</w:t>
      </w:r>
      <w:r w:rsidRPr="003128D8">
        <w:rPr>
          <w:rFonts w:eastAsia="Times New Roman"/>
          <w:lang w:eastAsia="hr-HR"/>
        </w:rPr>
        <w:t>, OIB:</w:t>
      </w:r>
      <w:r w:rsidR="003128D8" w:rsidRPr="003128D8">
        <w:rPr>
          <w:rFonts w:eastAsia="Times New Roman"/>
          <w:lang w:eastAsia="hr-HR"/>
        </w:rPr>
        <w:t xml:space="preserve"> 31775386831, </w:t>
      </w:r>
      <w:r w:rsidRPr="003128D8">
        <w:rPr>
          <w:rFonts w:eastAsia="Times New Roman"/>
          <w:lang w:eastAsia="hr-HR"/>
        </w:rPr>
        <w:t xml:space="preserve">, Roberta Frangeša Mihanovića 9, 10000 Zagreb, </w:t>
      </w:r>
      <w:r w:rsidRPr="003128D8">
        <w:t xml:space="preserve"> nije prijavio  tražbinu, a u prijedlogu za otvaranje predstečajnog postupka za navedenog vjerovnika navedena je tražbina u iznosu </w:t>
      </w:r>
      <w:r w:rsidR="003128D8" w:rsidRPr="003128D8">
        <w:rPr>
          <w:rFonts w:eastAsia="Times New Roman"/>
          <w:lang w:eastAsia="hr-HR"/>
        </w:rPr>
        <w:t xml:space="preserve">3.658,00 </w:t>
      </w:r>
      <w:r w:rsidRPr="003128D8">
        <w:t>kuna. Tražbina s</w:t>
      </w:r>
      <w:r w:rsidR="00C05C1D">
        <w:t>e smatra utvrđenom u iznosu od 3.658</w:t>
      </w:r>
      <w:r w:rsidRPr="003128D8">
        <w:rPr>
          <w:rFonts w:eastAsia="Times New Roman"/>
          <w:lang w:eastAsia="hr-HR"/>
        </w:rPr>
        <w:t xml:space="preserve">,00 </w:t>
      </w:r>
      <w:r w:rsidRPr="003128D8">
        <w:t>kuna.</w:t>
      </w:r>
    </w:p>
    <w:p w:rsidRDefault="003128D8" w:rsidP="003128D8" w:rsidR="003128D8">
      <w:pPr>
        <w:ind w:left="284"/>
      </w:pPr>
      <w:r>
        <w:t xml:space="preserve">63. </w:t>
      </w:r>
      <w:r w:rsidRPr="003128D8">
        <w:rPr>
          <w:rFonts w:eastAsia="Times New Roman"/>
          <w:lang w:eastAsia="hr-HR"/>
        </w:rPr>
        <w:t xml:space="preserve">i4next leasing Croatia društvo s ograničenom odgovornošću za leasing, OIB: 05273526923, , Roberta Frangeša Mihanovića 9, 10000 Zagreb, </w:t>
      </w:r>
      <w:r w:rsidRPr="003128D8">
        <w:t xml:space="preserve"> nije prijavio  tražbinu, a u prijedlogu za otvaranje predstečajnog postupka za navedenog vjerovnika navedena je tražbina u iznosu </w:t>
      </w:r>
      <w:r w:rsidRPr="003128D8">
        <w:rPr>
          <w:rFonts w:eastAsia="Times New Roman"/>
          <w:lang w:eastAsia="hr-HR"/>
        </w:rPr>
        <w:t xml:space="preserve">310.945,00 </w:t>
      </w:r>
      <w:r w:rsidRPr="003128D8">
        <w:t>kuna. Tražbina s</w:t>
      </w:r>
      <w:r w:rsidR="00C05C1D">
        <w:t>e smatra utvrđenom u iznosu od 310.945</w:t>
      </w:r>
      <w:r w:rsidRPr="003128D8">
        <w:rPr>
          <w:rFonts w:eastAsia="Times New Roman"/>
          <w:lang w:eastAsia="hr-HR"/>
        </w:rPr>
        <w:t xml:space="preserve">,00 </w:t>
      </w:r>
      <w:r w:rsidRPr="003128D8">
        <w:t>kuna.</w:t>
      </w:r>
    </w:p>
    <w:p w:rsidRDefault="003128D8" w:rsidP="003128D8" w:rsidR="003128D8" w:rsidRPr="003128D8">
      <w:pPr>
        <w:ind w:left="284"/>
      </w:pPr>
      <w:r>
        <w:t>64.</w:t>
      </w:r>
      <w:r w:rsidR="00C05C1D">
        <w:rPr>
          <w:rFonts w:eastAsia="Times New Roman"/>
          <w:lang w:eastAsia="hr-HR"/>
        </w:rPr>
        <w:t>IVISOR d.o.o, OIB: 03821799450, Bilogorska 9, 51000 Rijeka</w:t>
      </w:r>
      <w:r w:rsidRPr="003128D8">
        <w:rPr>
          <w:rFonts w:eastAsia="Times New Roman"/>
          <w:lang w:eastAsia="hr-HR"/>
        </w:rPr>
        <w:t xml:space="preserve">, </w:t>
      </w:r>
      <w:r w:rsidRPr="003128D8">
        <w:t xml:space="preserve"> nije prijavio  tražbinu, a u prijedlogu za otvaranje predstečajnog postupka za navedenog vjerovnika navedena je tražbina u iznosu </w:t>
      </w:r>
      <w:r w:rsidR="00C05C1D">
        <w:rPr>
          <w:rFonts w:eastAsia="Times New Roman"/>
          <w:lang w:eastAsia="hr-HR"/>
        </w:rPr>
        <w:t>531,00</w:t>
      </w:r>
      <w:r w:rsidRPr="003128D8">
        <w:rPr>
          <w:rFonts w:eastAsia="Times New Roman"/>
          <w:lang w:eastAsia="hr-HR"/>
        </w:rPr>
        <w:t xml:space="preserve"> </w:t>
      </w:r>
      <w:r w:rsidR="00C05C1D">
        <w:t>kuna, pa se u cijelosti ista priznaje i utvrđuje u iznosu od 531,00 kunu.</w:t>
      </w:r>
    </w:p>
    <w:p w:rsidRDefault="00EF32BE" w:rsidP="00EF32BE" w:rsidR="00EF32BE">
      <w:pPr>
        <w:ind w:left="284"/>
      </w:pPr>
      <w:r>
        <w:t xml:space="preserve">65. </w:t>
      </w:r>
      <w:r w:rsidRPr="00EF32BE">
        <w:rPr>
          <w:rFonts w:eastAsia="Times New Roman"/>
          <w:lang w:eastAsia="hr-HR"/>
        </w:rPr>
        <w:t xml:space="preserve">INSTITUT ZA MEDICINSKA ISTRAŽIVANJA I MEDICINU RADA, OIB: 30285469659, , Ksaverska Cesta 2, 10000 Zagreb, </w:t>
      </w:r>
      <w:r w:rsidRPr="00EF32BE">
        <w:t xml:space="preserve"> nije prijavio  tražbinu, a u prijedlogu za otvaranje predstečajnog postupka za navedenog vjerovnika navedena je tražbina u iznosu </w:t>
      </w:r>
      <w:r w:rsidRPr="00EF32BE">
        <w:rPr>
          <w:rFonts w:eastAsia="Times New Roman"/>
          <w:lang w:eastAsia="hr-HR"/>
        </w:rPr>
        <w:t xml:space="preserve">9.000,00 </w:t>
      </w:r>
      <w:r w:rsidRPr="00EF32BE">
        <w:t>kuna. Tražbina s</w:t>
      </w:r>
      <w:r w:rsidR="00C05C1D">
        <w:t>e smatra utvrđenom u iznosu od 9.000</w:t>
      </w:r>
      <w:r w:rsidRPr="00EF32BE">
        <w:rPr>
          <w:rFonts w:eastAsia="Times New Roman"/>
          <w:lang w:eastAsia="hr-HR"/>
        </w:rPr>
        <w:t xml:space="preserve">,00 </w:t>
      </w:r>
      <w:r w:rsidRPr="00EF32BE">
        <w:t>kuna.</w:t>
      </w:r>
    </w:p>
    <w:p w:rsidRDefault="00EF32BE" w:rsidP="00EF32BE" w:rsidR="00EF32BE">
      <w:pPr>
        <w:ind w:left="284"/>
      </w:pPr>
      <w:r>
        <w:t xml:space="preserve">66. </w:t>
      </w:r>
      <w:r w:rsidRPr="00D251C2">
        <w:rPr>
          <w:rFonts w:eastAsia="Times New Roman"/>
          <w:lang w:eastAsia="hr-HR"/>
        </w:rPr>
        <w:t xml:space="preserve">INTEL-PLAN društvo s ograničenom odgovornošću za poslovno savjetovanje i usluge, OIB: 63179688369, Budmanijeva 5, 10000 Zagreb, </w:t>
      </w:r>
      <w:r w:rsidRPr="00D251C2">
        <w:t xml:space="preserve"> nije prijavio  tražbinu, a u prijedlogu za otvaranje predstečajnog postupka za navedenog vjerovnika navedena je tražbina u iznosu </w:t>
      </w:r>
      <w:r w:rsidR="00D251C2" w:rsidRPr="00D251C2">
        <w:rPr>
          <w:rFonts w:eastAsia="Times New Roman"/>
          <w:lang w:eastAsia="hr-HR"/>
        </w:rPr>
        <w:t xml:space="preserve">21.088,00 </w:t>
      </w:r>
      <w:r w:rsidRPr="00D251C2">
        <w:t>kuna. Tražbina s</w:t>
      </w:r>
      <w:r w:rsidR="00C05C1D">
        <w:t>e smatra utvrđenom u iznosu od 21.088</w:t>
      </w:r>
      <w:r w:rsidRPr="00D251C2">
        <w:rPr>
          <w:rFonts w:eastAsia="Times New Roman"/>
          <w:lang w:eastAsia="hr-HR"/>
        </w:rPr>
        <w:t xml:space="preserve">,00 </w:t>
      </w:r>
      <w:r w:rsidRPr="00D251C2">
        <w:t>kuna.</w:t>
      </w:r>
    </w:p>
    <w:p w:rsidRDefault="00D251C2" w:rsidP="00D251C2" w:rsidR="00D251C2" w:rsidRPr="00D251C2">
      <w:pPr>
        <w:ind w:left="284"/>
      </w:pPr>
      <w:r w:rsidRPr="00D251C2">
        <w:t xml:space="preserve">67. </w:t>
      </w:r>
      <w:r w:rsidRPr="00D251C2">
        <w:rPr>
          <w:rFonts w:eastAsia="Times New Roman"/>
          <w:lang w:eastAsia="hr-HR"/>
        </w:rPr>
        <w:t xml:space="preserve">ITI COMPUTERS DEVELOPMENT d.o.o. za trgovinu, usluge, računalne i srodne aktivnosti, OIB: 08523528374, Ćira Carića 3, 20000 Dubrovnik, , </w:t>
      </w:r>
      <w:r w:rsidRPr="00D251C2">
        <w:t xml:space="preserve"> nije prijavio  tražbinu, a u prijedlogu za otvaranje predstečajnog postupka za navedenog vjerovnika navedena je tražbina u iznosu </w:t>
      </w:r>
      <w:r w:rsidRPr="00D251C2">
        <w:rPr>
          <w:rFonts w:eastAsia="Times New Roman"/>
          <w:lang w:eastAsia="hr-HR"/>
        </w:rPr>
        <w:t xml:space="preserve">8.938,00 </w:t>
      </w:r>
      <w:r w:rsidRPr="00D251C2">
        <w:t>kuna. Tražbina s</w:t>
      </w:r>
      <w:r w:rsidR="00C05C1D">
        <w:t>e smatra utvrđenom u iznosu od 8.938,00</w:t>
      </w:r>
      <w:r w:rsidRPr="00D251C2">
        <w:rPr>
          <w:rFonts w:eastAsia="Times New Roman"/>
          <w:lang w:eastAsia="hr-HR"/>
        </w:rPr>
        <w:t xml:space="preserve"> </w:t>
      </w:r>
      <w:r w:rsidRPr="00D251C2">
        <w:t>kuna.</w:t>
      </w:r>
    </w:p>
    <w:p w:rsidRDefault="00D251C2" w:rsidP="00CA79AF" w:rsidR="00D251C2">
      <w:pPr>
        <w:ind w:left="284"/>
      </w:pPr>
      <w:r w:rsidRPr="00CA79AF">
        <w:rPr>
          <w:rFonts w:eastAsia="Times New Roman"/>
          <w:lang w:eastAsia="hr-HR"/>
        </w:rPr>
        <w:t xml:space="preserve">68. KAIROS - KAURINOVIĆ I SARAGA d.o.o. za zaštitu i usluge,  OIB: 92136266116, </w:t>
      </w:r>
      <w:r w:rsidR="00CA79AF" w:rsidRPr="00CA79AF">
        <w:rPr>
          <w:rFonts w:eastAsia="Times New Roman"/>
          <w:lang w:eastAsia="hr-HR"/>
        </w:rPr>
        <w:t>Maksimirska 100, 10000 Zagreb</w:t>
      </w:r>
      <w:r w:rsidRPr="00CA79AF">
        <w:rPr>
          <w:rFonts w:eastAsia="Times New Roman"/>
          <w:lang w:eastAsia="hr-HR"/>
        </w:rPr>
        <w:t xml:space="preserve">, </w:t>
      </w:r>
      <w:r w:rsidRPr="00CA79AF">
        <w:t xml:space="preserve"> nije prijavio  tražbinu, a u prijedlogu za otvaranje predstečajnog postupka za navedenog vjerovnika navedena je tražbina u iznosu </w:t>
      </w:r>
      <w:r w:rsidR="00CA79AF" w:rsidRPr="00CA79AF">
        <w:rPr>
          <w:rFonts w:eastAsia="Times New Roman"/>
          <w:lang w:eastAsia="hr-HR"/>
        </w:rPr>
        <w:t xml:space="preserve">540.000,00 </w:t>
      </w:r>
      <w:r w:rsidRPr="00CA79AF">
        <w:t>kuna. Tražbina s</w:t>
      </w:r>
      <w:r w:rsidR="00C05C1D">
        <w:t>e smatra utvrđenom u iznosu od 540.000</w:t>
      </w:r>
      <w:r w:rsidRPr="00CA79AF">
        <w:rPr>
          <w:rFonts w:eastAsia="Times New Roman"/>
          <w:lang w:eastAsia="hr-HR"/>
        </w:rPr>
        <w:t xml:space="preserve">,00 </w:t>
      </w:r>
      <w:r w:rsidRPr="00CA79AF">
        <w:t>kuna.</w:t>
      </w:r>
    </w:p>
    <w:p w:rsidRDefault="00CA79AF" w:rsidP="00CA79AF" w:rsidR="00CA79AF">
      <w:pPr>
        <w:ind w:left="284"/>
      </w:pPr>
      <w:r>
        <w:rPr>
          <w:rFonts w:eastAsia="Times New Roman"/>
          <w:lang w:eastAsia="hr-HR"/>
        </w:rPr>
        <w:t xml:space="preserve">69. </w:t>
      </w:r>
      <w:r w:rsidRPr="00127359">
        <w:rPr>
          <w:rFonts w:eastAsia="Times New Roman"/>
          <w:lang w:eastAsia="hr-HR"/>
        </w:rPr>
        <w:t xml:space="preserve">KALIBOVIĆ I PARTNERI za revizorske usluge i savjetovanje, društvo s ograničenom odgovornošću,  OIB: 09573611408, Mažuranićevo šetalište 69, 21000 Split, </w:t>
      </w:r>
      <w:r w:rsidRPr="00127359">
        <w:t xml:space="preserve"> nije prijavio  tražbinu, a u prijedlogu za otvaranje predstečajnog postupka za navedenog vjerovnika navedena je tražbina u iznosu </w:t>
      </w:r>
      <w:r w:rsidR="00127359" w:rsidRPr="00127359">
        <w:rPr>
          <w:rFonts w:eastAsia="Times New Roman"/>
          <w:lang w:eastAsia="hr-HR"/>
        </w:rPr>
        <w:t xml:space="preserve">106.700,00 </w:t>
      </w:r>
      <w:r w:rsidRPr="00127359">
        <w:t>kuna. Tražbina s</w:t>
      </w:r>
      <w:r w:rsidR="00C05C1D">
        <w:t>e smatra utvrđenom u iznosu od 106.700</w:t>
      </w:r>
      <w:r w:rsidRPr="00127359">
        <w:rPr>
          <w:rFonts w:eastAsia="Times New Roman"/>
          <w:lang w:eastAsia="hr-HR"/>
        </w:rPr>
        <w:t xml:space="preserve">,00 </w:t>
      </w:r>
      <w:r w:rsidRPr="00127359">
        <w:t>kuna.</w:t>
      </w:r>
    </w:p>
    <w:p w:rsidRDefault="00127359" w:rsidP="00127359" w:rsidR="00127359">
      <w:pPr>
        <w:ind w:left="284"/>
      </w:pPr>
      <w:r>
        <w:rPr>
          <w:rFonts w:eastAsia="Times New Roman"/>
          <w:lang w:eastAsia="hr-HR"/>
        </w:rPr>
        <w:t xml:space="preserve">70. </w:t>
      </w:r>
      <w:r w:rsidRPr="00127359">
        <w:rPr>
          <w:rFonts w:eastAsia="Times New Roman"/>
          <w:lang w:eastAsia="hr-HR"/>
        </w:rPr>
        <w:t xml:space="preserve">KB CIKLON d.o.o. za dezinsekciju, dezinfekciju i deratizaciju, OIB: 76239571590, Dubrovačka 33, 21000 Split, </w:t>
      </w:r>
      <w:r w:rsidRPr="00127359">
        <w:t xml:space="preserve"> nije prijavio  tražbinu, a u prijedlogu za otvaranje predstečajnog postupka za navedenog vjerovnika navedena je tražbina u iznosu </w:t>
      </w:r>
      <w:r w:rsidRPr="00127359">
        <w:rPr>
          <w:rFonts w:eastAsia="Times New Roman"/>
          <w:lang w:eastAsia="hr-HR"/>
        </w:rPr>
        <w:t xml:space="preserve">8.438,00 </w:t>
      </w:r>
      <w:r w:rsidRPr="00127359">
        <w:t>kuna. Tražbina s</w:t>
      </w:r>
      <w:r w:rsidR="00C05C1D">
        <w:t>e smatra utvrđenom u iznosu od 8.438</w:t>
      </w:r>
      <w:r w:rsidRPr="00127359">
        <w:rPr>
          <w:rFonts w:eastAsia="Times New Roman"/>
          <w:lang w:eastAsia="hr-HR"/>
        </w:rPr>
        <w:t xml:space="preserve">,00 </w:t>
      </w:r>
      <w:r w:rsidRPr="00127359">
        <w:t>kuna.</w:t>
      </w:r>
    </w:p>
    <w:p w:rsidRDefault="008A27EB" w:rsidP="00896132" w:rsidR="008A27EB">
      <w:pPr>
        <w:ind w:left="284"/>
      </w:pPr>
      <w:r>
        <w:rPr>
          <w:rFonts w:eastAsia="Times New Roman"/>
          <w:lang w:eastAsia="hr-HR"/>
        </w:rPr>
        <w:t xml:space="preserve">71. </w:t>
      </w:r>
      <w:r w:rsidRPr="00896132">
        <w:rPr>
          <w:rFonts w:eastAsia="Times New Roman"/>
          <w:lang w:eastAsia="hr-HR"/>
        </w:rPr>
        <w:t xml:space="preserve">KEMIS-TERMOCLEAN d.o.o. za industrijska čišćenja i gospodarenja otpadom, OIB: 47719259482, Slavonska avenija 264, 10000 Zagreb, </w:t>
      </w:r>
      <w:r w:rsidRPr="00896132">
        <w:t xml:space="preserve"> prijavio  tražbinu  u iznosu od</w:t>
      </w:r>
      <w:r w:rsidR="00896132" w:rsidRPr="00896132">
        <w:t xml:space="preserve"> </w:t>
      </w:r>
      <w:r w:rsidR="00896132" w:rsidRPr="00896132">
        <w:rPr>
          <w:rFonts w:eastAsia="Times New Roman"/>
          <w:lang w:eastAsia="hr-HR"/>
        </w:rPr>
        <w:t>1.058.007,23</w:t>
      </w:r>
      <w:r w:rsidRPr="00896132">
        <w:rPr>
          <w:rFonts w:eastAsia="Times New Roman"/>
          <w:lang w:eastAsia="hr-HR"/>
        </w:rPr>
        <w:t xml:space="preserve"> kuna </w:t>
      </w:r>
      <w:r w:rsidRPr="00896132">
        <w:t xml:space="preserve">, a u prijedlogu za otvaranje predstečajnog postupka za navedenog vjerovnika navedena je tražbina u iznosu </w:t>
      </w:r>
      <w:r w:rsidR="00896132" w:rsidRPr="00896132">
        <w:rPr>
          <w:rFonts w:eastAsia="Times New Roman"/>
          <w:lang w:eastAsia="hr-HR"/>
        </w:rPr>
        <w:t xml:space="preserve">784.337,00 </w:t>
      </w:r>
      <w:r w:rsidRPr="00896132">
        <w:t xml:space="preserve">kuna. Tražbina se smatra utvrđenom u iznosu od </w:t>
      </w:r>
      <w:r w:rsidR="00C05C1D">
        <w:rPr>
          <w:rFonts w:eastAsia="Times New Roman"/>
          <w:lang w:eastAsia="hr-HR"/>
        </w:rPr>
        <w:t>954.444,71</w:t>
      </w:r>
      <w:r w:rsidR="00896132" w:rsidRPr="00896132">
        <w:rPr>
          <w:rFonts w:eastAsia="Times New Roman"/>
          <w:lang w:eastAsia="hr-HR"/>
        </w:rPr>
        <w:t xml:space="preserve"> </w:t>
      </w:r>
      <w:r w:rsidR="00C05C1D">
        <w:t>kuna, dok se tražbina u preostalom iznosu od 103.562,52 kn osporava, obzirom da je u tom iznosu tražbina podmirena vjerovniku 31.07.2018.</w:t>
      </w:r>
    </w:p>
    <w:p w:rsidRDefault="00896132" w:rsidP="00896132" w:rsidR="00896132">
      <w:pPr>
        <w:ind w:left="284"/>
      </w:pPr>
      <w:r>
        <w:rPr>
          <w:rFonts w:eastAsia="Times New Roman"/>
          <w:lang w:eastAsia="hr-HR"/>
        </w:rPr>
        <w:t xml:space="preserve">72. </w:t>
      </w:r>
      <w:r w:rsidRPr="00896132">
        <w:rPr>
          <w:rFonts w:eastAsia="Times New Roman"/>
          <w:lang w:eastAsia="hr-HR"/>
        </w:rPr>
        <w:t xml:space="preserve">KERMAS ENERGIJA društvo s ograničenom odgovornošću za proizvodnju i trgovinu električnom energijom, OIB: 90910161636, Šeferova 6, 10000 Zagreb, </w:t>
      </w:r>
      <w:r w:rsidRPr="00896132">
        <w:t xml:space="preserve">  prijavio  tražbinu u iznosu od , a u prijedlogu za otvaranje predstečajnog postupka za navedenog vjerovnika navedena je tražbina u iznosu </w:t>
      </w:r>
      <w:r w:rsidRPr="00896132">
        <w:rPr>
          <w:rFonts w:eastAsia="Times New Roman"/>
          <w:lang w:eastAsia="hr-HR"/>
        </w:rPr>
        <w:t xml:space="preserve">91.704.772,00 </w:t>
      </w:r>
      <w:r w:rsidRPr="00896132">
        <w:t>kuna. Tražbina s</w:t>
      </w:r>
      <w:r w:rsidR="00C05C1D">
        <w:t>e smatra utvrđenom u iznosu od 91.704.772</w:t>
      </w:r>
      <w:r w:rsidRPr="00896132">
        <w:rPr>
          <w:rFonts w:eastAsia="Times New Roman"/>
          <w:lang w:eastAsia="hr-HR"/>
        </w:rPr>
        <w:t xml:space="preserve">,00 </w:t>
      </w:r>
      <w:r w:rsidRPr="00896132">
        <w:t>kuna.</w:t>
      </w:r>
    </w:p>
    <w:p w:rsidRDefault="00896132" w:rsidP="008156E6" w:rsidR="008156E6">
      <w:pPr>
        <w:ind w:left="284"/>
      </w:pPr>
      <w:r>
        <w:t>73.</w:t>
      </w:r>
      <w:r w:rsidR="008156E6">
        <w:t xml:space="preserve"> </w:t>
      </w:r>
      <w:r w:rsidR="008156E6" w:rsidRPr="008156E6">
        <w:rPr>
          <w:rFonts w:eastAsia="Times New Roman"/>
          <w:lang w:eastAsia="hr-HR"/>
        </w:rPr>
        <w:t xml:space="preserve">KLEMAR društvo s ograničenom odgovornošću za trgovinu, ugostiteljstvo, promet, uvoz i izvoz, OIB: 73378812527, Bregovita 24, 49250 Zlatar, </w:t>
      </w:r>
      <w:r w:rsidR="008156E6" w:rsidRPr="008156E6">
        <w:t xml:space="preserve"> nije prijavio  tražbinu, a u prijedlogu za otvaranje predstečajnog postupka za navedenog vjerovnika navedena je tražbina u iznosu </w:t>
      </w:r>
      <w:r w:rsidR="008156E6" w:rsidRPr="008156E6">
        <w:rPr>
          <w:rFonts w:eastAsia="Times New Roman"/>
          <w:lang w:eastAsia="hr-HR"/>
        </w:rPr>
        <w:t xml:space="preserve">21.154,00 </w:t>
      </w:r>
      <w:r w:rsidR="008156E6" w:rsidRPr="008156E6">
        <w:t>kuna. Tražbina s</w:t>
      </w:r>
      <w:r w:rsidR="00C05C1D">
        <w:t>e smatra utvrđenom u iznosu od 21.154</w:t>
      </w:r>
      <w:r w:rsidR="008156E6" w:rsidRPr="008156E6">
        <w:rPr>
          <w:rFonts w:eastAsia="Times New Roman"/>
          <w:lang w:eastAsia="hr-HR"/>
        </w:rPr>
        <w:t xml:space="preserve">,00 </w:t>
      </w:r>
      <w:r w:rsidR="008156E6" w:rsidRPr="008156E6">
        <w:t>kuna.</w:t>
      </w:r>
    </w:p>
    <w:p w:rsidRDefault="008156E6" w:rsidP="007C545F" w:rsidR="007C545F" w:rsidRPr="007C545F">
      <w:pPr>
        <w:ind w:left="284"/>
        <w:rPr>
          <w:rFonts w:eastAsia="Times New Roman"/>
          <w:lang w:eastAsia="hr-HR"/>
        </w:rPr>
      </w:pPr>
      <w:r w:rsidRPr="007C545F">
        <w:t xml:space="preserve">74. </w:t>
      </w:r>
      <w:r w:rsidRPr="007C545F">
        <w:rPr>
          <w:rFonts w:eastAsia="Times New Roman"/>
          <w:lang w:eastAsia="hr-HR"/>
        </w:rPr>
        <w:t xml:space="preserve">KLISING d.o.o. za informatički software, trgovinu i proizvodnju, OIB: </w:t>
      </w:r>
      <w:r w:rsidR="007C545F" w:rsidRPr="007C545F">
        <w:rPr>
          <w:rFonts w:eastAsia="Times New Roman"/>
          <w:lang w:eastAsia="hr-HR"/>
        </w:rPr>
        <w:t>67573415246</w:t>
      </w:r>
    </w:p>
    <w:p w:rsidRDefault="007C545F" w:rsidP="007C545F" w:rsidR="008156E6">
      <w:pPr>
        <w:ind w:left="284"/>
      </w:pPr>
      <w:r w:rsidRPr="007C545F">
        <w:rPr>
          <w:rFonts w:eastAsia="Times New Roman"/>
          <w:lang w:eastAsia="hr-HR"/>
        </w:rPr>
        <w:t xml:space="preserve">67573415246, </w:t>
      </w:r>
      <w:r w:rsidR="008156E6" w:rsidRPr="007C545F">
        <w:rPr>
          <w:rFonts w:eastAsia="Times New Roman"/>
          <w:lang w:eastAsia="hr-HR"/>
        </w:rPr>
        <w:t xml:space="preserve">, </w:t>
      </w:r>
      <w:r w:rsidRPr="007C545F">
        <w:rPr>
          <w:rFonts w:eastAsia="Times New Roman"/>
          <w:lang w:eastAsia="hr-HR"/>
        </w:rPr>
        <w:t>Gjure Szaba - odvojak 10, 10000 Zagreb</w:t>
      </w:r>
      <w:r w:rsidR="008156E6" w:rsidRPr="007C545F">
        <w:rPr>
          <w:rFonts w:eastAsia="Times New Roman"/>
          <w:lang w:eastAsia="hr-HR"/>
        </w:rPr>
        <w:t xml:space="preserve">, </w:t>
      </w:r>
      <w:r w:rsidR="008156E6" w:rsidRPr="007C545F">
        <w:t xml:space="preserve"> nije prijavio  tražbinu, a u prijedlogu za otvaranje predstečajnog postupka za navedenog vjerovnika navedena je tražbina u iznosu </w:t>
      </w:r>
      <w:r w:rsidRPr="007C545F">
        <w:rPr>
          <w:rFonts w:eastAsia="Times New Roman"/>
          <w:lang w:eastAsia="hr-HR"/>
        </w:rPr>
        <w:t>100.250,00</w:t>
      </w:r>
      <w:r w:rsidR="008156E6" w:rsidRPr="007C545F">
        <w:t>kuna. Tražbina se</w:t>
      </w:r>
      <w:r w:rsidR="00C05C1D">
        <w:t xml:space="preserve"> smatra utvrđenom u iznosu od 100.250</w:t>
      </w:r>
      <w:r w:rsidR="008156E6" w:rsidRPr="007C545F">
        <w:rPr>
          <w:rFonts w:eastAsia="Times New Roman"/>
          <w:lang w:eastAsia="hr-HR"/>
        </w:rPr>
        <w:t xml:space="preserve">,00 </w:t>
      </w:r>
      <w:r w:rsidR="008156E6" w:rsidRPr="007C545F">
        <w:t>kuna.</w:t>
      </w:r>
    </w:p>
    <w:p w:rsidRDefault="007C545F" w:rsidP="008C359B" w:rsidR="007C545F" w:rsidRPr="008C359B">
      <w:pPr>
        <w:ind w:left="284"/>
      </w:pPr>
      <w:r w:rsidRPr="008C359B">
        <w:t xml:space="preserve">75. </w:t>
      </w:r>
      <w:r w:rsidRPr="008C359B">
        <w:rPr>
          <w:rFonts w:eastAsia="Times New Roman"/>
          <w:lang w:eastAsia="hr-HR"/>
        </w:rPr>
        <w:t>KONTROL BIRO d.o.o. za osiguranje kvalitete</w:t>
      </w:r>
      <w:r w:rsidR="008C359B" w:rsidRPr="008C359B">
        <w:rPr>
          <w:rFonts w:eastAsia="Times New Roman"/>
          <w:lang w:eastAsia="hr-HR"/>
        </w:rPr>
        <w:t>, O</w:t>
      </w:r>
      <w:r w:rsidRPr="008C359B">
        <w:rPr>
          <w:rFonts w:eastAsia="Times New Roman"/>
          <w:lang w:eastAsia="hr-HR"/>
        </w:rPr>
        <w:t>IB: 67573415246</w:t>
      </w:r>
      <w:r w:rsidR="008C359B" w:rsidRPr="008C359B">
        <w:rPr>
          <w:rFonts w:eastAsia="Times New Roman"/>
          <w:lang w:eastAsia="hr-HR"/>
        </w:rPr>
        <w:t xml:space="preserve">, </w:t>
      </w:r>
      <w:r w:rsidRPr="008C359B">
        <w:rPr>
          <w:rFonts w:eastAsia="Times New Roman"/>
          <w:lang w:eastAsia="hr-HR"/>
        </w:rPr>
        <w:t xml:space="preserve"> </w:t>
      </w:r>
      <w:r w:rsidR="008C359B" w:rsidRPr="008C359B">
        <w:rPr>
          <w:rFonts w:eastAsia="Times New Roman"/>
          <w:lang w:eastAsia="hr-HR"/>
        </w:rPr>
        <w:t xml:space="preserve">Savski gaj IV put 10, 10000 Zagreb, </w:t>
      </w:r>
      <w:r w:rsidRPr="008C359B">
        <w:rPr>
          <w:rFonts w:eastAsia="Times New Roman"/>
          <w:lang w:eastAsia="hr-HR"/>
        </w:rPr>
        <w:t xml:space="preserve"> </w:t>
      </w:r>
      <w:r w:rsidRPr="008C359B">
        <w:t xml:space="preserve"> nije prijavio  tražbinu, a u prijedlogu za otvaranje predstečajnog postupka za navedenog vjerovnika navedena je tražbina u iznosu </w:t>
      </w:r>
      <w:r w:rsidR="008C359B" w:rsidRPr="008C359B">
        <w:rPr>
          <w:rFonts w:eastAsia="Times New Roman"/>
          <w:lang w:eastAsia="hr-HR"/>
        </w:rPr>
        <w:t>254,00</w:t>
      </w:r>
      <w:r w:rsidRPr="008C359B">
        <w:t>kuna. Tražbina s</w:t>
      </w:r>
      <w:r w:rsidR="00C05C1D">
        <w:t>e smatra utvrđenom u iznosu od 254</w:t>
      </w:r>
      <w:r w:rsidRPr="008C359B">
        <w:rPr>
          <w:rFonts w:eastAsia="Times New Roman"/>
          <w:lang w:eastAsia="hr-HR"/>
        </w:rPr>
        <w:t xml:space="preserve">,00 </w:t>
      </w:r>
      <w:r w:rsidRPr="008C359B">
        <w:t>kuna.</w:t>
      </w:r>
    </w:p>
    <w:p w:rsidRDefault="008C359B" w:rsidP="00C77321" w:rsidR="008C359B">
      <w:pPr>
        <w:ind w:left="284"/>
      </w:pPr>
      <w:r w:rsidRPr="00C77321">
        <w:t xml:space="preserve">76. </w:t>
      </w:r>
      <w:r w:rsidR="00C77321" w:rsidRPr="00C77321">
        <w:rPr>
          <w:rFonts w:eastAsia="Times New Roman"/>
          <w:lang w:eastAsia="hr-HR"/>
        </w:rPr>
        <w:t xml:space="preserve">LABRUM d.o.o. za ugostiteljstvo i poslovanje nekretninama, </w:t>
      </w:r>
      <w:r w:rsidRPr="00C77321">
        <w:rPr>
          <w:rFonts w:eastAsia="Times New Roman"/>
          <w:lang w:eastAsia="hr-HR"/>
        </w:rPr>
        <w:t>, OIB:</w:t>
      </w:r>
      <w:r w:rsidR="00C77321" w:rsidRPr="00C77321">
        <w:rPr>
          <w:rFonts w:eastAsia="Times New Roman"/>
          <w:lang w:eastAsia="hr-HR"/>
        </w:rPr>
        <w:t xml:space="preserve"> 29937712981</w:t>
      </w:r>
      <w:r w:rsidRPr="00C77321">
        <w:rPr>
          <w:rFonts w:eastAsia="Times New Roman"/>
          <w:lang w:eastAsia="hr-HR"/>
        </w:rPr>
        <w:t xml:space="preserve">,  </w:t>
      </w:r>
      <w:r w:rsidR="00C77321" w:rsidRPr="00C77321">
        <w:rPr>
          <w:rFonts w:eastAsia="Times New Roman"/>
          <w:lang w:eastAsia="hr-HR"/>
        </w:rPr>
        <w:t xml:space="preserve">Šantina 4, 21217 Kaštel Novi, </w:t>
      </w:r>
      <w:r w:rsidRPr="00C77321">
        <w:rPr>
          <w:rFonts w:eastAsia="Times New Roman"/>
          <w:lang w:eastAsia="hr-HR"/>
        </w:rPr>
        <w:t xml:space="preserve">  </w:t>
      </w:r>
      <w:r w:rsidRPr="00C77321">
        <w:t xml:space="preserve"> nije prijavio  tražbinu, a u prijedlogu za otvaranje predstečajnog postupka za navedenog vjerovnika navedena je tražbina u iznosu </w:t>
      </w:r>
      <w:r w:rsidR="00C77321" w:rsidRPr="00C77321">
        <w:rPr>
          <w:rFonts w:eastAsia="Times New Roman"/>
          <w:lang w:eastAsia="hr-HR"/>
        </w:rPr>
        <w:t xml:space="preserve">35.574,00 </w:t>
      </w:r>
      <w:r w:rsidRPr="00C77321">
        <w:t>kuna. Tražbina s</w:t>
      </w:r>
      <w:r w:rsidR="00AA0FE3">
        <w:t>e smatra utvrđenom u iznosu od 35.574</w:t>
      </w:r>
      <w:r w:rsidRPr="00C77321">
        <w:rPr>
          <w:rFonts w:eastAsia="Times New Roman"/>
          <w:lang w:eastAsia="hr-HR"/>
        </w:rPr>
        <w:t xml:space="preserve">,00 </w:t>
      </w:r>
      <w:r w:rsidRPr="00C77321">
        <w:t>kuna.</w:t>
      </w:r>
    </w:p>
    <w:p w:rsidRDefault="00C77321" w:rsidP="00C77321" w:rsidR="00C77321">
      <w:pPr>
        <w:ind w:left="284"/>
      </w:pPr>
      <w:r>
        <w:t xml:space="preserve">77. </w:t>
      </w:r>
      <w:r w:rsidRPr="00FF5116">
        <w:rPr>
          <w:rFonts w:eastAsia="Times New Roman"/>
          <w:lang w:eastAsia="hr-HR"/>
        </w:rPr>
        <w:t xml:space="preserve">LASER trgovina i servis d.o.o., OIB: 97244287460, </w:t>
      </w:r>
      <w:r w:rsidR="00FF5116" w:rsidRPr="00FF5116">
        <w:rPr>
          <w:rFonts w:eastAsia="Times New Roman"/>
          <w:lang w:eastAsia="hr-HR"/>
        </w:rPr>
        <w:t>Makarska Ulica 1, 21000 Split</w:t>
      </w:r>
      <w:r w:rsidRPr="00FF5116">
        <w:rPr>
          <w:rFonts w:eastAsia="Times New Roman"/>
          <w:lang w:eastAsia="hr-HR"/>
        </w:rPr>
        <w:t xml:space="preserve">, </w:t>
      </w:r>
      <w:r w:rsidRPr="00FF5116">
        <w:t xml:space="preserve">  prijavio  tražbinu u iznosu od </w:t>
      </w:r>
      <w:r w:rsidR="00FF5116" w:rsidRPr="00FF5116">
        <w:rPr>
          <w:rFonts w:eastAsia="Times New Roman"/>
          <w:lang w:eastAsia="hr-HR"/>
        </w:rPr>
        <w:t>30.256,44</w:t>
      </w:r>
      <w:r w:rsidRPr="00FF5116">
        <w:t xml:space="preserve">, a u prijedlogu za otvaranje predstečajnog postupka za navedenog vjerovnika navedena je tražbina u iznosu </w:t>
      </w:r>
      <w:r w:rsidR="00FF5116" w:rsidRPr="00FF5116">
        <w:rPr>
          <w:rFonts w:eastAsia="Times New Roman"/>
          <w:lang w:eastAsia="hr-HR"/>
        </w:rPr>
        <w:t xml:space="preserve">25.931,00 </w:t>
      </w:r>
      <w:r w:rsidRPr="00FF5116">
        <w:t xml:space="preserve">kuna. Tražbina se smatra utvrđenom u iznosu od </w:t>
      </w:r>
      <w:r w:rsidR="00FF5116" w:rsidRPr="00FF5116">
        <w:rPr>
          <w:rFonts w:eastAsia="Times New Roman"/>
          <w:lang w:eastAsia="hr-HR"/>
        </w:rPr>
        <w:t xml:space="preserve">30.256,44 </w:t>
      </w:r>
      <w:r w:rsidRPr="00FF5116">
        <w:t>kuna.</w:t>
      </w:r>
    </w:p>
    <w:p w:rsidRDefault="00481F9A" w:rsidP="00EC7304" w:rsidR="00481F9A">
      <w:pPr>
        <w:ind w:left="284"/>
      </w:pPr>
      <w:r w:rsidRPr="00EC7304">
        <w:t xml:space="preserve">78. </w:t>
      </w:r>
      <w:r w:rsidRPr="00EC7304">
        <w:rPr>
          <w:rFonts w:eastAsia="Times New Roman"/>
          <w:lang w:eastAsia="hr-HR"/>
        </w:rPr>
        <w:t xml:space="preserve">LEDA društvo s ograničenom odgovornošću za brodogradnju, trgovinu i turizam, OIB: 19131454393, Dubrovačka cesta 20, 20260 Korčula, </w:t>
      </w:r>
      <w:r w:rsidRPr="00EC7304">
        <w:t xml:space="preserve">  prijavio  tražbinu u iznosu od </w:t>
      </w:r>
      <w:r w:rsidR="00EC7304" w:rsidRPr="00EC7304">
        <w:rPr>
          <w:rFonts w:eastAsia="Times New Roman"/>
          <w:lang w:eastAsia="hr-HR"/>
        </w:rPr>
        <w:t>22.084.103,52 kuna</w:t>
      </w:r>
      <w:r w:rsidRPr="00EC7304">
        <w:t xml:space="preserve">, a u prijedlogu za otvaranje predstečajnog postupka za navedenog vjerovnika navedena je tražbina u iznosu </w:t>
      </w:r>
      <w:r w:rsidR="00EC7304" w:rsidRPr="00EC7304">
        <w:rPr>
          <w:rFonts w:eastAsia="Times New Roman"/>
          <w:lang w:eastAsia="hr-HR"/>
        </w:rPr>
        <w:t xml:space="preserve">4.001.614,00 </w:t>
      </w:r>
      <w:r w:rsidRPr="00EC7304">
        <w:t xml:space="preserve">kuna. Tražbina se smatra utvrđenom u iznosu od </w:t>
      </w:r>
      <w:r w:rsidR="00AA0FE3">
        <w:rPr>
          <w:rFonts w:eastAsia="Times New Roman"/>
          <w:lang w:eastAsia="hr-HR"/>
        </w:rPr>
        <w:t xml:space="preserve">4.619.324,82 </w:t>
      </w:r>
      <w:r w:rsidR="00AA0FE3">
        <w:t xml:space="preserve">kuna, dok se osporava tražbina u iznosu od 17.464.778,70 kuna zato što tražbina u navedenom iznosu nije evidentirana u poslovnim knjigama, a niti je vjerovnik u prijavi tražbine za sklopljeni ugovor o cesiji za iznos od 200.000,00  kn. </w:t>
      </w:r>
    </w:p>
    <w:p w:rsidRDefault="00EC7304" w:rsidP="00EC7304" w:rsidR="00EC7304">
      <w:pPr>
        <w:ind w:left="284"/>
      </w:pPr>
      <w:r w:rsidRPr="00EC7304">
        <w:t xml:space="preserve">79. </w:t>
      </w:r>
      <w:r w:rsidRPr="00EC7304">
        <w:rPr>
          <w:rFonts w:eastAsia="Times New Roman"/>
          <w:lang w:eastAsia="hr-HR"/>
        </w:rPr>
        <w:t xml:space="preserve">Lloyd´s Register EMEA, Podružnica Rijeka, , OIB: 72262856307, Radmile Matejčić 10, 51000 Rijeka, </w:t>
      </w:r>
      <w:r w:rsidRPr="00EC7304">
        <w:t xml:space="preserve">prijavio  tražbinu u iznosu od </w:t>
      </w:r>
      <w:r w:rsidRPr="00EC7304">
        <w:rPr>
          <w:rFonts w:eastAsia="Times New Roman"/>
          <w:lang w:eastAsia="hr-HR"/>
        </w:rPr>
        <w:t>838.471,55 kuna</w:t>
      </w:r>
      <w:r w:rsidRPr="00EC7304">
        <w:t xml:space="preserve">, a u prijedlogu za otvaranje predstečajnog postupka za navedenog vjerovnika navedena je tražbina u iznosu </w:t>
      </w:r>
      <w:r w:rsidRPr="00EC7304">
        <w:rPr>
          <w:rFonts w:eastAsia="Times New Roman"/>
          <w:lang w:eastAsia="hr-HR"/>
        </w:rPr>
        <w:t xml:space="preserve">710.148,00 </w:t>
      </w:r>
      <w:r w:rsidRPr="00EC7304">
        <w:t xml:space="preserve">kuna. Tražbina se smatra utvrđenom u iznosu od </w:t>
      </w:r>
      <w:r w:rsidRPr="00EC7304">
        <w:rPr>
          <w:rFonts w:eastAsia="Times New Roman"/>
          <w:lang w:eastAsia="hr-HR"/>
        </w:rPr>
        <w:t xml:space="preserve">838.471,55 </w:t>
      </w:r>
      <w:r w:rsidRPr="00EC7304">
        <w:t>kuna.</w:t>
      </w:r>
    </w:p>
    <w:p w:rsidRDefault="00EC7304" w:rsidP="00AC7D46" w:rsidR="00AC7D46">
      <w:pPr>
        <w:ind w:left="284"/>
      </w:pPr>
      <w:r w:rsidRPr="00AC7D46">
        <w:t>80.</w:t>
      </w:r>
      <w:r w:rsidR="00AC7D46" w:rsidRPr="00AC7D46">
        <w:t xml:space="preserve"> </w:t>
      </w:r>
      <w:r w:rsidR="00AC7D46" w:rsidRPr="00AC7D46">
        <w:rPr>
          <w:rFonts w:eastAsia="Times New Roman"/>
          <w:lang w:eastAsia="hr-HR"/>
        </w:rPr>
        <w:t xml:space="preserve">M 4 MARKIOLI GRUPA d.o.o. za zaštitu osoba i imovine,  , OIB: 69086932380,  Put Majdana 3 A, 21210 Solin,    </w:t>
      </w:r>
      <w:r w:rsidR="00AC7D46" w:rsidRPr="00AC7D46">
        <w:t xml:space="preserve"> nije prijavio  tražbinu, a u prijedlogu za otvaranje predstečajnog postupka za navedenog vjerovnika navedena je tražbina u iznosu </w:t>
      </w:r>
      <w:r w:rsidR="00AC7D46" w:rsidRPr="00AC7D46">
        <w:rPr>
          <w:rFonts w:eastAsia="Times New Roman"/>
          <w:lang w:eastAsia="hr-HR"/>
        </w:rPr>
        <w:t xml:space="preserve">30.894,00 </w:t>
      </w:r>
      <w:r w:rsidR="00AC7D46" w:rsidRPr="00AC7D46">
        <w:t>kuna. Tražbina s</w:t>
      </w:r>
      <w:r w:rsidR="00AA0FE3">
        <w:t>e smatra utvrđenom u iznosu od 30.894</w:t>
      </w:r>
      <w:r w:rsidR="00AC7D46" w:rsidRPr="00AC7D46">
        <w:rPr>
          <w:rFonts w:eastAsia="Times New Roman"/>
          <w:lang w:eastAsia="hr-HR"/>
        </w:rPr>
        <w:t xml:space="preserve">,00 </w:t>
      </w:r>
      <w:r w:rsidR="00AC7D46" w:rsidRPr="00AC7D46">
        <w:t>kuna.</w:t>
      </w:r>
    </w:p>
    <w:p w:rsidRDefault="00AC7D46" w:rsidP="006603AF" w:rsidR="00AC7D46" w:rsidRPr="006603AF">
      <w:pPr>
        <w:ind w:left="284"/>
      </w:pPr>
      <w:r w:rsidRPr="006603AF">
        <w:t xml:space="preserve">81. </w:t>
      </w:r>
      <w:r w:rsidRPr="006603AF">
        <w:rPr>
          <w:rFonts w:eastAsia="Times New Roman"/>
          <w:lang w:eastAsia="hr-HR"/>
        </w:rPr>
        <w:t>VEDRANA MARIJANČEVIĆ , OIB: 22387965470, JABLANSKA 18, 10000 ZAGREB</w:t>
      </w:r>
      <w:r w:rsidR="006603AF" w:rsidRPr="006603AF">
        <w:rPr>
          <w:rFonts w:eastAsia="Times New Roman"/>
          <w:lang w:eastAsia="hr-HR"/>
        </w:rPr>
        <w:t xml:space="preserve">, </w:t>
      </w:r>
      <w:r w:rsidRPr="006603AF">
        <w:rPr>
          <w:rFonts w:eastAsia="Times New Roman"/>
          <w:lang w:eastAsia="hr-HR"/>
        </w:rPr>
        <w:t xml:space="preserve">, </w:t>
      </w:r>
      <w:r w:rsidRPr="006603AF">
        <w:t xml:space="preserve">prijavio  tražbinu u iznosu od </w:t>
      </w:r>
      <w:r w:rsidR="006603AF" w:rsidRPr="006603AF">
        <w:rPr>
          <w:rFonts w:eastAsia="Times New Roman"/>
          <w:lang w:eastAsia="hr-HR"/>
        </w:rPr>
        <w:t xml:space="preserve">25.000,00 </w:t>
      </w:r>
      <w:r w:rsidRPr="006603AF">
        <w:rPr>
          <w:rFonts w:eastAsia="Times New Roman"/>
          <w:lang w:eastAsia="hr-HR"/>
        </w:rPr>
        <w:t>kuna</w:t>
      </w:r>
      <w:r w:rsidRPr="006603AF">
        <w:t xml:space="preserve">, a u prijedlogu za otvaranje predstečajnog postupka za navedenog vjerovnika navedena je tražbina u iznosu </w:t>
      </w:r>
      <w:r w:rsidR="006603AF" w:rsidRPr="006603AF">
        <w:rPr>
          <w:rFonts w:eastAsia="Times New Roman"/>
          <w:lang w:eastAsia="hr-HR"/>
        </w:rPr>
        <w:t xml:space="preserve">17.500,00 </w:t>
      </w:r>
      <w:r w:rsidRPr="006603AF">
        <w:t xml:space="preserve">kuna. Tražbina se smatra utvrđenom u iznosu od </w:t>
      </w:r>
      <w:r w:rsidR="006603AF" w:rsidRPr="006603AF">
        <w:rPr>
          <w:rFonts w:eastAsia="Times New Roman"/>
          <w:lang w:eastAsia="hr-HR"/>
        </w:rPr>
        <w:t xml:space="preserve">25.000,00 </w:t>
      </w:r>
      <w:r w:rsidRPr="006603AF">
        <w:t>kuna.</w:t>
      </w:r>
    </w:p>
    <w:p w:rsidRDefault="006603AF" w:rsidP="006603AF" w:rsidR="006603AF">
      <w:pPr>
        <w:ind w:left="284"/>
      </w:pPr>
      <w:r w:rsidRPr="006603AF">
        <w:t>82.</w:t>
      </w:r>
      <w:r w:rsidRPr="006603AF">
        <w:rPr>
          <w:rFonts w:eastAsia="Times New Roman"/>
          <w:lang w:eastAsia="hr-HR"/>
        </w:rPr>
        <w:t xml:space="preserve">  EXPERT, zajednički obrt za usluge i trgovinu, vl. Damir Tomasović i Marijana Matić-Tomaš, Podstrana, Domovinskog rata 115, OIB: 06969852907,  DOMOVIN. RATA 115, 21311 PODSTRANA-STROŽANAC GORNJI, </w:t>
      </w:r>
      <w:r w:rsidRPr="006603AF">
        <w:t xml:space="preserve">nije prijavio  tražbinu, a u prijedlogu za otvaranje predstečajnog postupka za navedenog vjerovnika navedena je tražbina u iznosu </w:t>
      </w:r>
      <w:r w:rsidRPr="006603AF">
        <w:rPr>
          <w:rFonts w:eastAsia="Times New Roman"/>
          <w:lang w:eastAsia="hr-HR"/>
        </w:rPr>
        <w:t xml:space="preserve">375,00 </w:t>
      </w:r>
      <w:r w:rsidRPr="006603AF">
        <w:t>kuna. Tražbina s</w:t>
      </w:r>
      <w:r w:rsidR="00AA0FE3">
        <w:t>e smatra utvrđenom u iznosu od 375</w:t>
      </w:r>
      <w:r w:rsidRPr="006603AF">
        <w:rPr>
          <w:rFonts w:eastAsia="Times New Roman"/>
          <w:lang w:eastAsia="hr-HR"/>
        </w:rPr>
        <w:t xml:space="preserve">,00 </w:t>
      </w:r>
      <w:r w:rsidRPr="006603AF">
        <w:t>kuna.</w:t>
      </w:r>
    </w:p>
    <w:p w:rsidRDefault="006603AF" w:rsidP="0088275A" w:rsidR="0088275A">
      <w:pPr>
        <w:ind w:left="284"/>
      </w:pPr>
      <w:r w:rsidRPr="0088275A">
        <w:t>83.</w:t>
      </w:r>
      <w:r w:rsidR="0088275A" w:rsidRPr="0088275A">
        <w:t xml:space="preserve"> </w:t>
      </w:r>
      <w:r w:rsidR="0088275A" w:rsidRPr="0088275A">
        <w:rPr>
          <w:rFonts w:eastAsia="Times New Roman"/>
          <w:lang w:eastAsia="hr-HR"/>
        </w:rPr>
        <w:t xml:space="preserve">MESSER CROATIA PLIN Poduzeće za proizvodnju i prodaju tehničkih plinova d.o.o., OIB: 32179081874, Industrijska 1, 10290 Zaprešić,  , </w:t>
      </w:r>
      <w:r w:rsidR="0088275A" w:rsidRPr="0088275A">
        <w:t xml:space="preserve">prijavio  tražbinu u iznosu od </w:t>
      </w:r>
      <w:r w:rsidR="0088275A" w:rsidRPr="0088275A">
        <w:rPr>
          <w:rFonts w:eastAsia="Times New Roman"/>
          <w:lang w:eastAsia="hr-HR"/>
        </w:rPr>
        <w:t>2.264.407,29 kuna</w:t>
      </w:r>
      <w:r w:rsidR="0088275A" w:rsidRPr="0088275A">
        <w:t xml:space="preserve">, a u prijedlogu za otvaranje predstečajnog postupka za navedenog vjerovnika navedena je tražbina u iznosu </w:t>
      </w:r>
      <w:r w:rsidR="0088275A" w:rsidRPr="0088275A">
        <w:rPr>
          <w:rFonts w:eastAsia="Times New Roman"/>
          <w:lang w:eastAsia="hr-HR"/>
        </w:rPr>
        <w:t xml:space="preserve">2.086.658,00 </w:t>
      </w:r>
      <w:r w:rsidR="0088275A" w:rsidRPr="0088275A">
        <w:t xml:space="preserve">kuna. Tražbina se smatra utvrđenom u iznosu od </w:t>
      </w:r>
      <w:r w:rsidR="0088275A" w:rsidRPr="0088275A">
        <w:rPr>
          <w:rFonts w:eastAsia="Times New Roman"/>
          <w:lang w:eastAsia="hr-HR"/>
        </w:rPr>
        <w:t xml:space="preserve">2.264.407,29 </w:t>
      </w:r>
      <w:r w:rsidR="0088275A" w:rsidRPr="0088275A">
        <w:t>kuna.</w:t>
      </w:r>
    </w:p>
    <w:p w:rsidRDefault="0088275A" w:rsidP="003A06DA" w:rsidR="0088275A" w:rsidRPr="003A06DA">
      <w:pPr>
        <w:ind w:left="284"/>
      </w:pPr>
      <w:r w:rsidRPr="003A06DA">
        <w:t xml:space="preserve">84. </w:t>
      </w:r>
      <w:r w:rsidR="003A06DA" w:rsidRPr="003A06DA">
        <w:rPr>
          <w:rFonts w:eastAsia="Times New Roman"/>
          <w:lang w:eastAsia="hr-HR"/>
        </w:rPr>
        <w:t xml:space="preserve">DAVOR MILIČIĆ, </w:t>
      </w:r>
      <w:r w:rsidRPr="003A06DA">
        <w:rPr>
          <w:rFonts w:eastAsia="Times New Roman"/>
          <w:lang w:eastAsia="hr-HR"/>
        </w:rPr>
        <w:t>OIB:</w:t>
      </w:r>
      <w:r w:rsidR="003A06DA" w:rsidRPr="003A06DA">
        <w:rPr>
          <w:rFonts w:eastAsia="Times New Roman"/>
          <w:lang w:eastAsia="hr-HR"/>
        </w:rPr>
        <w:t xml:space="preserve"> 78997583593, </w:t>
      </w:r>
      <w:r w:rsidRPr="003A06DA">
        <w:rPr>
          <w:rFonts w:eastAsia="Times New Roman"/>
          <w:lang w:eastAsia="hr-HR"/>
        </w:rPr>
        <w:t xml:space="preserve"> </w:t>
      </w:r>
      <w:r w:rsidR="003A06DA" w:rsidRPr="003A06DA">
        <w:rPr>
          <w:rFonts w:eastAsia="Times New Roman"/>
          <w:lang w:eastAsia="hr-HR"/>
        </w:rPr>
        <w:t xml:space="preserve">OSOJE I 7, 21223 OKRUG DONJI, </w:t>
      </w:r>
      <w:r w:rsidRPr="003A06DA">
        <w:rPr>
          <w:rFonts w:eastAsia="Times New Roman"/>
          <w:lang w:eastAsia="hr-HR"/>
        </w:rPr>
        <w:t xml:space="preserve">, </w:t>
      </w:r>
      <w:r w:rsidRPr="003A06DA">
        <w:t xml:space="preserve">  prijavio  tražbinu u iznosu </w:t>
      </w:r>
      <w:r w:rsidR="003A06DA" w:rsidRPr="003A06DA">
        <w:rPr>
          <w:rFonts w:eastAsia="Times New Roman"/>
          <w:lang w:eastAsia="hr-HR"/>
        </w:rPr>
        <w:t xml:space="preserve">541.228,89 </w:t>
      </w:r>
      <w:r w:rsidRPr="003A06DA">
        <w:t xml:space="preserve">od , a u prijedlogu za otvaranje predstečajnog postupka za navedenog vjerovnika navedena je tražbina u iznosu </w:t>
      </w:r>
      <w:r w:rsidR="003A06DA" w:rsidRPr="003A06DA">
        <w:t xml:space="preserve">0,00 </w:t>
      </w:r>
      <w:r w:rsidRPr="003A06DA">
        <w:t xml:space="preserve">kuna. Tražbina se </w:t>
      </w:r>
      <w:r w:rsidR="00AA0FE3">
        <w:t>u cijelosti osporava</w:t>
      </w:r>
      <w:r w:rsidRPr="003A06DA">
        <w:t xml:space="preserve"> u iznosu od </w:t>
      </w:r>
      <w:r w:rsidR="003A06DA" w:rsidRPr="003A06DA">
        <w:rPr>
          <w:rFonts w:eastAsia="Times New Roman"/>
          <w:lang w:eastAsia="hr-HR"/>
        </w:rPr>
        <w:t xml:space="preserve">541.228,89 </w:t>
      </w:r>
      <w:r w:rsidR="00AA0FE3">
        <w:t>kuna, jer se radi o prioritetnoj tražbini čl. 37. Stečajnog zakona.</w:t>
      </w:r>
    </w:p>
    <w:p w:rsidRDefault="003A06DA" w:rsidP="0032246A" w:rsidR="003A06DA">
      <w:pPr>
        <w:ind w:left="284"/>
      </w:pPr>
      <w:r w:rsidRPr="0032246A">
        <w:t xml:space="preserve">85. </w:t>
      </w:r>
      <w:r w:rsidR="0032246A" w:rsidRPr="0032246A">
        <w:rPr>
          <w:rFonts w:eastAsia="Times New Roman"/>
          <w:lang w:eastAsia="hr-HR"/>
        </w:rPr>
        <w:t xml:space="preserve">MINISTARSTVO FINANCIJA, Porezna uprava, Područni ured Split, </w:t>
      </w:r>
      <w:r w:rsidRPr="0032246A">
        <w:rPr>
          <w:rFonts w:eastAsia="Times New Roman"/>
          <w:lang w:eastAsia="hr-HR"/>
        </w:rPr>
        <w:t xml:space="preserve"> OIB:</w:t>
      </w:r>
      <w:r w:rsidR="0032246A" w:rsidRPr="0032246A">
        <w:rPr>
          <w:rFonts w:eastAsia="Times New Roman"/>
          <w:lang w:eastAsia="hr-HR"/>
        </w:rPr>
        <w:t xml:space="preserve"> 18683136487</w:t>
      </w:r>
      <w:r w:rsidRPr="0032246A">
        <w:rPr>
          <w:rFonts w:eastAsia="Times New Roman"/>
          <w:lang w:eastAsia="hr-HR"/>
        </w:rPr>
        <w:t xml:space="preserve">, </w:t>
      </w:r>
      <w:r w:rsidR="0032246A" w:rsidRPr="0032246A">
        <w:rPr>
          <w:rFonts w:eastAsia="Times New Roman"/>
          <w:lang w:eastAsia="hr-HR"/>
        </w:rPr>
        <w:t xml:space="preserve">Katančićeva 5 (Trg dr.Franje Tuđmana 4), 10000 ZAGREB (Split), </w:t>
      </w:r>
      <w:r w:rsidRPr="0032246A">
        <w:rPr>
          <w:rFonts w:eastAsia="Times New Roman"/>
          <w:lang w:eastAsia="hr-HR"/>
        </w:rPr>
        <w:t xml:space="preserve"> </w:t>
      </w:r>
      <w:r w:rsidRPr="0032246A">
        <w:t xml:space="preserve">  prijavio  tražbinu u iznosu od </w:t>
      </w:r>
      <w:r w:rsidR="0032246A" w:rsidRPr="0032246A">
        <w:rPr>
          <w:rFonts w:eastAsia="Times New Roman"/>
          <w:lang w:eastAsia="hr-HR"/>
        </w:rPr>
        <w:t>7.902.212,01 kuna</w:t>
      </w:r>
      <w:r w:rsidRPr="0032246A">
        <w:t xml:space="preserve">, a u prijedlogu za otvaranje predstečajnog postupka za navedenog vjerovnika navedena je tražbina u iznosu </w:t>
      </w:r>
      <w:r w:rsidR="0032246A" w:rsidRPr="0032246A">
        <w:rPr>
          <w:rFonts w:eastAsia="Times New Roman"/>
          <w:lang w:eastAsia="hr-HR"/>
        </w:rPr>
        <w:t xml:space="preserve">10.296.082,00 </w:t>
      </w:r>
      <w:r w:rsidRPr="0032246A">
        <w:t xml:space="preserve">kuna. Tražbina se smatra utvrđenom u iznosu od </w:t>
      </w:r>
      <w:r w:rsidR="0032246A" w:rsidRPr="0032246A">
        <w:rPr>
          <w:rFonts w:eastAsia="Times New Roman"/>
          <w:lang w:eastAsia="hr-HR"/>
        </w:rPr>
        <w:t>7.902.212,01</w:t>
      </w:r>
      <w:r w:rsidRPr="0032246A">
        <w:t>kuna.</w:t>
      </w:r>
    </w:p>
    <w:p w:rsidRDefault="0032246A" w:rsidP="00DB7B09" w:rsidR="0032246A">
      <w:pPr>
        <w:ind w:left="284"/>
      </w:pPr>
      <w:r w:rsidRPr="00DB7B09">
        <w:t xml:space="preserve">86. </w:t>
      </w:r>
      <w:r w:rsidRPr="00DB7B09">
        <w:rPr>
          <w:rFonts w:eastAsia="Times New Roman"/>
          <w:lang w:eastAsia="hr-HR"/>
        </w:rPr>
        <w:t xml:space="preserve">MULTIMEDIJALNA OAZA TRGOVINE d.o.o. za trgovinu i usluge, OIB: 47246482064,  </w:t>
      </w:r>
      <w:r w:rsidR="00DB7B09" w:rsidRPr="00DB7B09">
        <w:rPr>
          <w:rFonts w:eastAsia="Times New Roman"/>
          <w:lang w:eastAsia="hr-HR"/>
        </w:rPr>
        <w:t>Težačka 27, 21218 Seget Donji</w:t>
      </w:r>
      <w:r w:rsidRPr="00DB7B09">
        <w:rPr>
          <w:rFonts w:eastAsia="Times New Roman"/>
          <w:lang w:eastAsia="hr-HR"/>
        </w:rPr>
        <w:t xml:space="preserve">, </w:t>
      </w:r>
      <w:r w:rsidRPr="00DB7B09">
        <w:t xml:space="preserve">nije prijavio  tražbinu, a u prijedlogu za otvaranje predstečajnog postupka za navedenog vjerovnika navedena je tražbina u iznosu </w:t>
      </w:r>
      <w:r w:rsidR="00DB7B09" w:rsidRPr="00DB7B09">
        <w:rPr>
          <w:rFonts w:eastAsia="Times New Roman"/>
          <w:lang w:eastAsia="hr-HR"/>
        </w:rPr>
        <w:t xml:space="preserve">75,00 </w:t>
      </w:r>
      <w:r w:rsidRPr="00DB7B09">
        <w:t>kuna. Tražbina s</w:t>
      </w:r>
      <w:r w:rsidR="00AA0FE3">
        <w:t>e smatra utvrđenom u iznosu od 75</w:t>
      </w:r>
      <w:r w:rsidRPr="00DB7B09">
        <w:rPr>
          <w:rFonts w:eastAsia="Times New Roman"/>
          <w:lang w:eastAsia="hr-HR"/>
        </w:rPr>
        <w:t xml:space="preserve">,00 </w:t>
      </w:r>
      <w:r w:rsidRPr="00DB7B09">
        <w:t>kuna.</w:t>
      </w:r>
    </w:p>
    <w:p w:rsidRDefault="00DB7B09" w:rsidP="00DB7B09" w:rsidR="00DB7B09">
      <w:pPr>
        <w:ind w:left="284"/>
      </w:pPr>
      <w:r w:rsidRPr="00DB7B09">
        <w:t xml:space="preserve">87. </w:t>
      </w:r>
      <w:r w:rsidRPr="00DB7B09">
        <w:rPr>
          <w:rFonts w:eastAsia="Times New Roman"/>
          <w:lang w:eastAsia="hr-HR"/>
        </w:rPr>
        <w:t xml:space="preserve">MVTZ MARGETSON VAN T ZELFDE &amp; CO,,  WILLEMSKADE 18-B, NL-3016 DL ROTTERDAM, </w:t>
      </w:r>
      <w:r w:rsidRPr="00DB7B09">
        <w:t xml:space="preserve">nije prijavio  tražbinu, a u prijedlogu za otvaranje predstečajnog postupka za navedenog vjerovnika navedena je tražbina u iznosu </w:t>
      </w:r>
      <w:r w:rsidRPr="00DB7B09">
        <w:rPr>
          <w:rFonts w:eastAsia="Times New Roman"/>
          <w:lang w:eastAsia="hr-HR"/>
        </w:rPr>
        <w:t xml:space="preserve">275.574,00  </w:t>
      </w:r>
      <w:r w:rsidRPr="00DB7B09">
        <w:t>kuna. Tražbina s</w:t>
      </w:r>
      <w:r w:rsidR="00AA0FE3">
        <w:t>e smatra utvrđenom u iznosu od 275.574</w:t>
      </w:r>
      <w:r w:rsidRPr="00DB7B09">
        <w:rPr>
          <w:rFonts w:eastAsia="Times New Roman"/>
          <w:lang w:eastAsia="hr-HR"/>
        </w:rPr>
        <w:t xml:space="preserve">,00 </w:t>
      </w:r>
      <w:r w:rsidRPr="00DB7B09">
        <w:t>kuna.</w:t>
      </w:r>
    </w:p>
    <w:p w:rsidRDefault="00DB7B09" w:rsidP="00DB7B09" w:rsidR="00DB7B09">
      <w:pPr>
        <w:ind w:left="284"/>
      </w:pPr>
      <w:r>
        <w:t xml:space="preserve">88. </w:t>
      </w:r>
      <w:r w:rsidRPr="00A735F0">
        <w:rPr>
          <w:rFonts w:eastAsia="Times New Roman"/>
          <w:lang w:eastAsia="hr-HR"/>
        </w:rPr>
        <w:t xml:space="preserve">NAPA LTD,  P.O. BOX 470, 00181 HELSINKI, </w:t>
      </w:r>
      <w:r w:rsidRPr="00A735F0">
        <w:t xml:space="preserve">prijavio  tražbinu u iznosu od </w:t>
      </w:r>
      <w:r w:rsidR="00A735F0" w:rsidRPr="00A735F0">
        <w:rPr>
          <w:rFonts w:eastAsia="Times New Roman"/>
          <w:lang w:eastAsia="hr-HR"/>
        </w:rPr>
        <w:t xml:space="preserve">143.695,74 </w:t>
      </w:r>
      <w:r w:rsidRPr="00A735F0">
        <w:rPr>
          <w:rFonts w:eastAsia="Times New Roman"/>
          <w:lang w:eastAsia="hr-HR"/>
        </w:rPr>
        <w:t>kuna</w:t>
      </w:r>
      <w:r w:rsidRPr="00A735F0">
        <w:t xml:space="preserve">, a u prijedlogu za otvaranje predstečajnog postupka za navedenog vjerovnika navedena je tražbina u iznosu </w:t>
      </w:r>
      <w:r w:rsidR="00A735F0" w:rsidRPr="00A735F0">
        <w:rPr>
          <w:rFonts w:eastAsia="Times New Roman"/>
          <w:lang w:eastAsia="hr-HR"/>
        </w:rPr>
        <w:t xml:space="preserve">136.375,00 </w:t>
      </w:r>
      <w:r w:rsidRPr="00A735F0">
        <w:t xml:space="preserve">kuna. Tražbina se smatra utvrđenom u iznosu od </w:t>
      </w:r>
      <w:r w:rsidR="00A735F0" w:rsidRPr="00A735F0">
        <w:rPr>
          <w:rFonts w:eastAsia="Times New Roman"/>
          <w:lang w:eastAsia="hr-HR"/>
        </w:rPr>
        <w:t xml:space="preserve">143.695,74 </w:t>
      </w:r>
      <w:r w:rsidRPr="00A735F0">
        <w:t>kuna.</w:t>
      </w:r>
    </w:p>
    <w:p w:rsidRDefault="00E64F1E" w:rsidP="0050662B" w:rsidR="0050662B">
      <w:pPr>
        <w:ind w:left="284"/>
      </w:pPr>
      <w:r w:rsidRPr="0050662B">
        <w:t>89.</w:t>
      </w:r>
      <w:r w:rsidR="0050662B" w:rsidRPr="0050662B">
        <w:t xml:space="preserve"> </w:t>
      </w:r>
      <w:r w:rsidR="0050662B" w:rsidRPr="0050662B">
        <w:rPr>
          <w:rFonts w:eastAsia="Times New Roman"/>
          <w:lang w:eastAsia="hr-HR"/>
        </w:rPr>
        <w:t xml:space="preserve">NARODNE NOVINE, dioničko društvo za izdavanje i tiskanje Službenog lista Republike Hrvatske, službenih i drugih obrazaca te za trgovanje školskim i uredskim priborom i opremom, OIB: 64546066176,   Savski Gaj XIII. put 6, 10000 Zagreb, , </w:t>
      </w:r>
      <w:r w:rsidR="0050662B" w:rsidRPr="0050662B">
        <w:t xml:space="preserve">nije prijavio  tražbinu, a u prijedlogu za otvaranje predstečajnog postupka za navedenog vjerovnika navedena je tražbina u iznosu </w:t>
      </w:r>
      <w:r w:rsidR="0050662B" w:rsidRPr="0050662B">
        <w:rPr>
          <w:rFonts w:eastAsia="Times New Roman"/>
          <w:lang w:eastAsia="hr-HR"/>
        </w:rPr>
        <w:t xml:space="preserve">999,00 </w:t>
      </w:r>
      <w:r w:rsidR="0050662B" w:rsidRPr="0050662B">
        <w:t>kuna. Tražbina s</w:t>
      </w:r>
      <w:r w:rsidR="00AA0FE3">
        <w:t>e smatra utvrđenom u iznosu od 999</w:t>
      </w:r>
      <w:r w:rsidR="0050662B" w:rsidRPr="0050662B">
        <w:rPr>
          <w:rFonts w:eastAsia="Times New Roman"/>
          <w:lang w:eastAsia="hr-HR"/>
        </w:rPr>
        <w:t xml:space="preserve">,00 </w:t>
      </w:r>
      <w:r w:rsidR="0050662B" w:rsidRPr="0050662B">
        <w:t>kuna.</w:t>
      </w:r>
    </w:p>
    <w:p w:rsidRDefault="0050662B" w:rsidP="0050662B" w:rsidR="0050662B">
      <w:pPr>
        <w:ind w:left="284"/>
      </w:pPr>
      <w:r>
        <w:t>90.</w:t>
      </w:r>
      <w:r w:rsidR="00CB1E00">
        <w:t xml:space="preserve"> </w:t>
      </w:r>
      <w:r w:rsidR="00CB1E00" w:rsidRPr="00CB1E00">
        <w:rPr>
          <w:rFonts w:eastAsia="Times New Roman"/>
          <w:lang w:eastAsia="hr-HR"/>
        </w:rPr>
        <w:t>NASTAVNI ZAVOD ZA JAVNO ZDRAVSTVO SPLITSKO-DALMATINSKE ŽUPANIJE</w:t>
      </w:r>
      <w:r w:rsidRPr="00CB1E00">
        <w:rPr>
          <w:rFonts w:eastAsia="Times New Roman"/>
          <w:lang w:eastAsia="hr-HR"/>
        </w:rPr>
        <w:t xml:space="preserve">, OIB: </w:t>
      </w:r>
      <w:r w:rsidR="00CB1E00" w:rsidRPr="00CB1E00">
        <w:rPr>
          <w:rFonts w:eastAsia="Times New Roman"/>
          <w:lang w:eastAsia="hr-HR"/>
        </w:rPr>
        <w:t>54948902275</w:t>
      </w:r>
      <w:r w:rsidRPr="00CB1E00">
        <w:rPr>
          <w:rFonts w:eastAsia="Times New Roman"/>
          <w:lang w:eastAsia="hr-HR"/>
        </w:rPr>
        <w:t xml:space="preserve">,   </w:t>
      </w:r>
      <w:r w:rsidR="00CB1E00" w:rsidRPr="00CB1E00">
        <w:rPr>
          <w:rFonts w:eastAsia="Times New Roman"/>
          <w:lang w:eastAsia="hr-HR"/>
        </w:rPr>
        <w:t>Vukovarska Ulica 46, 21000 Split</w:t>
      </w:r>
      <w:r w:rsidRPr="00CB1E00">
        <w:rPr>
          <w:rFonts w:eastAsia="Times New Roman"/>
          <w:lang w:eastAsia="hr-HR"/>
        </w:rPr>
        <w:t xml:space="preserve">, </w:t>
      </w:r>
      <w:r w:rsidRPr="00CB1E00">
        <w:t xml:space="preserve">nije prijavio  tražbinu, a u prijedlogu za otvaranje predstečajnog postupka za navedenog vjerovnika navedena je tražbina u iznosu </w:t>
      </w:r>
      <w:r w:rsidR="00CB1E00" w:rsidRPr="00CB1E00">
        <w:rPr>
          <w:rFonts w:eastAsia="Times New Roman"/>
          <w:lang w:eastAsia="hr-HR"/>
        </w:rPr>
        <w:t>7.500,00</w:t>
      </w:r>
      <w:r w:rsidR="00CB1E00">
        <w:rPr>
          <w:rFonts w:eastAsia="Times New Roman"/>
          <w:lang w:eastAsia="hr-HR"/>
        </w:rPr>
        <w:t xml:space="preserve"> </w:t>
      </w:r>
      <w:r w:rsidRPr="00CB1E00">
        <w:t>kuna. Tražbina s</w:t>
      </w:r>
      <w:r w:rsidR="00AA0FE3">
        <w:t>e smatra utvrđenom u iznosu od 7.500</w:t>
      </w:r>
      <w:r w:rsidRPr="00CB1E00">
        <w:rPr>
          <w:rFonts w:eastAsia="Times New Roman"/>
          <w:lang w:eastAsia="hr-HR"/>
        </w:rPr>
        <w:t xml:space="preserve">,00 </w:t>
      </w:r>
      <w:r w:rsidRPr="00CB1E00">
        <w:t>kuna.</w:t>
      </w:r>
    </w:p>
    <w:p w:rsidRDefault="00CB1E00" w:rsidP="00CB1E00" w:rsidR="00CB1E00">
      <w:pPr>
        <w:ind w:left="284"/>
      </w:pPr>
      <w:r w:rsidRPr="00CB1E00">
        <w:t xml:space="preserve">91. </w:t>
      </w:r>
      <w:r w:rsidRPr="00CB1E00">
        <w:rPr>
          <w:rFonts w:eastAsia="Times New Roman"/>
          <w:lang w:eastAsia="hr-HR"/>
        </w:rPr>
        <w:t xml:space="preserve">NEWBUILDING INVESTMENTS B.V., HOGE DER A 3B, 9712 AC GRONINGEN,  </w:t>
      </w:r>
      <w:r w:rsidRPr="00CB1E00">
        <w:t xml:space="preserve">nije prijavio  tražbinu, a u prijedlogu za otvaranje predstečajnog postupka za navedenog vjerovnika navedena je tražbina u iznosu </w:t>
      </w:r>
      <w:r w:rsidRPr="00CB1E00">
        <w:rPr>
          <w:rFonts w:eastAsia="Times New Roman"/>
          <w:lang w:eastAsia="hr-HR"/>
        </w:rPr>
        <w:t xml:space="preserve">1.485.283,00 </w:t>
      </w:r>
      <w:r w:rsidRPr="00CB1E00">
        <w:t xml:space="preserve">kuna. Tražbina se smatra utvrđenom u iznosu </w:t>
      </w:r>
      <w:r w:rsidR="00AA0FE3">
        <w:t>od 1.485.283</w:t>
      </w:r>
      <w:r w:rsidRPr="00CB1E00">
        <w:rPr>
          <w:rFonts w:eastAsia="Times New Roman"/>
          <w:lang w:eastAsia="hr-HR"/>
        </w:rPr>
        <w:t xml:space="preserve">,00 </w:t>
      </w:r>
      <w:r w:rsidRPr="00CB1E00">
        <w:t>kuna.</w:t>
      </w:r>
    </w:p>
    <w:p w:rsidRDefault="00CB1E00" w:rsidP="00091455" w:rsidR="00CB1E00">
      <w:pPr>
        <w:ind w:left="284"/>
      </w:pPr>
      <w:r w:rsidRPr="00091455">
        <w:t xml:space="preserve">92. </w:t>
      </w:r>
      <w:r w:rsidR="00091455" w:rsidRPr="00091455">
        <w:rPr>
          <w:rFonts w:eastAsia="Times New Roman"/>
          <w:lang w:eastAsia="hr-HR"/>
        </w:rPr>
        <w:t>NOR-OCEAN S&amp;P AS</w:t>
      </w:r>
      <w:r w:rsidRPr="00091455">
        <w:rPr>
          <w:rFonts w:eastAsia="Times New Roman"/>
          <w:lang w:eastAsia="hr-HR"/>
        </w:rPr>
        <w:t xml:space="preserve">,  </w:t>
      </w:r>
      <w:r w:rsidR="00091455" w:rsidRPr="00091455">
        <w:rPr>
          <w:rFonts w:eastAsia="Times New Roman"/>
          <w:lang w:eastAsia="hr-HR"/>
        </w:rPr>
        <w:t xml:space="preserve">SLEEMDALSVEIEN 70A, 0370 OSLO, </w:t>
      </w:r>
      <w:r w:rsidRPr="00091455">
        <w:t xml:space="preserve">nije prijavio  tražbinu, a u prijedlogu za otvaranje predstečajnog postupka za navedenog vjerovnika navedena je tražbina u iznosu </w:t>
      </w:r>
      <w:r w:rsidR="00091455" w:rsidRPr="00091455">
        <w:rPr>
          <w:rFonts w:eastAsia="Times New Roman"/>
          <w:lang w:eastAsia="hr-HR"/>
        </w:rPr>
        <w:t xml:space="preserve">65.178,00 </w:t>
      </w:r>
      <w:r w:rsidRPr="00091455">
        <w:t>kuna. Tražbina s</w:t>
      </w:r>
      <w:r w:rsidR="00AA0FE3">
        <w:t>e smatra utvrđenom u iznosu od 65.178</w:t>
      </w:r>
      <w:r w:rsidRPr="00091455">
        <w:rPr>
          <w:rFonts w:eastAsia="Times New Roman"/>
          <w:lang w:eastAsia="hr-HR"/>
        </w:rPr>
        <w:t xml:space="preserve">,00 </w:t>
      </w:r>
      <w:r w:rsidRPr="00091455">
        <w:t>kuna.</w:t>
      </w:r>
    </w:p>
    <w:p w:rsidRDefault="00091455" w:rsidP="00091455" w:rsidR="00091455">
      <w:pPr>
        <w:ind w:left="284"/>
      </w:pPr>
      <w:r>
        <w:t xml:space="preserve">93. </w:t>
      </w:r>
      <w:r w:rsidRPr="00091455">
        <w:rPr>
          <w:rFonts w:eastAsia="Times New Roman"/>
          <w:lang w:eastAsia="hr-HR"/>
        </w:rPr>
        <w:t xml:space="preserve">NOVA GRATIA d.o.o. za turizam i usluge, turistička agencija, OIB: 66126775778, </w:t>
      </w:r>
      <w:r w:rsidRPr="00091455">
        <w:t xml:space="preserve">prijavio  tražbinu u iznosu od </w:t>
      </w:r>
      <w:r w:rsidRPr="00091455">
        <w:rPr>
          <w:rFonts w:eastAsia="Times New Roman"/>
          <w:lang w:eastAsia="hr-HR"/>
        </w:rPr>
        <w:t>80.253,41 kuna</w:t>
      </w:r>
      <w:r w:rsidRPr="00091455">
        <w:t xml:space="preserve">, a u prijedlogu za otvaranje predstečajnog postupka za navedenog vjerovnika navedena je tražbina u iznosu </w:t>
      </w:r>
      <w:r w:rsidRPr="00091455">
        <w:rPr>
          <w:rFonts w:eastAsia="Times New Roman"/>
          <w:lang w:eastAsia="hr-HR"/>
        </w:rPr>
        <w:t xml:space="preserve">72.100,00 </w:t>
      </w:r>
      <w:r w:rsidRPr="00091455">
        <w:t xml:space="preserve">kuna. Tražbina se smatra utvrđenom u iznosu od </w:t>
      </w:r>
      <w:r w:rsidRPr="00091455">
        <w:rPr>
          <w:rFonts w:eastAsia="Times New Roman"/>
          <w:lang w:eastAsia="hr-HR"/>
        </w:rPr>
        <w:t xml:space="preserve">80.253,41 </w:t>
      </w:r>
      <w:r w:rsidRPr="00091455">
        <w:t>kuna.</w:t>
      </w:r>
    </w:p>
    <w:p w:rsidRDefault="00091455" w:rsidP="00F232AD" w:rsidR="00F232AD">
      <w:pPr>
        <w:ind w:left="284"/>
      </w:pPr>
      <w:r>
        <w:t>94.</w:t>
      </w:r>
      <w:r w:rsidR="00F232AD">
        <w:t xml:space="preserve"> </w:t>
      </w:r>
      <w:r w:rsidR="00F232AD" w:rsidRPr="00F232AD">
        <w:rPr>
          <w:rFonts w:eastAsia="Times New Roman"/>
          <w:lang w:eastAsia="hr-HR"/>
        </w:rPr>
        <w:t xml:space="preserve">ODVJETNIČKO DRUŠTVO RADIĆ &amp; RADIĆ društvo s ograničenom odgovornošću, OIB: 14518464744, Hrvatske mornarice 1i, 21000 Split, </w:t>
      </w:r>
      <w:r w:rsidR="00F232AD" w:rsidRPr="00F232AD">
        <w:t xml:space="preserve">nije prijavio  tražbinu, a u prijedlogu za otvaranje predstečajnog postupka za navedenog vjerovnika navedena je tražbina u iznosu </w:t>
      </w:r>
      <w:r w:rsidR="00F232AD" w:rsidRPr="00F232AD">
        <w:rPr>
          <w:rFonts w:eastAsia="Times New Roman"/>
          <w:lang w:eastAsia="hr-HR"/>
        </w:rPr>
        <w:t xml:space="preserve">4.688,00 </w:t>
      </w:r>
      <w:r w:rsidR="00F232AD" w:rsidRPr="00F232AD">
        <w:t>kuna. Tražbina s</w:t>
      </w:r>
      <w:r w:rsidR="00AA0FE3">
        <w:t>e smatra utvrđenom u iznosu od 4.688</w:t>
      </w:r>
      <w:r w:rsidR="00F232AD" w:rsidRPr="00F232AD">
        <w:rPr>
          <w:rFonts w:eastAsia="Times New Roman"/>
          <w:lang w:eastAsia="hr-HR"/>
        </w:rPr>
        <w:t xml:space="preserve">,00 </w:t>
      </w:r>
      <w:r w:rsidR="00F232AD" w:rsidRPr="00F232AD">
        <w:t>kuna.</w:t>
      </w:r>
    </w:p>
    <w:p w:rsidRDefault="00F232AD" w:rsidP="00204FDC" w:rsidR="00F232AD">
      <w:pPr>
        <w:ind w:left="284"/>
      </w:pPr>
      <w:r w:rsidRPr="00204FDC">
        <w:t xml:space="preserve">95. </w:t>
      </w:r>
      <w:r w:rsidRPr="00204FDC">
        <w:rPr>
          <w:rFonts w:eastAsia="Times New Roman"/>
          <w:lang w:eastAsia="hr-HR"/>
        </w:rPr>
        <w:t xml:space="preserve">ODVODNJA d.o.o. za trgovinu i usluge, OIB: 17323637115, , Neslanovac 13, 21000 Split, </w:t>
      </w:r>
      <w:r w:rsidRPr="00204FDC">
        <w:t xml:space="preserve">nije prijavio  tražbinu, a u prijedlogu za otvaranje predstečajnog postupka za navedenog vjerovnika navedena je tražbina u iznosu </w:t>
      </w:r>
      <w:r w:rsidR="00204FDC" w:rsidRPr="00204FDC">
        <w:rPr>
          <w:rFonts w:eastAsia="Times New Roman"/>
          <w:lang w:eastAsia="hr-HR"/>
        </w:rPr>
        <w:t>27.584,00</w:t>
      </w:r>
      <w:r w:rsidRPr="00204FDC">
        <w:rPr>
          <w:rFonts w:eastAsia="Times New Roman"/>
          <w:lang w:eastAsia="hr-HR"/>
        </w:rPr>
        <w:t xml:space="preserve"> </w:t>
      </w:r>
      <w:r w:rsidRPr="00204FDC">
        <w:t>kuna. Tražbina s</w:t>
      </w:r>
      <w:r w:rsidR="00AA0FE3">
        <w:t>e smatra utvrđenom u iznosu od 27.584</w:t>
      </w:r>
      <w:r w:rsidRPr="00204FDC">
        <w:rPr>
          <w:rFonts w:eastAsia="Times New Roman"/>
          <w:lang w:eastAsia="hr-HR"/>
        </w:rPr>
        <w:t xml:space="preserve">,00 </w:t>
      </w:r>
      <w:r w:rsidRPr="00204FDC">
        <w:t>kuna.</w:t>
      </w:r>
    </w:p>
    <w:p w:rsidRDefault="00204FDC" w:rsidP="00204FDC" w:rsidR="00204FDC" w:rsidRPr="00204FDC">
      <w:pPr>
        <w:ind w:left="284"/>
        <w:rPr>
          <w:rFonts w:eastAsia="Times New Roman"/>
          <w:lang w:eastAsia="hr-HR"/>
        </w:rPr>
      </w:pPr>
      <w:r w:rsidRPr="00204FDC">
        <w:t xml:space="preserve">96. </w:t>
      </w:r>
      <w:r w:rsidRPr="00204FDC">
        <w:rPr>
          <w:rFonts w:eastAsia="Times New Roman"/>
          <w:lang w:eastAsia="hr-HR"/>
        </w:rPr>
        <w:t>OŠTRIĆ O.K. d.o.o. za usluge, OIB: 73768929782, Suvača 10, 21212 Kaštel Sućurac</w:t>
      </w:r>
    </w:p>
    <w:p w:rsidRDefault="00204FDC" w:rsidP="00204FDC" w:rsidR="00204FDC">
      <w:pPr>
        <w:ind w:left="284"/>
      </w:pPr>
      <w:r w:rsidRPr="00204FDC">
        <w:t xml:space="preserve">prijavio  tražbinu u iznosu od </w:t>
      </w:r>
      <w:r w:rsidRPr="00204FDC">
        <w:rPr>
          <w:rFonts w:eastAsia="Times New Roman"/>
          <w:lang w:eastAsia="hr-HR"/>
        </w:rPr>
        <w:t>26.243,75 kuna</w:t>
      </w:r>
      <w:r w:rsidRPr="00204FDC">
        <w:t xml:space="preserve">, a u prijedlogu za otvaranje predstečajnog postupka za navedenog vjerovnika navedena je tražbina u iznosu </w:t>
      </w:r>
      <w:r w:rsidRPr="00204FDC">
        <w:rPr>
          <w:rFonts w:eastAsia="Times New Roman"/>
          <w:lang w:eastAsia="hr-HR"/>
        </w:rPr>
        <w:t xml:space="preserve">26.244,00 </w:t>
      </w:r>
      <w:r w:rsidRPr="00204FDC">
        <w:t xml:space="preserve">kuna. Tražbina se smatra utvrđenom u iznosu od </w:t>
      </w:r>
      <w:r w:rsidRPr="00204FDC">
        <w:rPr>
          <w:rFonts w:eastAsia="Times New Roman"/>
          <w:lang w:eastAsia="hr-HR"/>
        </w:rPr>
        <w:t xml:space="preserve">26.243,75 </w:t>
      </w:r>
      <w:r w:rsidRPr="00204FDC">
        <w:t>kuna.</w:t>
      </w:r>
    </w:p>
    <w:p w:rsidRDefault="00204FDC" w:rsidP="008A4CDF" w:rsidR="00204FDC">
      <w:pPr>
        <w:ind w:left="284"/>
      </w:pPr>
      <w:r w:rsidRPr="008A4CDF">
        <w:t xml:space="preserve">97. </w:t>
      </w:r>
      <w:r w:rsidRPr="008A4CDF">
        <w:rPr>
          <w:rFonts w:eastAsia="Times New Roman"/>
          <w:lang w:eastAsia="hr-HR"/>
        </w:rPr>
        <w:t>"OK" - servis vatrogasnih aparata, vl. Vlado Oštrić, Kaštel Sućurac, Suvača 10, , OIB:</w:t>
      </w:r>
      <w:r w:rsidR="008A4CDF" w:rsidRPr="008A4CDF">
        <w:rPr>
          <w:rFonts w:eastAsia="Times New Roman"/>
          <w:lang w:eastAsia="hr-HR"/>
        </w:rPr>
        <w:t xml:space="preserve"> 38746001159</w:t>
      </w:r>
      <w:r w:rsidRPr="008A4CDF">
        <w:rPr>
          <w:rFonts w:eastAsia="Times New Roman"/>
          <w:lang w:eastAsia="hr-HR"/>
        </w:rPr>
        <w:t xml:space="preserve">, </w:t>
      </w:r>
      <w:r w:rsidR="008A4CDF" w:rsidRPr="008A4CDF">
        <w:rPr>
          <w:rFonts w:eastAsia="Times New Roman"/>
          <w:lang w:eastAsia="hr-HR"/>
        </w:rPr>
        <w:t>SUVAČA 10, 21212 KAŠTEL SUĆURAC</w:t>
      </w:r>
      <w:r w:rsidRPr="008A4CDF">
        <w:rPr>
          <w:rFonts w:eastAsia="Times New Roman"/>
          <w:lang w:eastAsia="hr-HR"/>
        </w:rPr>
        <w:t xml:space="preserve">, </w:t>
      </w:r>
      <w:r w:rsidRPr="008A4CDF">
        <w:t xml:space="preserve">prijavio  tražbinu u iznosu od </w:t>
      </w:r>
      <w:r w:rsidR="008A4CDF" w:rsidRPr="008A4CDF">
        <w:rPr>
          <w:rFonts w:eastAsia="Times New Roman"/>
          <w:lang w:eastAsia="hr-HR"/>
        </w:rPr>
        <w:t xml:space="preserve">25.860,77 </w:t>
      </w:r>
      <w:r w:rsidRPr="008A4CDF">
        <w:rPr>
          <w:rFonts w:eastAsia="Times New Roman"/>
          <w:lang w:eastAsia="hr-HR"/>
        </w:rPr>
        <w:t>kuna</w:t>
      </w:r>
      <w:r w:rsidRPr="008A4CDF">
        <w:t xml:space="preserve">, a u prijedlogu za otvaranje predstečajnog postupka za navedenog vjerovnika navedena je tražbina u iznosu </w:t>
      </w:r>
      <w:r w:rsidR="008A4CDF" w:rsidRPr="008A4CDF">
        <w:rPr>
          <w:rFonts w:eastAsia="Times New Roman"/>
          <w:lang w:eastAsia="hr-HR"/>
        </w:rPr>
        <w:t xml:space="preserve">25.861,00 </w:t>
      </w:r>
      <w:r w:rsidRPr="008A4CDF">
        <w:t xml:space="preserve">kuna. Tražbina se smatra utvrđenom u iznosu od </w:t>
      </w:r>
      <w:r w:rsidR="008A4CDF" w:rsidRPr="008A4CDF">
        <w:rPr>
          <w:rFonts w:eastAsia="Times New Roman"/>
          <w:lang w:eastAsia="hr-HR"/>
        </w:rPr>
        <w:t xml:space="preserve">25.860,77 </w:t>
      </w:r>
      <w:r w:rsidRPr="008A4CDF">
        <w:t>kuna.</w:t>
      </w:r>
    </w:p>
    <w:p w:rsidRDefault="008A4CDF" w:rsidP="008A4CDF" w:rsidR="008A4CDF">
      <w:pPr>
        <w:ind w:left="284"/>
      </w:pPr>
      <w:r w:rsidRPr="008A4CDF">
        <w:t xml:space="preserve">98. </w:t>
      </w:r>
      <w:r w:rsidRPr="008A4CDF">
        <w:rPr>
          <w:rFonts w:eastAsia="Times New Roman"/>
          <w:lang w:eastAsia="hr-HR"/>
        </w:rPr>
        <w:t>OTP banka Hrvatska dioničko društvo,  OIB: 52508873833, Domovinskog rata 61, 21000 Split,</w:t>
      </w:r>
      <w:r>
        <w:rPr>
          <w:rFonts w:eastAsia="Times New Roman"/>
          <w:lang w:eastAsia="hr-HR"/>
        </w:rPr>
        <w:t xml:space="preserve"> </w:t>
      </w:r>
      <w:r w:rsidRPr="008A4CDF">
        <w:rPr>
          <w:rFonts w:eastAsia="Times New Roman"/>
          <w:lang w:eastAsia="hr-HR"/>
        </w:rPr>
        <w:t xml:space="preserve"> </w:t>
      </w:r>
      <w:r w:rsidRPr="008A4CDF">
        <w:t xml:space="preserve">nije prijavio  tražbinu, a u prijedlogu za otvaranje predstečajnog postupka za navedenog vjerovnika navedena je tražbina u iznosu </w:t>
      </w:r>
      <w:r w:rsidRPr="008A4CDF">
        <w:rPr>
          <w:rFonts w:eastAsia="Times New Roman"/>
          <w:lang w:eastAsia="hr-HR"/>
        </w:rPr>
        <w:t xml:space="preserve">122,00 </w:t>
      </w:r>
      <w:r w:rsidRPr="008A4CDF">
        <w:t>kuna. Tražbina s</w:t>
      </w:r>
      <w:r w:rsidR="00AA0FE3">
        <w:t>e smatra utvrđenom u iznosu od 122</w:t>
      </w:r>
      <w:r w:rsidRPr="008A4CDF">
        <w:rPr>
          <w:rFonts w:eastAsia="Times New Roman"/>
          <w:lang w:eastAsia="hr-HR"/>
        </w:rPr>
        <w:t xml:space="preserve">,00 </w:t>
      </w:r>
      <w:r w:rsidRPr="008A4CDF">
        <w:t>kuna.</w:t>
      </w:r>
    </w:p>
    <w:p w:rsidRDefault="0097486E" w:rsidP="0097486E" w:rsidR="0097486E" w:rsidRPr="0097486E">
      <w:pPr>
        <w:ind w:left="284"/>
      </w:pPr>
      <w:r w:rsidRPr="0097486E">
        <w:t xml:space="preserve">99. </w:t>
      </w:r>
      <w:r w:rsidRPr="0097486E">
        <w:rPr>
          <w:rFonts w:eastAsia="Times New Roman"/>
          <w:lang w:eastAsia="hr-HR"/>
        </w:rPr>
        <w:t>PALACE HOTEL ZAGREB, d.d.,  OIB: 44597437664, Strossmayerov Trg 10, 10000 Zagreb,</w:t>
      </w:r>
      <w:r>
        <w:rPr>
          <w:rFonts w:eastAsia="Times New Roman"/>
          <w:lang w:eastAsia="hr-HR"/>
        </w:rPr>
        <w:t xml:space="preserve"> </w:t>
      </w:r>
      <w:r w:rsidRPr="0097486E">
        <w:rPr>
          <w:rFonts w:eastAsia="Times New Roman"/>
          <w:lang w:eastAsia="hr-HR"/>
        </w:rPr>
        <w:t xml:space="preserve">  </w:t>
      </w:r>
      <w:r w:rsidRPr="0097486E">
        <w:t xml:space="preserve">nije prijavio  tražbinu, a u prijedlogu za otvaranje predstečajnog postupka za navedenog vjerovnika navedena je tražbina u iznosu </w:t>
      </w:r>
      <w:r w:rsidRPr="0097486E">
        <w:rPr>
          <w:rFonts w:eastAsia="Times New Roman"/>
          <w:lang w:eastAsia="hr-HR"/>
        </w:rPr>
        <w:t xml:space="preserve">802,00 </w:t>
      </w:r>
      <w:r w:rsidRPr="0097486E">
        <w:t>kuna. Tražbina s</w:t>
      </w:r>
      <w:r w:rsidR="00AA0FE3">
        <w:t>e smatra utvrđenom u iznosu od 802</w:t>
      </w:r>
      <w:r w:rsidRPr="0097486E">
        <w:rPr>
          <w:rFonts w:eastAsia="Times New Roman"/>
          <w:lang w:eastAsia="hr-HR"/>
        </w:rPr>
        <w:t xml:space="preserve">,00 </w:t>
      </w:r>
      <w:r w:rsidRPr="0097486E">
        <w:t>kuna.</w:t>
      </w:r>
    </w:p>
    <w:p w:rsidRDefault="0097486E" w:rsidP="0097486E" w:rsidR="0097486E">
      <w:r>
        <w:t xml:space="preserve">100.  </w:t>
      </w:r>
      <w:r w:rsidRPr="00D30102">
        <w:rPr>
          <w:rFonts w:eastAsia="Times New Roman"/>
          <w:lang w:eastAsia="hr-HR"/>
        </w:rPr>
        <w:t xml:space="preserve">DUŠAN PALADA, OIB: 82768325133,  </w:t>
      </w:r>
      <w:r w:rsidR="00D30102" w:rsidRPr="00D30102">
        <w:rPr>
          <w:rFonts w:eastAsia="Times New Roman"/>
          <w:lang w:eastAsia="hr-HR"/>
        </w:rPr>
        <w:t xml:space="preserve">ZAGORSKA 31, 21220 TROGIR, </w:t>
      </w:r>
      <w:r w:rsidRPr="00D30102">
        <w:rPr>
          <w:rFonts w:eastAsia="Times New Roman"/>
          <w:lang w:eastAsia="hr-HR"/>
        </w:rPr>
        <w:t xml:space="preserve">, </w:t>
      </w:r>
      <w:r w:rsidRPr="00D30102">
        <w:t xml:space="preserve">prijavio  tražbinu u iznosu od </w:t>
      </w:r>
      <w:r w:rsidR="00AA0FE3">
        <w:rPr>
          <w:rFonts w:eastAsia="Times New Roman"/>
          <w:lang w:eastAsia="hr-HR"/>
        </w:rPr>
        <w:t>210.817,37</w:t>
      </w:r>
      <w:r w:rsidRPr="00D30102">
        <w:rPr>
          <w:rFonts w:eastAsia="Times New Roman"/>
          <w:lang w:eastAsia="hr-HR"/>
        </w:rPr>
        <w:t xml:space="preserve"> kuna</w:t>
      </w:r>
      <w:r w:rsidRPr="00D30102">
        <w:t xml:space="preserve">, a u prijedlogu za otvaranje predstečajnog postupka za navedenog vjerovnika navedena je tražbina u iznosu </w:t>
      </w:r>
      <w:r w:rsidR="00D30102" w:rsidRPr="00D30102">
        <w:t xml:space="preserve">0,00 </w:t>
      </w:r>
      <w:r w:rsidRPr="00D30102">
        <w:t xml:space="preserve">kuna. Tražbina se </w:t>
      </w:r>
      <w:r w:rsidR="00AA0FE3">
        <w:t xml:space="preserve">u cijelosti osporava u </w:t>
      </w:r>
      <w:r w:rsidRPr="00D30102">
        <w:t xml:space="preserve">iznosu od </w:t>
      </w:r>
      <w:r w:rsidR="00D30102" w:rsidRPr="00D30102">
        <w:rPr>
          <w:rFonts w:eastAsia="Times New Roman"/>
          <w:lang w:eastAsia="hr-HR"/>
        </w:rPr>
        <w:t xml:space="preserve">210.817,37 </w:t>
      </w:r>
      <w:r w:rsidR="00AA0FE3">
        <w:t>kuna, jer se radi o prioritetnoj tražbini iz čl. 37. Stečajnog zakona.</w:t>
      </w:r>
    </w:p>
    <w:p w:rsidRDefault="00D30102" w:rsidP="007D6750" w:rsidR="007D6750">
      <w:r>
        <w:t>101.</w:t>
      </w:r>
      <w:r w:rsidR="007D6750">
        <w:t xml:space="preserve"> </w:t>
      </w:r>
      <w:r w:rsidR="007D6750" w:rsidRPr="007D6750">
        <w:rPr>
          <w:rFonts w:eastAsia="Times New Roman"/>
          <w:lang w:eastAsia="hr-HR"/>
        </w:rPr>
        <w:t xml:space="preserve">OBRT ZA USLUGE, BRAMIL JUNIOR, vl. Željana Pezer, Trg hrvatske bratske zajednice 2, Split,  OIB: 38720702907, SUKOIŠANSKA 17, 21000 SPLIT, ,   </w:t>
      </w:r>
      <w:r w:rsidR="007D6750" w:rsidRPr="007D6750">
        <w:t xml:space="preserve">nije prijavio  tražbinu, a u prijedlogu za otvaranje predstečajnog postupka za navedenog vjerovnika navedena je tražbina u iznosu </w:t>
      </w:r>
      <w:r w:rsidR="007D6750" w:rsidRPr="007D6750">
        <w:rPr>
          <w:rFonts w:eastAsia="Times New Roman"/>
          <w:lang w:eastAsia="hr-HR"/>
        </w:rPr>
        <w:t xml:space="preserve">188,00 </w:t>
      </w:r>
      <w:r w:rsidR="007D6750" w:rsidRPr="007D6750">
        <w:t>kuna. Tražbina se smatra ut</w:t>
      </w:r>
      <w:r w:rsidR="00AA0FE3">
        <w:t>vrđenom u iznosu od 188</w:t>
      </w:r>
      <w:r w:rsidR="007D6750" w:rsidRPr="007D6750">
        <w:rPr>
          <w:rFonts w:eastAsia="Times New Roman"/>
          <w:lang w:eastAsia="hr-HR"/>
        </w:rPr>
        <w:t xml:space="preserve">,00 </w:t>
      </w:r>
      <w:r w:rsidR="007D6750" w:rsidRPr="007D6750">
        <w:t>kuna.</w:t>
      </w:r>
    </w:p>
    <w:p w:rsidRDefault="007D6750" w:rsidP="007D6750" w:rsidR="007D6750" w:rsidRPr="00AA0FE3">
      <w:pPr>
        <w:rPr>
          <w:rFonts w:eastAsia="Times New Roman"/>
          <w:lang w:eastAsia="hr-HR"/>
        </w:rPr>
      </w:pPr>
      <w:r>
        <w:t xml:space="preserve">102. </w:t>
      </w:r>
      <w:r w:rsidR="00EE1F80" w:rsidRPr="00EE1F80">
        <w:rPr>
          <w:rFonts w:eastAsia="Times New Roman"/>
          <w:lang w:eastAsia="hr-HR"/>
        </w:rPr>
        <w:t>PIEL d.o.o. za usluge, građevinarstvo i trgovinu</w:t>
      </w:r>
      <w:r w:rsidRPr="00EE1F80">
        <w:rPr>
          <w:rFonts w:eastAsia="Times New Roman"/>
          <w:lang w:eastAsia="hr-HR"/>
        </w:rPr>
        <w:t>,  OIB:</w:t>
      </w:r>
      <w:r w:rsidR="00EE1F80" w:rsidRPr="00EE1F80">
        <w:rPr>
          <w:rFonts w:eastAsia="Times New Roman"/>
          <w:lang w:eastAsia="hr-HR"/>
        </w:rPr>
        <w:t xml:space="preserve"> 76120956111</w:t>
      </w:r>
      <w:r w:rsidRPr="00EE1F80">
        <w:rPr>
          <w:rFonts w:eastAsia="Times New Roman"/>
          <w:lang w:eastAsia="hr-HR"/>
        </w:rPr>
        <w:t xml:space="preserve">, </w:t>
      </w:r>
      <w:r w:rsidR="00EE1F80" w:rsidRPr="00EE1F80">
        <w:rPr>
          <w:rFonts w:eastAsia="Times New Roman"/>
          <w:lang w:eastAsia="hr-HR"/>
        </w:rPr>
        <w:t>Put mostina 8, 21000 Split</w:t>
      </w:r>
      <w:r w:rsidR="00EE1F80">
        <w:rPr>
          <w:rFonts w:eastAsia="Times New Roman"/>
          <w:lang w:eastAsia="hr-HR"/>
        </w:rPr>
        <w:t xml:space="preserve">, </w:t>
      </w:r>
      <w:r w:rsidRPr="00EE1F80">
        <w:t xml:space="preserve">nije prijavio  tražbinu, a u prijedlogu za otvaranje predstečajnog postupka za navedenog vjerovnika navedena je tražbina u iznosu </w:t>
      </w:r>
      <w:r w:rsidR="00EE1F80" w:rsidRPr="00EE1F80">
        <w:rPr>
          <w:rFonts w:eastAsia="Times New Roman"/>
          <w:lang w:eastAsia="hr-HR"/>
        </w:rPr>
        <w:t>3.125,00</w:t>
      </w:r>
      <w:r w:rsidRPr="00EE1F80">
        <w:rPr>
          <w:rFonts w:eastAsia="Times New Roman"/>
          <w:lang w:eastAsia="hr-HR"/>
        </w:rPr>
        <w:t xml:space="preserve"> </w:t>
      </w:r>
      <w:r w:rsidRPr="00EE1F80">
        <w:t>kuna. Tražbina s</w:t>
      </w:r>
      <w:r w:rsidR="00AA0FE3">
        <w:t>e smatra utvrđenom u iznosu od 3.125</w:t>
      </w:r>
      <w:r w:rsidRPr="00EE1F80">
        <w:rPr>
          <w:rFonts w:eastAsia="Times New Roman"/>
          <w:lang w:eastAsia="hr-HR"/>
        </w:rPr>
        <w:t xml:space="preserve">,00 </w:t>
      </w:r>
      <w:r w:rsidRPr="00EE1F80">
        <w:t>kuna.</w:t>
      </w:r>
    </w:p>
    <w:p w:rsidRDefault="00EE1F80" w:rsidP="00EE1F80" w:rsidR="00EE1F80">
      <w:r>
        <w:rPr>
          <w:rFonts w:eastAsia="Times New Roman"/>
          <w:lang w:eastAsia="hr-HR"/>
        </w:rPr>
        <w:t>103.</w:t>
      </w:r>
      <w:r w:rsidR="00722A96" w:rsidRPr="00722A96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722A96" w:rsidRPr="00722A96">
        <w:rPr>
          <w:rFonts w:eastAsia="Times New Roman"/>
          <w:lang w:eastAsia="hr-HR"/>
        </w:rPr>
        <w:t>PINUS, poslovne i inženjerske usluge, d.o.o.</w:t>
      </w:r>
      <w:r w:rsidRPr="00722A96">
        <w:rPr>
          <w:rFonts w:eastAsia="Times New Roman"/>
          <w:lang w:eastAsia="hr-HR"/>
        </w:rPr>
        <w:t>,  OIB:</w:t>
      </w:r>
      <w:r w:rsidR="00722A96" w:rsidRPr="00722A96">
        <w:rPr>
          <w:rFonts w:eastAsia="Times New Roman"/>
          <w:lang w:eastAsia="hr-HR"/>
        </w:rPr>
        <w:t xml:space="preserve"> 35616820842</w:t>
      </w:r>
      <w:r w:rsidRPr="00722A96">
        <w:rPr>
          <w:rFonts w:eastAsia="Times New Roman"/>
          <w:lang w:eastAsia="hr-HR"/>
        </w:rPr>
        <w:t xml:space="preserve">, </w:t>
      </w:r>
      <w:r w:rsidR="00722A96" w:rsidRPr="00722A96">
        <w:rPr>
          <w:rFonts w:eastAsia="Times New Roman"/>
          <w:lang w:eastAsia="hr-HR"/>
        </w:rPr>
        <w:t>Bjelovarska 6, 21000 Split</w:t>
      </w:r>
      <w:r w:rsidR="0044649A">
        <w:rPr>
          <w:rFonts w:eastAsia="Times New Roman"/>
          <w:lang w:eastAsia="hr-HR"/>
        </w:rPr>
        <w:t>,</w:t>
      </w:r>
      <w:r w:rsidR="00722A96">
        <w:rPr>
          <w:rFonts w:eastAsia="Times New Roman"/>
          <w:lang w:eastAsia="hr-HR"/>
        </w:rPr>
        <w:t xml:space="preserve"> </w:t>
      </w:r>
      <w:r w:rsidRPr="00722A96">
        <w:rPr>
          <w:rFonts w:eastAsia="Times New Roman"/>
          <w:lang w:eastAsia="hr-HR"/>
        </w:rPr>
        <w:t xml:space="preserve"> </w:t>
      </w:r>
      <w:r w:rsidRPr="00722A96">
        <w:t xml:space="preserve">nije prijavio  tražbinu, a u prijedlogu za otvaranje predstečajnog postupka za navedenog vjerovnika navedena je tražbina u iznosu </w:t>
      </w:r>
      <w:r w:rsidR="00722A96" w:rsidRPr="00722A96">
        <w:rPr>
          <w:rFonts w:eastAsia="Times New Roman"/>
          <w:lang w:eastAsia="hr-HR"/>
        </w:rPr>
        <w:t xml:space="preserve">8.390,00 </w:t>
      </w:r>
      <w:r w:rsidRPr="00722A96">
        <w:t>kuna. Tražbina s</w:t>
      </w:r>
      <w:r w:rsidR="00AA0FE3">
        <w:t>e smatra utvrđenom u iznosu od 8.390</w:t>
      </w:r>
      <w:r w:rsidRPr="00722A96">
        <w:rPr>
          <w:rFonts w:eastAsia="Times New Roman"/>
          <w:lang w:eastAsia="hr-HR"/>
        </w:rPr>
        <w:t xml:space="preserve">,00 </w:t>
      </w:r>
      <w:r w:rsidRPr="00722A96">
        <w:t>kuna.</w:t>
      </w:r>
    </w:p>
    <w:p w:rsidRDefault="0044649A" w:rsidP="0044649A" w:rsidR="0044649A">
      <w:r>
        <w:t xml:space="preserve">104. </w:t>
      </w:r>
      <w:r w:rsidRPr="0044649A">
        <w:rPr>
          <w:rFonts w:eastAsia="Times New Roman"/>
          <w:lang w:eastAsia="hr-HR"/>
        </w:rPr>
        <w:t xml:space="preserve">PLOVPUT trgovačko društvo s ograničenom odgovornošću za održavanje pomorskih plovnih putova i radijske službe,   OIB: 14480721492, Obala Lazareta 1, 21000 Split, ,  </w:t>
      </w:r>
      <w:r w:rsidRPr="0044649A">
        <w:t xml:space="preserve">nije prijavio  tražbinu, a u prijedlogu za otvaranje predstečajnog postupka za navedenog vjerovnika navedena je tražbina u iznosu </w:t>
      </w:r>
      <w:r w:rsidRPr="0044649A">
        <w:rPr>
          <w:rFonts w:eastAsia="Times New Roman"/>
          <w:lang w:eastAsia="hr-HR"/>
        </w:rPr>
        <w:t xml:space="preserve">1.920,00 </w:t>
      </w:r>
      <w:r w:rsidRPr="0044649A">
        <w:t>kuna. Tražbina s</w:t>
      </w:r>
      <w:r w:rsidR="00AA0FE3">
        <w:t>e smatra utvrđenom u iznosu od 1.920</w:t>
      </w:r>
      <w:r w:rsidRPr="0044649A">
        <w:rPr>
          <w:rFonts w:eastAsia="Times New Roman"/>
          <w:lang w:eastAsia="hr-HR"/>
        </w:rPr>
        <w:t xml:space="preserve">,00 </w:t>
      </w:r>
      <w:r w:rsidRPr="0044649A">
        <w:t>kuna.</w:t>
      </w:r>
    </w:p>
    <w:p w:rsidRDefault="0044649A" w:rsidP="0044649A" w:rsidR="0044649A" w:rsidRPr="0044649A">
      <w:r>
        <w:t xml:space="preserve">105. </w:t>
      </w:r>
      <w:r w:rsidRPr="0044649A">
        <w:rPr>
          <w:rFonts w:eastAsia="Times New Roman"/>
          <w:lang w:eastAsia="hr-HR"/>
        </w:rPr>
        <w:t xml:space="preserve">Poslovno savjetovanje MEMS d.o.o. u vezi s poslovanjem i upravljanjem,   OIB: 64210028692, Kneza Ljudevita Posavskog 33, 10000 Zagreb,  </w:t>
      </w:r>
      <w:r w:rsidRPr="0044649A">
        <w:t xml:space="preserve">nije prijavio  tražbinu, a u prijedlogu za otvaranje predstečajnog postupka za navedenog vjerovnika navedena je tražbina u iznosu </w:t>
      </w:r>
      <w:r w:rsidRPr="0044649A">
        <w:rPr>
          <w:rFonts w:eastAsia="Times New Roman"/>
          <w:lang w:eastAsia="hr-HR"/>
        </w:rPr>
        <w:t>12.250,00</w:t>
      </w:r>
      <w:r w:rsidRPr="0044649A">
        <w:t>kuna. Tražbina s</w:t>
      </w:r>
      <w:r w:rsidR="00AA0FE3">
        <w:t>e smatra utvrđenom u iznosu od 12.250</w:t>
      </w:r>
      <w:r w:rsidRPr="0044649A">
        <w:rPr>
          <w:rFonts w:eastAsia="Times New Roman"/>
          <w:lang w:eastAsia="hr-HR"/>
        </w:rPr>
        <w:t xml:space="preserve">,00 </w:t>
      </w:r>
      <w:r w:rsidRPr="0044649A">
        <w:t>kuna.</w:t>
      </w:r>
    </w:p>
    <w:p w:rsidRDefault="00D6110C" w:rsidP="00D6110C" w:rsidR="00D6110C" w:rsidRPr="0050762A">
      <w:r>
        <w:t>106.</w:t>
      </w:r>
      <w:r w:rsidR="0007563A">
        <w:t xml:space="preserve"> </w:t>
      </w:r>
      <w:r w:rsidR="0007563A" w:rsidRPr="0050762A">
        <w:rPr>
          <w:rFonts w:eastAsia="Times New Roman"/>
          <w:lang w:eastAsia="hr-HR"/>
        </w:rPr>
        <w:t>Proenergy d.o.o. za proizvodnju električne energije</w:t>
      </w:r>
      <w:r w:rsidRPr="0050762A">
        <w:rPr>
          <w:rFonts w:eastAsia="Times New Roman"/>
          <w:lang w:eastAsia="hr-HR"/>
        </w:rPr>
        <w:t xml:space="preserve">,  </w:t>
      </w:r>
      <w:r w:rsidR="0007563A" w:rsidRPr="0050762A">
        <w:rPr>
          <w:rFonts w:eastAsia="Times New Roman"/>
          <w:lang w:eastAsia="hr-HR"/>
        </w:rPr>
        <w:t xml:space="preserve">OIB: 63962176928, J. Marohnića 1, 10000 Zagreb, </w:t>
      </w:r>
      <w:r w:rsidRPr="0050762A">
        <w:rPr>
          <w:rFonts w:eastAsia="Times New Roman"/>
          <w:lang w:eastAsia="hr-HR"/>
        </w:rPr>
        <w:t xml:space="preserve">, </w:t>
      </w:r>
      <w:r w:rsidRPr="0050762A">
        <w:t xml:space="preserve">prijavio  tražbinu u iznosu od </w:t>
      </w:r>
      <w:r w:rsidR="0007563A" w:rsidRPr="0050762A">
        <w:rPr>
          <w:rFonts w:eastAsia="Times New Roman"/>
          <w:lang w:eastAsia="hr-HR"/>
        </w:rPr>
        <w:t xml:space="preserve">3.933.185,25 </w:t>
      </w:r>
      <w:r w:rsidRPr="0050762A">
        <w:rPr>
          <w:rFonts w:eastAsia="Times New Roman"/>
          <w:lang w:eastAsia="hr-HR"/>
        </w:rPr>
        <w:t>kuna</w:t>
      </w:r>
      <w:r w:rsidRPr="0050762A">
        <w:t xml:space="preserve">, a u prijedlogu za otvaranje predstečajnog postupka za navedenog vjerovnika navedena je tražbina u iznosu </w:t>
      </w:r>
      <w:r w:rsidR="0050762A" w:rsidRPr="0050762A">
        <w:rPr>
          <w:rFonts w:eastAsia="Times New Roman"/>
          <w:lang w:eastAsia="hr-HR"/>
        </w:rPr>
        <w:t>869.082,00</w:t>
      </w:r>
      <w:r w:rsidRPr="0050762A">
        <w:t xml:space="preserve"> kuna. Tražbina se smatra utvrđenom u iznosu od </w:t>
      </w:r>
      <w:r w:rsidR="00AA0FE3">
        <w:rPr>
          <w:rFonts w:eastAsia="Times New Roman"/>
          <w:lang w:eastAsia="hr-HR"/>
        </w:rPr>
        <w:t>3.889.147,75</w:t>
      </w:r>
      <w:r w:rsidR="0007563A" w:rsidRPr="0050762A">
        <w:rPr>
          <w:rFonts w:eastAsia="Times New Roman"/>
          <w:lang w:eastAsia="hr-HR"/>
        </w:rPr>
        <w:t xml:space="preserve"> </w:t>
      </w:r>
      <w:r w:rsidR="00AA0FE3">
        <w:t xml:space="preserve">kuna, dok se osporava tražbina u iznosu od 44.037,50 kuna, jer je pogrešno obračunat prijavljeni parnični trošak. </w:t>
      </w:r>
    </w:p>
    <w:p w:rsidRDefault="0007563A" w:rsidP="0050762A" w:rsidR="0050762A">
      <w:r>
        <w:t>107</w:t>
      </w:r>
      <w:r w:rsidR="0050762A" w:rsidRPr="00156B47">
        <w:t xml:space="preserve">. </w:t>
      </w:r>
      <w:r w:rsidR="0050762A" w:rsidRPr="00156B47">
        <w:rPr>
          <w:rFonts w:eastAsia="Times New Roman"/>
          <w:lang w:eastAsia="hr-HR"/>
        </w:rPr>
        <w:t xml:space="preserve">PRESSCUT društvo s ograničenom odgovornošću za medijske i tržišne komunikacije,  OIB: 34672089688,  Domagojeva 2, 10000 Zagreb,  </w:t>
      </w:r>
      <w:r w:rsidR="0050762A" w:rsidRPr="00156B47">
        <w:t xml:space="preserve">prijavio  tražbinu u iznosu od </w:t>
      </w:r>
      <w:r w:rsidR="0050762A" w:rsidRPr="00156B47">
        <w:rPr>
          <w:rFonts w:eastAsia="Times New Roman"/>
          <w:lang w:eastAsia="hr-HR"/>
        </w:rPr>
        <w:t>102.934,54 kuna</w:t>
      </w:r>
      <w:r w:rsidR="0050762A" w:rsidRPr="00156B47">
        <w:t xml:space="preserve">, a u prijedlogu za otvaranje predstečajnog postupka za navedenog vjerovnika navedena je tražbina u iznosu </w:t>
      </w:r>
      <w:r w:rsidR="0050762A" w:rsidRPr="00156B47">
        <w:rPr>
          <w:rFonts w:eastAsia="Times New Roman"/>
          <w:lang w:eastAsia="hr-HR"/>
        </w:rPr>
        <w:t xml:space="preserve">98.483,00 </w:t>
      </w:r>
      <w:r w:rsidR="0050762A" w:rsidRPr="00156B47">
        <w:t xml:space="preserve">kuna. Tražbina se smatra utvrđenom u iznosu od </w:t>
      </w:r>
      <w:r w:rsidR="0050762A" w:rsidRPr="00156B47">
        <w:rPr>
          <w:rFonts w:eastAsia="Times New Roman"/>
          <w:lang w:eastAsia="hr-HR"/>
        </w:rPr>
        <w:t xml:space="preserve">102.934,54 </w:t>
      </w:r>
      <w:r w:rsidR="0050762A" w:rsidRPr="00156B47">
        <w:t>kuna.</w:t>
      </w:r>
    </w:p>
    <w:p w:rsidRDefault="0050762A" w:rsidP="0050762A" w:rsidR="0050762A">
      <w:r>
        <w:t xml:space="preserve">108. </w:t>
      </w:r>
      <w:r w:rsidR="00156B47" w:rsidRPr="00156B47">
        <w:rPr>
          <w:rFonts w:eastAsia="Times New Roman"/>
          <w:lang w:eastAsia="hr-HR"/>
        </w:rPr>
        <w:t>PRIOR INŽENJERING d.o.o. za razvoj, istraživanje i organizaciju</w:t>
      </w:r>
      <w:r w:rsidRPr="00156B47">
        <w:rPr>
          <w:rFonts w:eastAsia="Times New Roman"/>
          <w:lang w:eastAsia="hr-HR"/>
        </w:rPr>
        <w:t xml:space="preserve">,   OIB: </w:t>
      </w:r>
      <w:r w:rsidR="00156B47" w:rsidRPr="00156B47">
        <w:rPr>
          <w:rFonts w:eastAsia="Times New Roman"/>
          <w:lang w:eastAsia="hr-HR"/>
        </w:rPr>
        <w:t>99439479072</w:t>
      </w:r>
      <w:r w:rsidRPr="00156B47">
        <w:rPr>
          <w:rFonts w:eastAsia="Times New Roman"/>
          <w:lang w:eastAsia="hr-HR"/>
        </w:rPr>
        <w:t xml:space="preserve">, </w:t>
      </w:r>
      <w:r w:rsidR="00156B47" w:rsidRPr="00156B47">
        <w:rPr>
          <w:rFonts w:eastAsia="Times New Roman"/>
          <w:lang w:eastAsia="hr-HR"/>
        </w:rPr>
        <w:t>Savska cesta 106, 10000 Zagreb</w:t>
      </w:r>
      <w:r w:rsidRPr="00156B47">
        <w:rPr>
          <w:rFonts w:eastAsia="Times New Roman"/>
          <w:lang w:eastAsia="hr-HR"/>
        </w:rPr>
        <w:t xml:space="preserve">,  </w:t>
      </w:r>
      <w:r w:rsidRPr="00156B47">
        <w:t xml:space="preserve">nije prijavio  tražbinu, a u prijedlogu za otvaranje predstečajnog postupka za navedenog vjerovnika navedena je tražbina u iznosu </w:t>
      </w:r>
      <w:r w:rsidR="00156B47" w:rsidRPr="00156B47">
        <w:rPr>
          <w:rFonts w:eastAsia="Times New Roman"/>
          <w:lang w:eastAsia="hr-HR"/>
        </w:rPr>
        <w:t xml:space="preserve">42.225,00 </w:t>
      </w:r>
      <w:r w:rsidRPr="00156B47">
        <w:t>kuna. Tražbina s</w:t>
      </w:r>
      <w:r w:rsidR="008F4395">
        <w:t>e smatra utvrđenom u iznosu od 42.225</w:t>
      </w:r>
      <w:r w:rsidRPr="00156B47">
        <w:rPr>
          <w:rFonts w:eastAsia="Times New Roman"/>
          <w:lang w:eastAsia="hr-HR"/>
        </w:rPr>
        <w:t xml:space="preserve">,00 </w:t>
      </w:r>
      <w:r w:rsidRPr="00156B47">
        <w:t>kuna.</w:t>
      </w:r>
    </w:p>
    <w:p w:rsidRDefault="00156B47" w:rsidP="00156B47" w:rsidR="00156B47" w:rsidRPr="00704001">
      <w:r>
        <w:t xml:space="preserve">109. </w:t>
      </w:r>
      <w:r w:rsidRPr="00704001">
        <w:rPr>
          <w:rFonts w:eastAsia="Times New Roman"/>
          <w:lang w:eastAsia="hr-HR"/>
        </w:rPr>
        <w:t xml:space="preserve">PRIVREDNA BANKA ZAGREB - DIONIČKO DRUŠTVO,  OIB: 02535697732,  Radnička cesta 50, 10000 Zagreb,  </w:t>
      </w:r>
      <w:r w:rsidRPr="00704001">
        <w:t xml:space="preserve">prijavio  tražbinu u iznosu od </w:t>
      </w:r>
      <w:r w:rsidRPr="00704001">
        <w:rPr>
          <w:rFonts w:eastAsia="Times New Roman"/>
          <w:lang w:eastAsia="hr-HR"/>
        </w:rPr>
        <w:t>148.808.758,47 kuna</w:t>
      </w:r>
      <w:r w:rsidRPr="00704001">
        <w:t xml:space="preserve">, a u prijedlogu za otvaranje predstečajnog postupka za navedenog vjerovnika navedena je tražbina u iznosu </w:t>
      </w:r>
      <w:r w:rsidRPr="00704001">
        <w:rPr>
          <w:rFonts w:eastAsia="Times New Roman"/>
          <w:lang w:eastAsia="hr-HR"/>
        </w:rPr>
        <w:t xml:space="preserve">92.401.913,00 </w:t>
      </w:r>
      <w:r w:rsidRPr="00704001">
        <w:t xml:space="preserve">kuna. Tražbina se smatra utvrđenom u iznosu od </w:t>
      </w:r>
      <w:r w:rsidRPr="00704001">
        <w:rPr>
          <w:rFonts w:eastAsia="Times New Roman"/>
          <w:lang w:eastAsia="hr-HR"/>
        </w:rPr>
        <w:t xml:space="preserve">148.808.758,47 </w:t>
      </w:r>
      <w:r w:rsidRPr="00704001">
        <w:t>kuna.</w:t>
      </w:r>
    </w:p>
    <w:p w:rsidRDefault="00704001" w:rsidP="00704001" w:rsidR="00704001">
      <w:r>
        <w:t xml:space="preserve">110. </w:t>
      </w:r>
      <w:r w:rsidRPr="00704001">
        <w:rPr>
          <w:rFonts w:eastAsia="Times New Roman"/>
          <w:lang w:eastAsia="hr-HR"/>
        </w:rPr>
        <w:t xml:space="preserve">PROMET, društvo s ograničenom odgovornosti za obavljanje komunalne djelatnosti prijevoza putnika u javnom prometu,  OIB: 13421314997,  Hercegovačka Ulica 20, 21000 Split,  </w:t>
      </w:r>
      <w:r w:rsidRPr="00704001">
        <w:t xml:space="preserve">prijavio  tražbinu u iznosu od </w:t>
      </w:r>
      <w:r w:rsidRPr="00704001">
        <w:rPr>
          <w:rFonts w:eastAsia="Times New Roman"/>
          <w:lang w:eastAsia="hr-HR"/>
        </w:rPr>
        <w:t>740.104,15kuna</w:t>
      </w:r>
      <w:r w:rsidRPr="00704001">
        <w:t xml:space="preserve">, a u prijedlogu za otvaranje predstečajnog postupka za navedenog vjerovnika navedena je tražbina u iznosu </w:t>
      </w:r>
      <w:r w:rsidRPr="00704001">
        <w:rPr>
          <w:rFonts w:eastAsia="Times New Roman"/>
          <w:lang w:eastAsia="hr-HR"/>
        </w:rPr>
        <w:t xml:space="preserve">740.104,00 </w:t>
      </w:r>
      <w:r w:rsidRPr="00704001">
        <w:t xml:space="preserve">kuna. Tražbina se smatra utvrđenom u iznosu od </w:t>
      </w:r>
      <w:r w:rsidRPr="00704001">
        <w:rPr>
          <w:rFonts w:eastAsia="Times New Roman"/>
          <w:lang w:eastAsia="hr-HR"/>
        </w:rPr>
        <w:t xml:space="preserve">740.104,15 </w:t>
      </w:r>
      <w:r w:rsidRPr="00704001">
        <w:t>kuna.</w:t>
      </w:r>
    </w:p>
    <w:p w:rsidRDefault="006718FC" w:rsidP="00D75CD8" w:rsidR="00D75CD8">
      <w:r>
        <w:t>111.</w:t>
      </w:r>
      <w:r w:rsidR="00D75CD8">
        <w:t xml:space="preserve"> </w:t>
      </w:r>
      <w:r w:rsidR="00D75CD8" w:rsidRPr="00D75CD8">
        <w:rPr>
          <w:rFonts w:eastAsia="Times New Roman"/>
          <w:lang w:eastAsia="hr-HR"/>
        </w:rPr>
        <w:t xml:space="preserve">RIBOLA, d.o.o. za trgovinu i promet,  OIB: 61395607720, Bardejovska 25, 21214 Kaštel Lukšić,  </w:t>
      </w:r>
      <w:r w:rsidR="00D75CD8" w:rsidRPr="00D75CD8">
        <w:t xml:space="preserve">nije prijavio  tražbinu, a u prijedlogu za otvaranje predstečajnog postupka za navedenog vjerovnika navedena je tražbina u iznosu </w:t>
      </w:r>
      <w:r w:rsidR="00D75CD8" w:rsidRPr="00D75CD8">
        <w:rPr>
          <w:rFonts w:eastAsia="Times New Roman"/>
          <w:lang w:eastAsia="hr-HR"/>
        </w:rPr>
        <w:t xml:space="preserve">4.093,00 </w:t>
      </w:r>
      <w:r w:rsidR="00D75CD8" w:rsidRPr="00D75CD8">
        <w:t>kuna. Tražbina s</w:t>
      </w:r>
      <w:r w:rsidR="008F4395">
        <w:t>e smatra utvrđenom u iznosu od 4.093</w:t>
      </w:r>
      <w:r w:rsidR="00D75CD8" w:rsidRPr="00D75CD8">
        <w:rPr>
          <w:rFonts w:eastAsia="Times New Roman"/>
          <w:lang w:eastAsia="hr-HR"/>
        </w:rPr>
        <w:t xml:space="preserve">,00 </w:t>
      </w:r>
      <w:r w:rsidR="00D75CD8" w:rsidRPr="00D75CD8">
        <w:t>kuna.</w:t>
      </w:r>
    </w:p>
    <w:p w:rsidRDefault="00D75CD8" w:rsidP="00D75CD8" w:rsidR="00D75CD8">
      <w:r>
        <w:t xml:space="preserve">112. </w:t>
      </w:r>
      <w:r w:rsidRPr="002F6418">
        <w:rPr>
          <w:rFonts w:eastAsia="Times New Roman"/>
          <w:lang w:eastAsia="hr-HR"/>
        </w:rPr>
        <w:t xml:space="preserve">ROSIP društvo s ograničenom odgovornošću za izdavaštvo, trgovinu, usluge i savjetovanje,  OIB: 89811416156, </w:t>
      </w:r>
      <w:r w:rsidR="002F6418" w:rsidRPr="002F6418">
        <w:rPr>
          <w:rFonts w:eastAsia="Times New Roman"/>
          <w:lang w:eastAsia="hr-HR"/>
        </w:rPr>
        <w:t xml:space="preserve">Dr. Milana Rojca 24, 10000 Zagreb, </w:t>
      </w:r>
      <w:r w:rsidRPr="002F6418">
        <w:rPr>
          <w:rFonts w:eastAsia="Times New Roman"/>
          <w:lang w:eastAsia="hr-HR"/>
        </w:rPr>
        <w:t xml:space="preserve">  </w:t>
      </w:r>
      <w:r w:rsidRPr="002F6418">
        <w:t xml:space="preserve">nije prijavio  tražbinu, a u prijedlogu za otvaranje predstečajnog postupka za navedenog vjerovnika navedena je tražbina u iznosu </w:t>
      </w:r>
      <w:r w:rsidR="002F6418" w:rsidRPr="002F6418">
        <w:rPr>
          <w:rFonts w:eastAsia="Times New Roman"/>
          <w:lang w:eastAsia="hr-HR"/>
        </w:rPr>
        <w:t xml:space="preserve">330,00 </w:t>
      </w:r>
      <w:r w:rsidRPr="002F6418">
        <w:t>kuna. Tražbina s</w:t>
      </w:r>
      <w:r w:rsidR="008F4395">
        <w:t>e smatra utvrđenom u iznosu od 330</w:t>
      </w:r>
      <w:r w:rsidRPr="002F6418">
        <w:rPr>
          <w:rFonts w:eastAsia="Times New Roman"/>
          <w:lang w:eastAsia="hr-HR"/>
        </w:rPr>
        <w:t xml:space="preserve">,00 </w:t>
      </w:r>
      <w:r w:rsidRPr="002F6418">
        <w:t>kuna.</w:t>
      </w:r>
    </w:p>
    <w:p w:rsidRDefault="002F6418" w:rsidP="002F6418" w:rsidR="002F6418" w:rsidRPr="002F6418">
      <w:r>
        <w:t xml:space="preserve">113. </w:t>
      </w:r>
      <w:r w:rsidRPr="002F6418">
        <w:rPr>
          <w:rFonts w:eastAsia="Times New Roman"/>
          <w:lang w:eastAsia="hr-HR"/>
        </w:rPr>
        <w:t xml:space="preserve">RSM Croatia d.o.o. revizorska tvrtka,  OIB: 75897840685, Josipa Vargovića 2, 48000 Koprivnica,  </w:t>
      </w:r>
      <w:r w:rsidRPr="002F6418">
        <w:t xml:space="preserve">nije prijavio  tražbinu, a u prijedlogu za otvaranje predstečajnog postupka za navedenog vjerovnika navedena je tražbina u iznosu </w:t>
      </w:r>
      <w:r w:rsidRPr="002F6418">
        <w:rPr>
          <w:rFonts w:eastAsia="Times New Roman"/>
          <w:lang w:eastAsia="hr-HR"/>
        </w:rPr>
        <w:t xml:space="preserve">59.063,00 </w:t>
      </w:r>
      <w:r w:rsidRPr="002F6418">
        <w:t>kuna. Tražbina s</w:t>
      </w:r>
      <w:r w:rsidR="008F4395">
        <w:t>e smatra utvrđenom u iznosu od 59.063</w:t>
      </w:r>
      <w:r w:rsidRPr="002F6418">
        <w:rPr>
          <w:rFonts w:eastAsia="Times New Roman"/>
          <w:lang w:eastAsia="hr-HR"/>
        </w:rPr>
        <w:t xml:space="preserve">,00 </w:t>
      </w:r>
      <w:r w:rsidRPr="002F6418">
        <w:t>kuna.</w:t>
      </w:r>
    </w:p>
    <w:p w:rsidRDefault="002F6418" w:rsidP="002F6418" w:rsidR="002F6418" w:rsidRPr="00DB0216">
      <w:r>
        <w:t xml:space="preserve">114. </w:t>
      </w:r>
      <w:r w:rsidRPr="00DB0216">
        <w:rPr>
          <w:rFonts w:eastAsia="Times New Roman"/>
          <w:lang w:eastAsia="hr-HR"/>
        </w:rPr>
        <w:t xml:space="preserve">RUDAN društvo sa ograničenom odgovornošću za obrtničko - uslužnu i proizvodnu djelatnost,  OIB: 84430586938,  </w:t>
      </w:r>
      <w:r w:rsidR="00DB0216" w:rsidRPr="00DB0216">
        <w:rPr>
          <w:rFonts w:eastAsia="Times New Roman"/>
          <w:lang w:eastAsia="hr-HR"/>
        </w:rPr>
        <w:t>9.rujan 1/H, 52341 Žminj</w:t>
      </w:r>
      <w:r w:rsidRPr="00DB0216">
        <w:rPr>
          <w:rFonts w:eastAsia="Times New Roman"/>
          <w:lang w:eastAsia="hr-HR"/>
        </w:rPr>
        <w:t xml:space="preserve">,  </w:t>
      </w:r>
      <w:r w:rsidRPr="00DB0216">
        <w:t xml:space="preserve">prijavio  tražbinu u iznosu od </w:t>
      </w:r>
      <w:r w:rsidR="008F4395">
        <w:rPr>
          <w:rFonts w:eastAsia="Times New Roman"/>
          <w:lang w:eastAsia="hr-HR"/>
        </w:rPr>
        <w:t>1.157.009,49</w:t>
      </w:r>
      <w:r w:rsidR="00DB0216" w:rsidRPr="00DB0216">
        <w:rPr>
          <w:rFonts w:eastAsia="Times New Roman"/>
          <w:lang w:eastAsia="hr-HR"/>
        </w:rPr>
        <w:t xml:space="preserve"> </w:t>
      </w:r>
      <w:r w:rsidRPr="00DB0216">
        <w:rPr>
          <w:rFonts w:eastAsia="Times New Roman"/>
          <w:lang w:eastAsia="hr-HR"/>
        </w:rPr>
        <w:t>kuna</w:t>
      </w:r>
      <w:r w:rsidRPr="00DB0216">
        <w:t xml:space="preserve">, a u prijedlogu za otvaranje predstečajnog postupka za navedenog vjerovnika navedena je tražbina u iznosu </w:t>
      </w:r>
      <w:r w:rsidR="00DB0216" w:rsidRPr="00DB0216">
        <w:t xml:space="preserve">0,00 </w:t>
      </w:r>
      <w:r w:rsidRPr="00DB0216">
        <w:t xml:space="preserve">kuna. Tražbina se smatra utvrđenom u iznosu od </w:t>
      </w:r>
      <w:r w:rsidR="008F4395">
        <w:t>1.157.009,49</w:t>
      </w:r>
      <w:r w:rsidR="00DB0216" w:rsidRPr="00DB0216">
        <w:t xml:space="preserve"> </w:t>
      </w:r>
      <w:r w:rsidRPr="00DB0216">
        <w:t>kuna.</w:t>
      </w:r>
    </w:p>
    <w:p w:rsidRDefault="00DB0216" w:rsidP="00DB0216" w:rsidR="00DB0216">
      <w:r>
        <w:t xml:space="preserve">115. </w:t>
      </w:r>
      <w:r w:rsidRPr="00DB0216">
        <w:rPr>
          <w:rFonts w:eastAsia="Times New Roman"/>
          <w:lang w:eastAsia="hr-HR"/>
        </w:rPr>
        <w:t xml:space="preserve">S&amp;T SLOVENIJA, INFORMACIJSKE REŠITVE IN STORITVE, D.D., LESKOŠKOVA CESTA 6, 1000 LJUBLJANA,  </w:t>
      </w:r>
      <w:r w:rsidRPr="00DB0216">
        <w:t xml:space="preserve">prijavio  tražbinu u iznosu od </w:t>
      </w:r>
      <w:r w:rsidRPr="00DB0216">
        <w:rPr>
          <w:rFonts w:eastAsia="Times New Roman"/>
          <w:lang w:eastAsia="hr-HR"/>
        </w:rPr>
        <w:t>568.996,27 kuna</w:t>
      </w:r>
      <w:r w:rsidRPr="00DB0216">
        <w:t xml:space="preserve">, a u prijedlogu za otvaranje predstečajnog postupka za navedenog vjerovnika navedena je tražbina u iznosu </w:t>
      </w:r>
      <w:r w:rsidRPr="00DB0216">
        <w:rPr>
          <w:rFonts w:eastAsia="Times New Roman"/>
          <w:lang w:eastAsia="hr-HR"/>
        </w:rPr>
        <w:t>526.543,00</w:t>
      </w:r>
      <w:r w:rsidRPr="00DB0216">
        <w:t xml:space="preserve"> kuna. Tražbina se smatra utvrđenom u iznosu od </w:t>
      </w:r>
      <w:r w:rsidRPr="00DB0216">
        <w:rPr>
          <w:rFonts w:eastAsia="Times New Roman"/>
          <w:lang w:eastAsia="hr-HR"/>
        </w:rPr>
        <w:t xml:space="preserve">568.996,27 </w:t>
      </w:r>
      <w:r w:rsidRPr="00DB0216">
        <w:t>kuna.</w:t>
      </w:r>
    </w:p>
    <w:p w:rsidRDefault="00DB0216" w:rsidP="00DB0216" w:rsidR="00DB0216" w:rsidRPr="00182751">
      <w:r>
        <w:t>116</w:t>
      </w:r>
      <w:r w:rsidRPr="00182751">
        <w:t xml:space="preserve">. </w:t>
      </w:r>
      <w:r w:rsidRPr="00182751">
        <w:rPr>
          <w:rFonts w:eastAsia="Times New Roman"/>
          <w:lang w:eastAsia="hr-HR"/>
        </w:rPr>
        <w:t xml:space="preserve">IVAN SENJANIN, </w:t>
      </w:r>
      <w:r w:rsidR="00EE050A" w:rsidRPr="00182751">
        <w:rPr>
          <w:rFonts w:eastAsia="Times New Roman"/>
          <w:lang w:eastAsia="hr-HR"/>
        </w:rPr>
        <w:t>OIB: 63290708518</w:t>
      </w:r>
      <w:r w:rsidRPr="00182751">
        <w:rPr>
          <w:rFonts w:eastAsia="Times New Roman"/>
          <w:lang w:eastAsia="hr-HR"/>
        </w:rPr>
        <w:t xml:space="preserve">, </w:t>
      </w:r>
      <w:r w:rsidR="00EE050A" w:rsidRPr="00182751">
        <w:rPr>
          <w:rFonts w:eastAsia="Times New Roman"/>
          <w:lang w:eastAsia="hr-HR"/>
        </w:rPr>
        <w:t xml:space="preserve">SENJANI 2, 21222 SVINCA, </w:t>
      </w:r>
      <w:r w:rsidRPr="00182751">
        <w:rPr>
          <w:rFonts w:eastAsia="Times New Roman"/>
          <w:lang w:eastAsia="hr-HR"/>
        </w:rPr>
        <w:t xml:space="preserve"> </w:t>
      </w:r>
      <w:r w:rsidRPr="00182751">
        <w:t xml:space="preserve">prijavio  tražbinu u iznosu od </w:t>
      </w:r>
      <w:r w:rsidR="00182751" w:rsidRPr="00182751">
        <w:rPr>
          <w:rFonts w:eastAsia="Times New Roman"/>
          <w:lang w:eastAsia="hr-HR"/>
        </w:rPr>
        <w:t xml:space="preserve">51.003,32 </w:t>
      </w:r>
      <w:r w:rsidRPr="00182751">
        <w:rPr>
          <w:rFonts w:eastAsia="Times New Roman"/>
          <w:lang w:eastAsia="hr-HR"/>
        </w:rPr>
        <w:t>kuna</w:t>
      </w:r>
      <w:r w:rsidRPr="00182751">
        <w:t xml:space="preserve">, a u prijedlogu za otvaranje predstečajnog postupka za navedenog vjerovnika navedena je tražbina u iznosu </w:t>
      </w:r>
      <w:r w:rsidR="00182751" w:rsidRPr="00182751">
        <w:t xml:space="preserve">0,00 </w:t>
      </w:r>
      <w:r w:rsidRPr="00182751">
        <w:t xml:space="preserve">kuna. Tražbina se </w:t>
      </w:r>
      <w:r w:rsidR="008F4395">
        <w:t xml:space="preserve">u cijelosti osporava </w:t>
      </w:r>
      <w:r w:rsidRPr="00182751">
        <w:t xml:space="preserve">u iznosu od </w:t>
      </w:r>
      <w:r w:rsidR="00182751" w:rsidRPr="00182751">
        <w:rPr>
          <w:rFonts w:eastAsia="Times New Roman"/>
          <w:lang w:eastAsia="hr-HR"/>
        </w:rPr>
        <w:t xml:space="preserve">51.003,32 </w:t>
      </w:r>
      <w:r w:rsidR="008F4395">
        <w:t>kuna, jer se radi o prioritetnoj tražbini.</w:t>
      </w:r>
    </w:p>
    <w:p w:rsidRDefault="00182751" w:rsidP="00182751" w:rsidR="00182751">
      <w:r>
        <w:t xml:space="preserve">117. </w:t>
      </w:r>
      <w:r w:rsidRPr="00F5154F">
        <w:rPr>
          <w:rFonts w:eastAsia="Times New Roman"/>
          <w:lang w:eastAsia="hr-HR"/>
        </w:rPr>
        <w:t xml:space="preserve">SREDIŠNJE KLIRINŠKO DEPOZITARNO DRUŠTVO, dioničko društvo, OIB: 64406809162, </w:t>
      </w:r>
      <w:r w:rsidR="00F5154F" w:rsidRPr="00F5154F">
        <w:rPr>
          <w:rFonts w:eastAsia="Times New Roman"/>
          <w:lang w:eastAsia="hr-HR"/>
        </w:rPr>
        <w:t xml:space="preserve">Heinzelova 62a, 10000 Zagreb, </w:t>
      </w:r>
      <w:r w:rsidRPr="00F5154F">
        <w:rPr>
          <w:rFonts w:eastAsia="Times New Roman"/>
          <w:lang w:eastAsia="hr-HR"/>
        </w:rPr>
        <w:t xml:space="preserve">,  </w:t>
      </w:r>
      <w:r w:rsidRPr="00F5154F">
        <w:t xml:space="preserve">prijavio  tražbinu u iznosu od </w:t>
      </w:r>
      <w:r w:rsidR="00F5154F" w:rsidRPr="00F5154F">
        <w:rPr>
          <w:rFonts w:eastAsia="Times New Roman"/>
          <w:lang w:eastAsia="hr-HR"/>
        </w:rPr>
        <w:t xml:space="preserve">8.348,13 </w:t>
      </w:r>
      <w:r w:rsidRPr="00F5154F">
        <w:rPr>
          <w:rFonts w:eastAsia="Times New Roman"/>
          <w:lang w:eastAsia="hr-HR"/>
        </w:rPr>
        <w:t>kuna</w:t>
      </w:r>
      <w:r w:rsidRPr="00F5154F">
        <w:t xml:space="preserve">, a u prijedlogu za otvaranje predstečajnog postupka za navedenog vjerovnika navedena je tražbina u iznosu </w:t>
      </w:r>
      <w:r w:rsidR="00F5154F" w:rsidRPr="00F5154F">
        <w:rPr>
          <w:rFonts w:eastAsia="Times New Roman"/>
          <w:lang w:eastAsia="hr-HR"/>
        </w:rPr>
        <w:t xml:space="preserve">4.931,00 </w:t>
      </w:r>
      <w:r w:rsidRPr="00F5154F">
        <w:t xml:space="preserve">kuna. Tražbina se smatra utvrđenom u iznosu od </w:t>
      </w:r>
      <w:r w:rsidR="00F5154F" w:rsidRPr="00F5154F">
        <w:rPr>
          <w:rFonts w:eastAsia="Times New Roman"/>
          <w:lang w:eastAsia="hr-HR"/>
        </w:rPr>
        <w:t xml:space="preserve">8.348,13 </w:t>
      </w:r>
      <w:r w:rsidRPr="00F5154F">
        <w:t>kuna.</w:t>
      </w:r>
    </w:p>
    <w:p w:rsidRDefault="00F5154F" w:rsidP="00F5154F" w:rsidR="00F5154F" w:rsidRPr="00140252">
      <w:r>
        <w:t xml:space="preserve">118. </w:t>
      </w:r>
      <w:r w:rsidRPr="00140252">
        <w:rPr>
          <w:rFonts w:eastAsia="Times New Roman"/>
          <w:lang w:eastAsia="hr-HR"/>
        </w:rPr>
        <w:t xml:space="preserve">STABILIS consultum d.o.o. za savjetodavne usluge,  OIB: 82612051316, Alessandra Manzonia 2, 51000 Rijeka,   </w:t>
      </w:r>
      <w:r w:rsidRPr="00140252">
        <w:t xml:space="preserve">nije prijavio  tražbinu, a u prijedlogu za otvaranje predstečajnog postupka za navedenog vjerovnika navedena je tražbina u iznosu </w:t>
      </w:r>
      <w:r w:rsidR="00140252" w:rsidRPr="00140252">
        <w:rPr>
          <w:rFonts w:eastAsia="Times New Roman"/>
          <w:lang w:eastAsia="hr-HR"/>
        </w:rPr>
        <w:t xml:space="preserve">10.144,00 </w:t>
      </w:r>
      <w:r w:rsidRPr="00140252">
        <w:t>kuna. Tražbina s</w:t>
      </w:r>
      <w:r w:rsidR="008F4395">
        <w:t>e smatra utvrđenom u iznosu od 10.144</w:t>
      </w:r>
      <w:r w:rsidRPr="00140252">
        <w:rPr>
          <w:rFonts w:eastAsia="Times New Roman"/>
          <w:lang w:eastAsia="hr-HR"/>
        </w:rPr>
        <w:t xml:space="preserve">,00 </w:t>
      </w:r>
      <w:r w:rsidRPr="00140252">
        <w:t>kuna.</w:t>
      </w:r>
    </w:p>
    <w:p w:rsidRDefault="00140252" w:rsidP="00182751" w:rsidR="00F5154F">
      <w:r>
        <w:t xml:space="preserve">119. </w:t>
      </w:r>
      <w:r w:rsidRPr="00140252">
        <w:rPr>
          <w:rFonts w:eastAsia="Times New Roman"/>
          <w:lang w:eastAsia="hr-HR"/>
        </w:rPr>
        <w:t xml:space="preserve">STROJOPROMET-ZAGREB servis, trgovina i dorada robe, d.o.o., OIB: 97994010225, Zagrebačka 6, 10292 Šenkovec, </w:t>
      </w:r>
      <w:r w:rsidRPr="00140252">
        <w:t xml:space="preserve">nije prijavio  tražbinu, a u prijedlogu za otvaranje predstečajnog postupka za navedenog vjerovnika navedena je tražbina u iznosu </w:t>
      </w:r>
      <w:r w:rsidRPr="00140252">
        <w:rPr>
          <w:rFonts w:eastAsia="Times New Roman"/>
          <w:lang w:eastAsia="hr-HR"/>
        </w:rPr>
        <w:t xml:space="preserve">6.618,00 </w:t>
      </w:r>
      <w:r w:rsidRPr="00140252">
        <w:t>kuna. Tražbina s</w:t>
      </w:r>
      <w:r w:rsidR="008F4395">
        <w:t>e smatra utvrđenom u iznosu od 6.618</w:t>
      </w:r>
      <w:r w:rsidRPr="00140252">
        <w:rPr>
          <w:rFonts w:eastAsia="Times New Roman"/>
          <w:lang w:eastAsia="hr-HR"/>
        </w:rPr>
        <w:t xml:space="preserve">,00 </w:t>
      </w:r>
      <w:r w:rsidRPr="00140252">
        <w:t>kuna.</w:t>
      </w:r>
    </w:p>
    <w:p w:rsidRDefault="00140252" w:rsidP="00140252" w:rsidR="00140252" w:rsidRPr="007C3A72">
      <w:r>
        <w:t xml:space="preserve">120. </w:t>
      </w:r>
      <w:r w:rsidRPr="007C3A72">
        <w:rPr>
          <w:rFonts w:eastAsia="Times New Roman"/>
          <w:lang w:eastAsia="hr-HR"/>
        </w:rPr>
        <w:t xml:space="preserve">SVEUČILIŠTE U ZAGREBU RUDARSKO-GEOLOŠKO-NAFTNI FAKULTET, OIB: 99534693762, Pierottijeva 6, 10000 Zagreb,  </w:t>
      </w:r>
      <w:r w:rsidRPr="007C3A72">
        <w:t xml:space="preserve">nije prijavio  tražbinu, a u prijedlogu za otvaranje predstečajnog postupka za navedenog vjerovnika navedena je tražbina u iznosu </w:t>
      </w:r>
      <w:r w:rsidR="007C3A72" w:rsidRPr="007C3A72">
        <w:rPr>
          <w:rFonts w:eastAsia="Times New Roman"/>
          <w:lang w:eastAsia="hr-HR"/>
        </w:rPr>
        <w:t>7.375,00</w:t>
      </w:r>
      <w:r w:rsidR="007C3A72">
        <w:rPr>
          <w:rFonts w:eastAsia="Times New Roman"/>
          <w:lang w:eastAsia="hr-HR"/>
        </w:rPr>
        <w:t xml:space="preserve"> </w:t>
      </w:r>
      <w:r w:rsidR="007C3A72" w:rsidRPr="007C3A72">
        <w:t xml:space="preserve"> </w:t>
      </w:r>
      <w:r w:rsidRPr="007C3A72">
        <w:t>kuna. Tražbina s</w:t>
      </w:r>
      <w:r w:rsidR="008F4395">
        <w:t>e smatra utvrđenom u iznosu od 7.375</w:t>
      </w:r>
      <w:r w:rsidRPr="007C3A72">
        <w:rPr>
          <w:rFonts w:eastAsia="Times New Roman"/>
          <w:lang w:eastAsia="hr-HR"/>
        </w:rPr>
        <w:t xml:space="preserve">,00 </w:t>
      </w:r>
      <w:r w:rsidRPr="007C3A72">
        <w:t>kuna.</w:t>
      </w:r>
    </w:p>
    <w:p w:rsidRDefault="00AE3CD2" w:rsidP="00EF1B1A" w:rsidR="00EF1B1A">
      <w:r>
        <w:t>121.</w:t>
      </w:r>
      <w:r w:rsidR="00EF1B1A">
        <w:t xml:space="preserve"> </w:t>
      </w:r>
      <w:r w:rsidR="00EF1B1A" w:rsidRPr="007A56B8">
        <w:rPr>
          <w:rFonts w:eastAsia="Times New Roman"/>
          <w:lang w:eastAsia="hr-HR"/>
        </w:rPr>
        <w:t xml:space="preserve">SVEUČILIŠTE U ZAGREBU, FAKULTET STROJARSTVA I BRODOGRADNJE, OIB: 22910368449, Ivana Lučića 5, 10000 Zagreb,   </w:t>
      </w:r>
      <w:r w:rsidR="00EF1B1A" w:rsidRPr="007A56B8">
        <w:t xml:space="preserve">nije prijavio  tražbinu, a u prijedlogu za otvaranje predstečajnog postupka za navedenog vjerovnika navedena je tražbina u iznosu </w:t>
      </w:r>
      <w:r w:rsidR="007A56B8" w:rsidRPr="007A56B8">
        <w:rPr>
          <w:rFonts w:eastAsia="Times New Roman"/>
          <w:lang w:eastAsia="hr-HR"/>
        </w:rPr>
        <w:t xml:space="preserve">7.401,00 </w:t>
      </w:r>
      <w:r w:rsidR="00EF1B1A" w:rsidRPr="007A56B8">
        <w:t>kuna. Tražbina s</w:t>
      </w:r>
      <w:r w:rsidR="008F4395">
        <w:t>e smatra utvrđenom u iznosu od 7.401</w:t>
      </w:r>
      <w:r w:rsidR="00EF1B1A" w:rsidRPr="007A56B8">
        <w:rPr>
          <w:rFonts w:eastAsia="Times New Roman"/>
          <w:lang w:eastAsia="hr-HR"/>
        </w:rPr>
        <w:t xml:space="preserve">,00 </w:t>
      </w:r>
      <w:r w:rsidR="00EF1B1A" w:rsidRPr="007A56B8">
        <w:t>kuna.</w:t>
      </w:r>
    </w:p>
    <w:p w:rsidRDefault="007A56B8" w:rsidP="007A56B8" w:rsidR="007A56B8">
      <w:r>
        <w:t xml:space="preserve">122. </w:t>
      </w:r>
      <w:r w:rsidRPr="007A56B8">
        <w:rPr>
          <w:rFonts w:eastAsia="Times New Roman"/>
          <w:lang w:eastAsia="hr-HR"/>
        </w:rPr>
        <w:t xml:space="preserve">ŠKARE TRADE, d.o.o. za trgovinu i ugostiteljstvo, OIB: 88448992592, Sarajevska Ulica 64, 21000 Split,  ,  </w:t>
      </w:r>
      <w:r w:rsidRPr="007A56B8">
        <w:t xml:space="preserve">prijavio  tražbinu u iznosu od </w:t>
      </w:r>
      <w:r w:rsidRPr="007A56B8">
        <w:rPr>
          <w:rFonts w:eastAsia="Times New Roman"/>
          <w:lang w:eastAsia="hr-HR"/>
        </w:rPr>
        <w:t>168.633,28 kuna</w:t>
      </w:r>
      <w:r w:rsidRPr="007A56B8">
        <w:t xml:space="preserve">, a u prijedlogu za otvaranje predstečajnog postupka za navedenog vjerovnika navedena je tražbina u iznosu </w:t>
      </w:r>
      <w:r w:rsidRPr="007A56B8">
        <w:rPr>
          <w:rFonts w:eastAsia="Times New Roman"/>
          <w:lang w:eastAsia="hr-HR"/>
        </w:rPr>
        <w:t xml:space="preserve">151.154,00 </w:t>
      </w:r>
      <w:r w:rsidRPr="007A56B8">
        <w:t xml:space="preserve">kuna. Tražbina se smatra utvrđenom u iznosu od </w:t>
      </w:r>
      <w:r w:rsidRPr="007A56B8">
        <w:rPr>
          <w:rFonts w:eastAsia="Times New Roman"/>
          <w:lang w:eastAsia="hr-HR"/>
        </w:rPr>
        <w:t xml:space="preserve">168.633,28 </w:t>
      </w:r>
      <w:r w:rsidRPr="007A56B8">
        <w:t>kuna.</w:t>
      </w:r>
    </w:p>
    <w:p w:rsidRDefault="007A56B8" w:rsidP="007A56B8" w:rsidR="007A56B8">
      <w:r>
        <w:t xml:space="preserve">123. </w:t>
      </w:r>
      <w:r w:rsidRPr="00FA18D6">
        <w:rPr>
          <w:rFonts w:eastAsia="Times New Roman"/>
          <w:lang w:eastAsia="hr-HR"/>
        </w:rPr>
        <w:t xml:space="preserve">JAVNI BILJEŽNIK NIKOLA TADIĆ, Prilaz Gj. Deželića 23, Zagreb, , OIB: 06360162682,  </w:t>
      </w:r>
      <w:r w:rsidR="00FA18D6" w:rsidRPr="00FA18D6">
        <w:rPr>
          <w:rFonts w:eastAsia="Times New Roman"/>
          <w:lang w:eastAsia="hr-HR"/>
        </w:rPr>
        <w:t xml:space="preserve">MAKANČEVA 16, 10000 ZAGREB, </w:t>
      </w:r>
      <w:r w:rsidRPr="00FA18D6">
        <w:t xml:space="preserve">nije prijavio  tražbinu, a u prijedlogu za otvaranje predstečajnog postupka za navedenog vjerovnika navedena je tražbina u iznosu </w:t>
      </w:r>
      <w:r w:rsidR="00FA18D6" w:rsidRPr="00FA18D6">
        <w:rPr>
          <w:rFonts w:eastAsia="Times New Roman"/>
          <w:lang w:eastAsia="hr-HR"/>
        </w:rPr>
        <w:t xml:space="preserve">26.727,00 </w:t>
      </w:r>
      <w:r w:rsidRPr="00FA18D6">
        <w:t>kuna. Tražbina s</w:t>
      </w:r>
      <w:r w:rsidR="008F4395">
        <w:t>e smatra utvrđenom u iznosu od 26.727</w:t>
      </w:r>
      <w:r w:rsidRPr="00FA18D6">
        <w:rPr>
          <w:rFonts w:eastAsia="Times New Roman"/>
          <w:lang w:eastAsia="hr-HR"/>
        </w:rPr>
        <w:t xml:space="preserve">,00 </w:t>
      </w:r>
      <w:r w:rsidRPr="00FA18D6">
        <w:t>kuna.</w:t>
      </w:r>
    </w:p>
    <w:p w:rsidRDefault="00FA18D6" w:rsidP="00FA18D6" w:rsidR="00FA18D6">
      <w:r>
        <w:t xml:space="preserve">124. </w:t>
      </w:r>
      <w:r w:rsidRPr="00FA18D6">
        <w:rPr>
          <w:rFonts w:eastAsia="Times New Roman"/>
          <w:lang w:eastAsia="hr-HR"/>
        </w:rPr>
        <w:t xml:space="preserve">Tele2 d.o.o. za telekomunikacijske usluge, OIB: 70133616033, Ulica grada Vukovara 269D, 10000 Zagreb,  </w:t>
      </w:r>
      <w:r w:rsidRPr="00FA18D6">
        <w:t xml:space="preserve">nije prijavio  tražbinu, a u prijedlogu za otvaranje predstečajnog postupka za navedenog vjerovnika navedena je tražbina u iznosu </w:t>
      </w:r>
      <w:r w:rsidRPr="00FA18D6">
        <w:rPr>
          <w:rFonts w:eastAsia="Times New Roman"/>
          <w:lang w:eastAsia="hr-HR"/>
        </w:rPr>
        <w:t xml:space="preserve">66.594,00 </w:t>
      </w:r>
      <w:r w:rsidRPr="00FA18D6">
        <w:t>kuna. Tražbina s</w:t>
      </w:r>
      <w:r w:rsidR="008F4395">
        <w:t>e smatra utvrđenom u iznosu od 66.594</w:t>
      </w:r>
      <w:r w:rsidRPr="00FA18D6">
        <w:rPr>
          <w:rFonts w:eastAsia="Times New Roman"/>
          <w:lang w:eastAsia="hr-HR"/>
        </w:rPr>
        <w:t xml:space="preserve">,00 </w:t>
      </w:r>
      <w:r w:rsidRPr="00FA18D6">
        <w:t>kuna.</w:t>
      </w:r>
    </w:p>
    <w:p w:rsidRDefault="00FA18D6" w:rsidP="00FA18D6" w:rsidR="00FA18D6">
      <w:r>
        <w:t xml:space="preserve">125. </w:t>
      </w:r>
      <w:r w:rsidRPr="00057AA1">
        <w:rPr>
          <w:rFonts w:eastAsia="Times New Roman"/>
          <w:lang w:eastAsia="hr-HR"/>
        </w:rPr>
        <w:t xml:space="preserve">TEHNIČAR-KOPIRNI CENTAR, d.o.o. za usluge, OIB: </w:t>
      </w:r>
      <w:r w:rsidR="00057AA1" w:rsidRPr="00057AA1">
        <w:rPr>
          <w:rFonts w:eastAsia="Times New Roman"/>
          <w:lang w:eastAsia="hr-HR"/>
        </w:rPr>
        <w:t>00503876202</w:t>
      </w:r>
      <w:r w:rsidRPr="00057AA1">
        <w:rPr>
          <w:rFonts w:eastAsia="Times New Roman"/>
          <w:lang w:eastAsia="hr-HR"/>
        </w:rPr>
        <w:t xml:space="preserve">, </w:t>
      </w:r>
      <w:r w:rsidR="00057AA1" w:rsidRPr="00057AA1">
        <w:rPr>
          <w:rFonts w:eastAsia="Times New Roman"/>
          <w:lang w:eastAsia="hr-HR"/>
        </w:rPr>
        <w:t xml:space="preserve">Karamanova 1, 21000 Split, </w:t>
      </w:r>
      <w:r w:rsidRPr="00057AA1">
        <w:rPr>
          <w:rFonts w:eastAsia="Times New Roman"/>
          <w:lang w:eastAsia="hr-HR"/>
        </w:rPr>
        <w:t xml:space="preserve"> </w:t>
      </w:r>
      <w:r w:rsidRPr="00057AA1">
        <w:t xml:space="preserve">nije prijavio  tražbinu, a u prijedlogu za otvaranje predstečajnog postupka za navedenog vjerovnika navedena je tražbina u iznosu </w:t>
      </w:r>
      <w:r w:rsidR="00057AA1" w:rsidRPr="00057AA1">
        <w:rPr>
          <w:rFonts w:eastAsia="Times New Roman"/>
          <w:lang w:eastAsia="hr-HR"/>
        </w:rPr>
        <w:t xml:space="preserve">223,00 </w:t>
      </w:r>
      <w:r w:rsidRPr="00057AA1">
        <w:t>kuna. Tražbina s</w:t>
      </w:r>
      <w:r w:rsidR="008F4395">
        <w:t>e smatra utvrđenom u iznosu od 223</w:t>
      </w:r>
      <w:r w:rsidRPr="00057AA1">
        <w:rPr>
          <w:rFonts w:eastAsia="Times New Roman"/>
          <w:lang w:eastAsia="hr-HR"/>
        </w:rPr>
        <w:t xml:space="preserve">,00 </w:t>
      </w:r>
      <w:r w:rsidRPr="00057AA1">
        <w:t>kuna.</w:t>
      </w:r>
    </w:p>
    <w:p w:rsidRDefault="00057AA1" w:rsidP="00057AA1" w:rsidR="00057AA1">
      <w:r>
        <w:t xml:space="preserve">126. </w:t>
      </w:r>
      <w:r w:rsidRPr="00057AA1">
        <w:rPr>
          <w:rFonts w:eastAsia="Times New Roman"/>
          <w:lang w:eastAsia="hr-HR"/>
        </w:rPr>
        <w:t xml:space="preserve">TEHNOPLAST d.o.o. za upravljanje nekretninama i graditeljstvo, OIB: 70676517267, Ulica Slobode 5, 21000 Split, </w:t>
      </w:r>
      <w:r w:rsidRPr="00057AA1">
        <w:t xml:space="preserve">nije prijavio  tražbinu, a u prijedlogu za otvaranje predstečajnog postupka za navedenog vjerovnika navedena je tražbina u iznosu </w:t>
      </w:r>
      <w:r w:rsidRPr="00057AA1">
        <w:rPr>
          <w:rFonts w:eastAsia="Times New Roman"/>
          <w:lang w:eastAsia="hr-HR"/>
        </w:rPr>
        <w:t xml:space="preserve">262,00 </w:t>
      </w:r>
      <w:r w:rsidRPr="00057AA1">
        <w:t>kuna. Tražbina se smatra utvrđe</w:t>
      </w:r>
      <w:r w:rsidR="008F4395">
        <w:t>nom u iznosu od 262</w:t>
      </w:r>
      <w:r w:rsidRPr="00057AA1">
        <w:rPr>
          <w:rFonts w:eastAsia="Times New Roman"/>
          <w:lang w:eastAsia="hr-HR"/>
        </w:rPr>
        <w:t xml:space="preserve">,00 </w:t>
      </w:r>
      <w:r w:rsidRPr="00057AA1">
        <w:t>kuna.</w:t>
      </w:r>
    </w:p>
    <w:p w:rsidRDefault="00057AA1" w:rsidP="00057AA1" w:rsidR="00057AA1">
      <w:r>
        <w:t xml:space="preserve">127. </w:t>
      </w:r>
      <w:r w:rsidRPr="00A80831">
        <w:rPr>
          <w:rFonts w:eastAsia="Times New Roman"/>
          <w:lang w:eastAsia="hr-HR"/>
        </w:rPr>
        <w:t xml:space="preserve">TEKOL-TROGIR društvo s ograničenom odgovornošću za antikorozivne radove,  OIB: 22597892324, Put brodograditelja 16, 21220 Trogir,   </w:t>
      </w:r>
      <w:r w:rsidRPr="00A80831">
        <w:t xml:space="preserve">prijavio  tražbinu u iznosu od </w:t>
      </w:r>
      <w:r w:rsidR="00A80831" w:rsidRPr="00A80831">
        <w:rPr>
          <w:rFonts w:eastAsia="Times New Roman"/>
          <w:lang w:eastAsia="hr-HR"/>
        </w:rPr>
        <w:t xml:space="preserve">411.182,00 </w:t>
      </w:r>
      <w:r w:rsidRPr="00A80831">
        <w:rPr>
          <w:rFonts w:eastAsia="Times New Roman"/>
          <w:lang w:eastAsia="hr-HR"/>
        </w:rPr>
        <w:t>kuna</w:t>
      </w:r>
      <w:r w:rsidRPr="00A80831">
        <w:t xml:space="preserve">, a u prijedlogu za otvaranje predstečajnog postupka za navedenog vjerovnika navedena je tražbina u iznosu </w:t>
      </w:r>
      <w:r w:rsidR="00A80831" w:rsidRPr="00A80831">
        <w:rPr>
          <w:rFonts w:eastAsia="Times New Roman"/>
          <w:lang w:eastAsia="hr-HR"/>
        </w:rPr>
        <w:t xml:space="preserve">411.182,00 </w:t>
      </w:r>
      <w:r w:rsidRPr="00A80831">
        <w:t xml:space="preserve">kuna. Tražbina se smatra utvrđenom u iznosu od </w:t>
      </w:r>
      <w:r w:rsidR="00A80831" w:rsidRPr="00A80831">
        <w:rPr>
          <w:rFonts w:eastAsia="Times New Roman"/>
          <w:lang w:eastAsia="hr-HR"/>
        </w:rPr>
        <w:t xml:space="preserve">411.182,00 </w:t>
      </w:r>
      <w:r w:rsidRPr="00A80831">
        <w:t>kuna.</w:t>
      </w:r>
    </w:p>
    <w:p w:rsidRDefault="00A80831" w:rsidP="00A80831" w:rsidR="00A80831">
      <w:r>
        <w:t xml:space="preserve">128. </w:t>
      </w:r>
      <w:r w:rsidRPr="00A80831">
        <w:rPr>
          <w:rFonts w:eastAsia="Times New Roman"/>
          <w:lang w:eastAsia="hr-HR"/>
        </w:rPr>
        <w:t xml:space="preserve">TEKOMA, d.o.o. za proizvodnju i trgovinu, OIB: 24813107096, Vinkovačka 31, 21000 Split,  </w:t>
      </w:r>
      <w:r w:rsidRPr="00A80831">
        <w:t xml:space="preserve">nije prijavio  tražbinu, a u prijedlogu za otvaranje predstečajnog postupka za navedenog vjerovnika navedena je tražbina u iznosu </w:t>
      </w:r>
      <w:r w:rsidRPr="00A80831">
        <w:rPr>
          <w:rFonts w:eastAsia="Times New Roman"/>
          <w:lang w:eastAsia="hr-HR"/>
        </w:rPr>
        <w:t xml:space="preserve">32.375,00 </w:t>
      </w:r>
      <w:r w:rsidRPr="00A80831">
        <w:t>kuna. Tražbina s</w:t>
      </w:r>
      <w:r w:rsidR="008F4395">
        <w:t>e smatra utvrđenom u iznosu od 32.375</w:t>
      </w:r>
      <w:r w:rsidRPr="00A80831">
        <w:rPr>
          <w:rFonts w:eastAsia="Times New Roman"/>
          <w:lang w:eastAsia="hr-HR"/>
        </w:rPr>
        <w:t xml:space="preserve">,00 </w:t>
      </w:r>
      <w:r w:rsidRPr="00A80831">
        <w:t>kuna.</w:t>
      </w:r>
    </w:p>
    <w:p w:rsidRDefault="00A80831" w:rsidP="008A6CAF" w:rsidR="008A6CAF">
      <w:r>
        <w:t>129.</w:t>
      </w:r>
      <w:r w:rsidR="008A6CAF">
        <w:t xml:space="preserve"> </w:t>
      </w:r>
      <w:r w:rsidR="008A6CAF" w:rsidRPr="008A6CAF">
        <w:rPr>
          <w:rFonts w:eastAsia="Times New Roman"/>
          <w:lang w:eastAsia="hr-HR"/>
        </w:rPr>
        <w:t>TERMODINAMIKA d.o.o. za trgovinu i usluge,   OIB: 62531096862, Put Mostina 8, 21000 Split</w:t>
      </w:r>
      <w:r w:rsidR="008A6CAF">
        <w:rPr>
          <w:rFonts w:eastAsia="Times New Roman"/>
          <w:lang w:eastAsia="hr-HR"/>
        </w:rPr>
        <w:t xml:space="preserve">, </w:t>
      </w:r>
      <w:r w:rsidR="008A6CAF" w:rsidRPr="008A6CAF">
        <w:t xml:space="preserve">prijavio  tražbinu u iznosu od </w:t>
      </w:r>
      <w:r w:rsidR="008A6CAF" w:rsidRPr="008A6CAF">
        <w:rPr>
          <w:rFonts w:eastAsia="Times New Roman"/>
          <w:lang w:eastAsia="hr-HR"/>
        </w:rPr>
        <w:t>50.685,63 kuna</w:t>
      </w:r>
      <w:r w:rsidR="008A6CAF" w:rsidRPr="008A6CAF">
        <w:t xml:space="preserve">, a u prijedlogu za otvaranje predstečajnog postupka za navedenog vjerovnika navedena je tražbina u iznosu </w:t>
      </w:r>
      <w:r w:rsidR="008A6CAF" w:rsidRPr="008A6CAF">
        <w:rPr>
          <w:rFonts w:eastAsia="Times New Roman"/>
          <w:lang w:eastAsia="hr-HR"/>
        </w:rPr>
        <w:t xml:space="preserve">50.686,00 </w:t>
      </w:r>
      <w:r w:rsidR="008A6CAF" w:rsidRPr="008A6CAF">
        <w:t xml:space="preserve">kuna. Tražbina se smatra utvrđenom u iznosu od </w:t>
      </w:r>
      <w:r w:rsidR="008A6CAF" w:rsidRPr="008A6CAF">
        <w:rPr>
          <w:rFonts w:eastAsia="Times New Roman"/>
          <w:lang w:eastAsia="hr-HR"/>
        </w:rPr>
        <w:t xml:space="preserve">50.685,63 </w:t>
      </w:r>
      <w:r w:rsidR="008A6CAF" w:rsidRPr="008A6CAF">
        <w:t>kuna.</w:t>
      </w:r>
    </w:p>
    <w:p w:rsidRDefault="008A6CAF" w:rsidP="008A6CAF" w:rsidR="008A6CAF">
      <w:r>
        <w:t xml:space="preserve">130. </w:t>
      </w:r>
      <w:r w:rsidRPr="0039020B">
        <w:rPr>
          <w:rFonts w:eastAsia="Times New Roman"/>
          <w:lang w:eastAsia="hr-HR"/>
        </w:rPr>
        <w:t xml:space="preserve">TEXT-PAPIR d.o.o. za trgovinu i usluge, , OIB: 45878059290, </w:t>
      </w:r>
      <w:r w:rsidR="0039020B" w:rsidRPr="0039020B">
        <w:rPr>
          <w:rFonts w:eastAsia="Times New Roman"/>
          <w:lang w:eastAsia="hr-HR"/>
        </w:rPr>
        <w:t xml:space="preserve">Stinice 12, 21000 Split, </w:t>
      </w:r>
      <w:r w:rsidRPr="0039020B">
        <w:rPr>
          <w:rFonts w:eastAsia="Times New Roman"/>
          <w:lang w:eastAsia="hr-HR"/>
        </w:rPr>
        <w:t xml:space="preserve">  </w:t>
      </w:r>
      <w:r w:rsidRPr="0039020B">
        <w:t xml:space="preserve">nije prijavio  tražbinu, a u prijedlogu za otvaranje predstečajnog postupka za navedenog vjerovnika navedena je tražbina u iznosu </w:t>
      </w:r>
      <w:r w:rsidR="0039020B" w:rsidRPr="0039020B">
        <w:rPr>
          <w:rFonts w:eastAsia="Times New Roman"/>
          <w:lang w:eastAsia="hr-HR"/>
        </w:rPr>
        <w:t xml:space="preserve">8.544,00 </w:t>
      </w:r>
      <w:r w:rsidRPr="0039020B">
        <w:t>kuna. Tražbina se smatra utvrđenom u izno</w:t>
      </w:r>
      <w:r w:rsidR="008F4395">
        <w:t>su od 8.544</w:t>
      </w:r>
      <w:r w:rsidRPr="0039020B">
        <w:rPr>
          <w:rFonts w:eastAsia="Times New Roman"/>
          <w:lang w:eastAsia="hr-HR"/>
        </w:rPr>
        <w:t xml:space="preserve">,00 </w:t>
      </w:r>
      <w:r w:rsidRPr="0039020B">
        <w:t>kuna.</w:t>
      </w:r>
    </w:p>
    <w:p w:rsidRDefault="0039020B" w:rsidP="007D5C23" w:rsidR="007D5C23">
      <w:r>
        <w:t>131.</w:t>
      </w:r>
      <w:r w:rsidR="007D5C23">
        <w:t xml:space="preserve"> </w:t>
      </w:r>
      <w:r w:rsidR="007D5C23" w:rsidRPr="007D5C23">
        <w:rPr>
          <w:rFonts w:eastAsia="Times New Roman"/>
          <w:lang w:eastAsia="hr-HR"/>
        </w:rPr>
        <w:t xml:space="preserve">TROGIR HOLDING d.o.o. za komunalne djelatnosti, parking i usluge , OIB: 09746817380, Put Mulina 2, 21220 Trogir,  </w:t>
      </w:r>
      <w:r w:rsidR="007D5C23" w:rsidRPr="007D5C23">
        <w:t>prijavio  tražbinu</w:t>
      </w:r>
      <w:r w:rsidR="008F4395">
        <w:t xml:space="preserve"> u iznosu od 879.722,34</w:t>
      </w:r>
      <w:r w:rsidR="007D5C23" w:rsidRPr="007D5C23">
        <w:t xml:space="preserve">, a u prijedlogu za otvaranje predstečajnog postupka za navedenog vjerovnika navedena je tražbina u iznosu </w:t>
      </w:r>
      <w:r w:rsidR="007D5C23" w:rsidRPr="007D5C23">
        <w:rPr>
          <w:rFonts w:eastAsia="Times New Roman"/>
          <w:lang w:eastAsia="hr-HR"/>
        </w:rPr>
        <w:t xml:space="preserve">875.861,00 </w:t>
      </w:r>
      <w:r w:rsidR="007D5C23" w:rsidRPr="007D5C23">
        <w:t>kuna. Tražbina s</w:t>
      </w:r>
      <w:r w:rsidR="008F4395">
        <w:t xml:space="preserve">e smatra utvrđenom u iznosu od 879.722,34 </w:t>
      </w:r>
      <w:r w:rsidR="007D5C23" w:rsidRPr="007D5C23">
        <w:t>kuna.</w:t>
      </w:r>
    </w:p>
    <w:p w:rsidRDefault="007D5C23" w:rsidP="007D5C23" w:rsidR="007D5C23">
      <w:r>
        <w:t xml:space="preserve">132. </w:t>
      </w:r>
      <w:r w:rsidRPr="009F5ED0">
        <w:rPr>
          <w:rFonts w:eastAsia="Times New Roman"/>
          <w:lang w:eastAsia="hr-HR"/>
        </w:rPr>
        <w:t xml:space="preserve">TÜV Croatia društvo s ograničenom odgovornošću za usluge, OIB: 64520989853, Bani 110, 10010 Buzin,   </w:t>
      </w:r>
      <w:r w:rsidRPr="009F5ED0">
        <w:t xml:space="preserve">nije prijavio  tražbinu, a u prijedlogu za otvaranje predstečajnog postupka za navedenog vjerovnika navedena je tražbina u iznosu </w:t>
      </w:r>
      <w:r w:rsidR="009F5ED0" w:rsidRPr="009F5ED0">
        <w:rPr>
          <w:rFonts w:eastAsia="Times New Roman"/>
          <w:lang w:eastAsia="hr-HR"/>
        </w:rPr>
        <w:t xml:space="preserve">22.995,00 </w:t>
      </w:r>
      <w:r w:rsidRPr="009F5ED0">
        <w:t>kuna. Tražbina s</w:t>
      </w:r>
      <w:r w:rsidR="008F4395">
        <w:t>e smatra utvrđenom u iznosu od 22.995</w:t>
      </w:r>
      <w:r w:rsidRPr="009F5ED0">
        <w:rPr>
          <w:rFonts w:eastAsia="Times New Roman"/>
          <w:lang w:eastAsia="hr-HR"/>
        </w:rPr>
        <w:t xml:space="preserve">,00 </w:t>
      </w:r>
      <w:r w:rsidRPr="009F5ED0">
        <w:t>kuna.</w:t>
      </w:r>
    </w:p>
    <w:p w:rsidRDefault="009F5ED0" w:rsidP="009F5ED0" w:rsidR="009F5ED0">
      <w:r>
        <w:t xml:space="preserve">133. </w:t>
      </w:r>
      <w:r w:rsidRPr="009F5ED0">
        <w:rPr>
          <w:rFonts w:eastAsia="Times New Roman"/>
          <w:lang w:eastAsia="hr-HR"/>
        </w:rPr>
        <w:t>ULJANIK Standard, ugostiteljstvo, sportske djelatnosti, trgovina, turistička agencija i stambeni poslovi, društvo s ograničenom odgovornošću,   OIB: 76215244096, Flaciusova 1, 52100 Pula</w:t>
      </w:r>
      <w:r>
        <w:rPr>
          <w:rFonts w:eastAsia="Times New Roman"/>
          <w:lang w:eastAsia="hr-HR"/>
        </w:rPr>
        <w:t xml:space="preserve">, </w:t>
      </w:r>
      <w:r w:rsidRPr="009F5ED0">
        <w:t xml:space="preserve">prijavio  tražbinu u iznosu od </w:t>
      </w:r>
      <w:r w:rsidRPr="009F5ED0">
        <w:rPr>
          <w:rFonts w:eastAsia="Times New Roman"/>
          <w:lang w:eastAsia="hr-HR"/>
        </w:rPr>
        <w:t>35.525,83 kuna</w:t>
      </w:r>
      <w:r w:rsidRPr="009F5ED0">
        <w:t xml:space="preserve">, a u prijedlogu za otvaranje predstečajnog postupka za navedenog vjerovnika navedena je tražbina u iznosu </w:t>
      </w:r>
      <w:r w:rsidRPr="009F5ED0">
        <w:rPr>
          <w:rFonts w:eastAsia="Times New Roman"/>
          <w:lang w:eastAsia="hr-HR"/>
        </w:rPr>
        <w:t xml:space="preserve">29.632,00 </w:t>
      </w:r>
      <w:r w:rsidRPr="009F5ED0">
        <w:t xml:space="preserve"> kuna. Tražbina se smatra utvrđenom u iznosu od </w:t>
      </w:r>
      <w:r w:rsidRPr="009F5ED0">
        <w:rPr>
          <w:rFonts w:eastAsia="Times New Roman"/>
          <w:lang w:eastAsia="hr-HR"/>
        </w:rPr>
        <w:t xml:space="preserve">35.525,83 </w:t>
      </w:r>
      <w:r w:rsidRPr="009F5ED0">
        <w:t>kuna.</w:t>
      </w:r>
    </w:p>
    <w:p w:rsidRDefault="009F5ED0" w:rsidP="00AB2627" w:rsidR="00AB2627">
      <w:r>
        <w:t>134.</w:t>
      </w:r>
      <w:r w:rsidR="00AB2627">
        <w:t xml:space="preserve"> </w:t>
      </w:r>
      <w:r w:rsidR="00AB2627" w:rsidRPr="00AB2627">
        <w:rPr>
          <w:rFonts w:eastAsia="Times New Roman"/>
          <w:lang w:eastAsia="hr-HR"/>
        </w:rPr>
        <w:t xml:space="preserve">Ustanova za zapošljavanje, rad i profesionalnu rehabilitaciju osoba s invaliditetom DES,  OIB: 23754648622, 114. Brigade 14, 21000 Split, ,   </w:t>
      </w:r>
      <w:r w:rsidR="00AB2627" w:rsidRPr="00AB2627">
        <w:t xml:space="preserve">nije prijavio  tražbinu, a u prijedlogu za otvaranje predstečajnog postupka za navedenog vjerovnika navedena je tražbina u iznosu </w:t>
      </w:r>
      <w:r w:rsidR="00AB2627" w:rsidRPr="00AB2627">
        <w:rPr>
          <w:rFonts w:eastAsia="Times New Roman"/>
          <w:lang w:eastAsia="hr-HR"/>
        </w:rPr>
        <w:t xml:space="preserve">125,00 </w:t>
      </w:r>
      <w:r w:rsidR="00AB2627" w:rsidRPr="00AB2627">
        <w:t>kuna. Tražbina s</w:t>
      </w:r>
      <w:r w:rsidR="008F4395">
        <w:t>e smatra utvrđenom u iznosu od 125</w:t>
      </w:r>
      <w:r w:rsidR="00AB2627" w:rsidRPr="00AB2627">
        <w:rPr>
          <w:rFonts w:eastAsia="Times New Roman"/>
          <w:lang w:eastAsia="hr-HR"/>
        </w:rPr>
        <w:t xml:space="preserve">,00 </w:t>
      </w:r>
      <w:r w:rsidR="00AB2627" w:rsidRPr="00AB2627">
        <w:t>kuna.</w:t>
      </w:r>
    </w:p>
    <w:p w:rsidRDefault="00AB2627" w:rsidP="00AB2627" w:rsidR="00AB2627">
      <w:r>
        <w:t xml:space="preserve">135. </w:t>
      </w:r>
      <w:r w:rsidRPr="00F95628">
        <w:rPr>
          <w:rFonts w:eastAsia="Times New Roman"/>
          <w:lang w:eastAsia="hr-HR"/>
        </w:rPr>
        <w:t xml:space="preserve">Vatropromet društvo s ograničenom odgovornošću za usluge, trgovinu i uvoz-izvoz,   OIB: 57189591567, Ježdovečka 87, 10250 Ježdovec, , </w:t>
      </w:r>
      <w:r w:rsidRPr="00F95628">
        <w:t xml:space="preserve">prijavio  tražbinu u iznosu od </w:t>
      </w:r>
      <w:r w:rsidR="00F95628" w:rsidRPr="00F95628">
        <w:rPr>
          <w:rFonts w:eastAsia="Times New Roman"/>
          <w:lang w:eastAsia="hr-HR"/>
        </w:rPr>
        <w:t xml:space="preserve">18.506,25 </w:t>
      </w:r>
      <w:r w:rsidRPr="00F95628">
        <w:rPr>
          <w:rFonts w:eastAsia="Times New Roman"/>
          <w:lang w:eastAsia="hr-HR"/>
        </w:rPr>
        <w:t>kuna</w:t>
      </w:r>
      <w:r w:rsidRPr="00F95628">
        <w:t xml:space="preserve">, a u prijedlogu za otvaranje predstečajnog postupka za navedenog vjerovnika navedena je tražbina u iznosu </w:t>
      </w:r>
      <w:r w:rsidR="00F95628" w:rsidRPr="00F95628">
        <w:rPr>
          <w:rFonts w:eastAsia="Times New Roman"/>
          <w:lang w:eastAsia="hr-HR"/>
        </w:rPr>
        <w:t xml:space="preserve">18.506,00 </w:t>
      </w:r>
      <w:r w:rsidRPr="00F95628">
        <w:t xml:space="preserve">kuna. Tražbina se smatra utvrđenom u iznosu od </w:t>
      </w:r>
      <w:r w:rsidR="00F95628" w:rsidRPr="00F95628">
        <w:rPr>
          <w:rFonts w:eastAsia="Times New Roman"/>
          <w:lang w:eastAsia="hr-HR"/>
        </w:rPr>
        <w:t xml:space="preserve">18.506,25 </w:t>
      </w:r>
      <w:r w:rsidRPr="00F95628">
        <w:t>kuna.</w:t>
      </w:r>
    </w:p>
    <w:p w:rsidRDefault="00F95628" w:rsidP="00F95628" w:rsidR="00F95628">
      <w:r>
        <w:t xml:space="preserve">136. </w:t>
      </w:r>
      <w:r w:rsidRPr="00F95628">
        <w:rPr>
          <w:rFonts w:eastAsia="Times New Roman"/>
          <w:lang w:eastAsia="hr-HR"/>
        </w:rPr>
        <w:t xml:space="preserve">SLOBODAN VERNIĆ,  OIB: 64775201867, MIKULIĆI 184B, 10000 ZAGREB,   </w:t>
      </w:r>
      <w:r w:rsidRPr="00F95628">
        <w:t xml:space="preserve">nije prijavio  tražbinu, a u prijedlogu za otvaranje predstečajnog postupka za navedenog vjerovnika navedena je tražbina u iznosu </w:t>
      </w:r>
      <w:r w:rsidRPr="00F95628">
        <w:rPr>
          <w:rFonts w:eastAsia="Times New Roman"/>
          <w:lang w:eastAsia="hr-HR"/>
        </w:rPr>
        <w:t xml:space="preserve">21.600,00 </w:t>
      </w:r>
      <w:r w:rsidRPr="00F95628">
        <w:t>kuna. Tražbina s</w:t>
      </w:r>
      <w:r w:rsidR="008F4395">
        <w:t>e smatra utvrđenom u iznosu od 21.600</w:t>
      </w:r>
      <w:r w:rsidRPr="00F95628">
        <w:rPr>
          <w:rFonts w:eastAsia="Times New Roman"/>
          <w:lang w:eastAsia="hr-HR"/>
        </w:rPr>
        <w:t xml:space="preserve">,00 </w:t>
      </w:r>
      <w:r w:rsidRPr="00F95628">
        <w:t>kuna.</w:t>
      </w:r>
    </w:p>
    <w:p w:rsidRDefault="00F95628" w:rsidP="00F95628" w:rsidR="00F95628">
      <w:r>
        <w:t xml:space="preserve">137. </w:t>
      </w:r>
      <w:r w:rsidRPr="00DC6227">
        <w:rPr>
          <w:rFonts w:eastAsia="Times New Roman"/>
          <w:lang w:eastAsia="hr-HR"/>
        </w:rPr>
        <w:t xml:space="preserve">VODOVOD I KANALIZACIJA, društvo s ograničenom odgovornošću za vodoopskrbu, odvodnju i pročišćavanje otpadnih voda,  OIB:  </w:t>
      </w:r>
      <w:r w:rsidR="00DC6227" w:rsidRPr="00DC6227">
        <w:rPr>
          <w:rFonts w:eastAsia="Times New Roman"/>
          <w:lang w:eastAsia="hr-HR"/>
        </w:rPr>
        <w:t>56826138353</w:t>
      </w:r>
      <w:r w:rsidRPr="00DC6227">
        <w:rPr>
          <w:rFonts w:eastAsia="Times New Roman"/>
          <w:lang w:eastAsia="hr-HR"/>
        </w:rPr>
        <w:t xml:space="preserve">, </w:t>
      </w:r>
      <w:r w:rsidR="00DC6227" w:rsidRPr="00DC6227">
        <w:rPr>
          <w:rFonts w:eastAsia="Times New Roman"/>
          <w:lang w:eastAsia="hr-HR"/>
        </w:rPr>
        <w:t xml:space="preserve">Hercegovačka 8, 21000 Split, </w:t>
      </w:r>
      <w:r w:rsidRPr="00DC6227">
        <w:rPr>
          <w:rFonts w:eastAsia="Times New Roman"/>
          <w:lang w:eastAsia="hr-HR"/>
        </w:rPr>
        <w:t xml:space="preserve"> </w:t>
      </w:r>
      <w:r w:rsidRPr="00DC6227">
        <w:t xml:space="preserve">prijavio  tražbinu u iznosu od </w:t>
      </w:r>
      <w:r w:rsidR="00DC6227" w:rsidRPr="00DC6227">
        <w:rPr>
          <w:rFonts w:eastAsia="Times New Roman"/>
          <w:lang w:eastAsia="hr-HR"/>
        </w:rPr>
        <w:t xml:space="preserve">667.812,66 </w:t>
      </w:r>
      <w:r w:rsidRPr="00DC6227">
        <w:rPr>
          <w:rFonts w:eastAsia="Times New Roman"/>
          <w:lang w:eastAsia="hr-HR"/>
        </w:rPr>
        <w:t>kuna</w:t>
      </w:r>
      <w:r w:rsidRPr="00DC6227">
        <w:t xml:space="preserve">, a u prijedlogu za otvaranje predstečajnog postupka za navedenog vjerovnika navedena je tražbina u iznosu </w:t>
      </w:r>
      <w:r w:rsidR="00DC6227" w:rsidRPr="00DC6227">
        <w:rPr>
          <w:rFonts w:eastAsia="Times New Roman"/>
          <w:lang w:eastAsia="hr-HR"/>
        </w:rPr>
        <w:t xml:space="preserve">474.575,00 </w:t>
      </w:r>
      <w:r w:rsidRPr="00DC6227">
        <w:t xml:space="preserve">kuna. Tražbina se smatra utvrđenom u iznosu od </w:t>
      </w:r>
      <w:r w:rsidR="00DC6227" w:rsidRPr="00DC6227">
        <w:rPr>
          <w:rFonts w:eastAsia="Times New Roman"/>
          <w:lang w:eastAsia="hr-HR"/>
        </w:rPr>
        <w:t xml:space="preserve">667.812,66 </w:t>
      </w:r>
      <w:r w:rsidRPr="00DC6227">
        <w:t>kuna.</w:t>
      </w:r>
    </w:p>
    <w:p w:rsidRDefault="00DC6227" w:rsidP="00DC6227" w:rsidR="00DC6227">
      <w:r>
        <w:t xml:space="preserve">138. </w:t>
      </w:r>
      <w:r w:rsidRPr="00DC6227">
        <w:rPr>
          <w:rFonts w:eastAsia="Times New Roman"/>
          <w:lang w:eastAsia="hr-HR"/>
        </w:rPr>
        <w:t xml:space="preserve">TONĆI VRDOLJAK,  OIB:  10652051334, HERCEGOVAČKA 8, 10000 ZAGREB,  </w:t>
      </w:r>
      <w:r w:rsidRPr="00DC6227">
        <w:t xml:space="preserve">prijavio  tražbinu u iznosu od </w:t>
      </w:r>
      <w:r w:rsidRPr="00DC6227">
        <w:rPr>
          <w:rFonts w:eastAsia="Times New Roman"/>
          <w:lang w:eastAsia="hr-HR"/>
        </w:rPr>
        <w:t>214.151,73 kuna</w:t>
      </w:r>
      <w:r w:rsidRPr="00DC6227">
        <w:t>, a u prijedlogu za otvaranje predstečajnog postupka za navedenog vjerovnika navedena je tražbina u iznosu 0,00</w:t>
      </w:r>
      <w:r w:rsidRPr="00DC6227">
        <w:rPr>
          <w:rFonts w:eastAsia="Times New Roman"/>
          <w:lang w:eastAsia="hr-HR"/>
        </w:rPr>
        <w:t xml:space="preserve"> </w:t>
      </w:r>
      <w:r w:rsidRPr="00DC6227">
        <w:t xml:space="preserve">kuna. Tražbina se </w:t>
      </w:r>
      <w:r w:rsidR="008F4395">
        <w:t xml:space="preserve">u cijelosti osporava u iznosu </w:t>
      </w:r>
      <w:r w:rsidRPr="00DC6227">
        <w:t xml:space="preserve">od </w:t>
      </w:r>
      <w:r w:rsidRPr="00DC6227">
        <w:rPr>
          <w:rFonts w:eastAsia="Times New Roman"/>
          <w:lang w:eastAsia="hr-HR"/>
        </w:rPr>
        <w:t xml:space="preserve">214.151,73 </w:t>
      </w:r>
      <w:r w:rsidR="008F4395">
        <w:t>kuna, jer se radi o prioritetnoj tražbini  iz čl. 37. Stečajnog zakona.</w:t>
      </w:r>
    </w:p>
    <w:p w:rsidRDefault="00DC6227" w:rsidP="00357270" w:rsidR="00357270">
      <w:r>
        <w:t>139.</w:t>
      </w:r>
      <w:r w:rsidR="00357270" w:rsidRPr="00357270"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 w:rsidR="00357270" w:rsidRPr="00357270">
        <w:rPr>
          <w:rFonts w:eastAsia="Times New Roman"/>
          <w:lang w:eastAsia="hr-HR"/>
        </w:rPr>
        <w:t>VRSA TRADE d.o.o. za obrtništvo i usluge,  OIB: 92449240781, Vicka Andrića 3, 21000 Split</w:t>
      </w:r>
      <w:r w:rsidR="00357270">
        <w:rPr>
          <w:rFonts w:eastAsia="Times New Roman"/>
          <w:lang w:eastAsia="hr-HR"/>
        </w:rPr>
        <w:t xml:space="preserve">, </w:t>
      </w:r>
      <w:r w:rsidR="00357270" w:rsidRPr="00357270">
        <w:rPr>
          <w:rFonts w:eastAsia="Times New Roman"/>
          <w:lang w:eastAsia="hr-HR"/>
        </w:rPr>
        <w:t xml:space="preserve"> </w:t>
      </w:r>
      <w:r w:rsidR="00357270" w:rsidRPr="00357270">
        <w:t xml:space="preserve">nije prijavio  tražbinu, a u prijedlogu za otvaranje predstečajnog postupka za navedenog vjerovnika navedena je tražbina u iznosu </w:t>
      </w:r>
      <w:r w:rsidR="00357270" w:rsidRPr="00357270">
        <w:rPr>
          <w:rFonts w:eastAsia="Times New Roman"/>
          <w:lang w:eastAsia="hr-HR"/>
        </w:rPr>
        <w:t xml:space="preserve">237.370,00 </w:t>
      </w:r>
      <w:r w:rsidR="00357270" w:rsidRPr="00357270">
        <w:t>kuna. Tražbina s</w:t>
      </w:r>
      <w:r w:rsidR="008F4395">
        <w:t>e smatra utvrđenom u iznosu od 237.370</w:t>
      </w:r>
      <w:r w:rsidR="00357270" w:rsidRPr="00357270">
        <w:rPr>
          <w:rFonts w:eastAsia="Times New Roman"/>
          <w:lang w:eastAsia="hr-HR"/>
        </w:rPr>
        <w:t xml:space="preserve">,00 </w:t>
      </w:r>
      <w:r w:rsidR="00357270" w:rsidRPr="00357270">
        <w:t>kuna.</w:t>
      </w:r>
    </w:p>
    <w:p w:rsidRDefault="00357270" w:rsidP="00357270" w:rsidR="00357270">
      <w:r>
        <w:t xml:space="preserve">140. </w:t>
      </w:r>
      <w:r w:rsidRPr="005541E1">
        <w:rPr>
          <w:rFonts w:eastAsia="Times New Roman"/>
          <w:lang w:eastAsia="hr-HR"/>
        </w:rPr>
        <w:t xml:space="preserve">WÜRTH-HRVATSKA d.o.o. za trgovinu, usluge i zastupanje, OIB:  52641439848, Franje Lučića 32, 10000 Zagreb,   </w:t>
      </w:r>
      <w:r w:rsidRPr="005541E1">
        <w:t xml:space="preserve">prijavio  tražbinu u iznosu od </w:t>
      </w:r>
      <w:r w:rsidR="005541E1" w:rsidRPr="005541E1">
        <w:rPr>
          <w:rFonts w:eastAsia="Times New Roman"/>
          <w:lang w:eastAsia="hr-HR"/>
        </w:rPr>
        <w:t>11.525,00</w:t>
      </w:r>
      <w:r w:rsidR="005541E1">
        <w:rPr>
          <w:rFonts w:eastAsia="Times New Roman"/>
          <w:lang w:eastAsia="hr-HR"/>
        </w:rPr>
        <w:t xml:space="preserve"> k</w:t>
      </w:r>
      <w:r w:rsidRPr="005541E1">
        <w:rPr>
          <w:rFonts w:eastAsia="Times New Roman"/>
          <w:lang w:eastAsia="hr-HR"/>
        </w:rPr>
        <w:t>una</w:t>
      </w:r>
      <w:r w:rsidRPr="005541E1">
        <w:t xml:space="preserve">, a u prijedlogu za otvaranje predstečajnog postupka za navedenog vjerovnika navedena je tražbina u iznosu </w:t>
      </w:r>
      <w:r w:rsidR="005541E1" w:rsidRPr="005541E1">
        <w:rPr>
          <w:rFonts w:eastAsia="Times New Roman"/>
          <w:lang w:eastAsia="hr-HR"/>
        </w:rPr>
        <w:t xml:space="preserve">11.525,00 </w:t>
      </w:r>
      <w:r w:rsidRPr="005541E1">
        <w:t xml:space="preserve">kuna. Tražbina se smatra utvrđenom u iznosu od </w:t>
      </w:r>
      <w:r w:rsidR="005541E1" w:rsidRPr="005541E1">
        <w:rPr>
          <w:rFonts w:eastAsia="Times New Roman"/>
          <w:lang w:eastAsia="hr-HR"/>
        </w:rPr>
        <w:t xml:space="preserve">11.525,00 </w:t>
      </w:r>
      <w:r w:rsidRPr="005541E1">
        <w:t>kuna.</w:t>
      </w:r>
    </w:p>
    <w:p w:rsidRDefault="005541E1" w:rsidP="005541E1" w:rsidR="005541E1">
      <w:r>
        <w:t xml:space="preserve">141. </w:t>
      </w:r>
      <w:r w:rsidRPr="000B54BC"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 w:rsidRPr="000B54BC">
        <w:t xml:space="preserve">prijavio  tražbinu u iznosu od </w:t>
      </w:r>
      <w:r w:rsidRPr="000B54BC">
        <w:rPr>
          <w:rFonts w:eastAsia="Times New Roman"/>
          <w:lang w:eastAsia="hr-HR"/>
        </w:rPr>
        <w:t>350,00 kuna</w:t>
      </w:r>
      <w:r w:rsidRPr="000B54BC">
        <w:t xml:space="preserve">, a u prijedlogu za otvaranje predstečajnog postupka za navedenog vjerovnika navedena je tražbina u iznosu </w:t>
      </w:r>
      <w:r w:rsidR="000B54BC" w:rsidRPr="000B54BC">
        <w:rPr>
          <w:rFonts w:eastAsia="Times New Roman"/>
          <w:lang w:eastAsia="hr-HR"/>
        </w:rPr>
        <w:t xml:space="preserve">4.249,00 </w:t>
      </w:r>
      <w:r w:rsidRPr="000B54BC">
        <w:t xml:space="preserve">kuna. Tražbina </w:t>
      </w:r>
      <w:r w:rsidR="009B78B9">
        <w:t>se smatra utvrđenom u iznosu od 4.997,58</w:t>
      </w:r>
      <w:r w:rsidRPr="000B54BC">
        <w:rPr>
          <w:rFonts w:eastAsia="Times New Roman"/>
          <w:lang w:eastAsia="hr-HR"/>
        </w:rPr>
        <w:t xml:space="preserve"> </w:t>
      </w:r>
      <w:r w:rsidRPr="000B54BC">
        <w:t>kuna.</w:t>
      </w:r>
    </w:p>
    <w:p w:rsidRDefault="000B54BC" w:rsidP="000B54BC" w:rsidR="000B54BC">
      <w:r>
        <w:t xml:space="preserve">141. </w:t>
      </w:r>
      <w:r w:rsidRPr="000B54BC"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 w:rsidRPr="000B54BC">
        <w:t xml:space="preserve">prijavio  tražbinu u iznosu od </w:t>
      </w:r>
      <w:r w:rsidRPr="000B54BC">
        <w:rPr>
          <w:rFonts w:eastAsia="Times New Roman"/>
          <w:lang w:eastAsia="hr-HR"/>
        </w:rPr>
        <w:t>510.968.705,11 kuna</w:t>
      </w:r>
      <w:r w:rsidRPr="000B54BC">
        <w:t xml:space="preserve">, a u prijedlogu za otvaranje predstečajnog postupka za navedenog vjerovnika navedena je tražbina u iznosu </w:t>
      </w:r>
      <w:r w:rsidRPr="000B54BC">
        <w:rPr>
          <w:rFonts w:eastAsia="Times New Roman"/>
          <w:lang w:eastAsia="hr-HR"/>
        </w:rPr>
        <w:t xml:space="preserve">4.249,00 </w:t>
      </w:r>
      <w:r w:rsidRPr="000B54BC">
        <w:t>kuna. Tražbina se</w:t>
      </w:r>
      <w:r w:rsidR="009B78B9">
        <w:t xml:space="preserve"> u cijelosti osporava </w:t>
      </w:r>
      <w:r w:rsidRPr="000B54BC">
        <w:t xml:space="preserve">u iznosu od </w:t>
      </w:r>
      <w:r w:rsidRPr="000B54BC">
        <w:rPr>
          <w:rFonts w:eastAsia="Times New Roman"/>
          <w:lang w:eastAsia="hr-HR"/>
        </w:rPr>
        <w:t>510.968.705,11</w:t>
      </w:r>
      <w:r w:rsidR="009B78B9">
        <w:t>kuna, jer se radi o tražbini vjerovnika Zagrebačke banke d.d. za Jugobanku d.d. Glavnu filijalu Split, čija tražbina je pravomoćno odbijena presudom Visokog trgovačkog suda RH broj Pž-8691/14.</w:t>
      </w:r>
      <w:r>
        <w:t xml:space="preserve"> </w:t>
      </w:r>
    </w:p>
    <w:p w:rsidRDefault="000B54BC" w:rsidP="000B54BC" w:rsidR="000B54BC">
      <w:r>
        <w:t xml:space="preserve">141. </w:t>
      </w:r>
      <w:r w:rsidRPr="00AF3CA0"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 w:rsidRPr="00AF3CA0">
        <w:t xml:space="preserve">prijavio  tražbinu u iznosu od </w:t>
      </w:r>
      <w:r w:rsidRPr="00AF3CA0">
        <w:rPr>
          <w:rFonts w:eastAsia="Times New Roman"/>
          <w:lang w:eastAsia="hr-HR"/>
        </w:rPr>
        <w:t>4.014,00 kuna</w:t>
      </w:r>
      <w:r w:rsidRPr="00AF3CA0">
        <w:t xml:space="preserve">, a u prijedlogu za otvaranje predstečajnog postupka za navedenog vjerovnika navedena je tražbina u iznosu </w:t>
      </w:r>
      <w:r w:rsidRPr="00AF3CA0">
        <w:rPr>
          <w:rFonts w:eastAsia="Times New Roman"/>
          <w:lang w:eastAsia="hr-HR"/>
        </w:rPr>
        <w:t xml:space="preserve">4.249,00 </w:t>
      </w:r>
      <w:r w:rsidRPr="00AF3CA0">
        <w:t xml:space="preserve">kuna. Tražbina se smatra utvrđenom u iznosu od </w:t>
      </w:r>
      <w:r w:rsidRPr="00AF3CA0">
        <w:rPr>
          <w:rFonts w:eastAsia="Times New Roman"/>
          <w:lang w:eastAsia="hr-HR"/>
        </w:rPr>
        <w:t xml:space="preserve">4.014,00 </w:t>
      </w:r>
      <w:r w:rsidR="009B78B9">
        <w:t xml:space="preserve">kuna, utvrđenje tražbine sadržano u iznosu od 4.997,58 kn. </w:t>
      </w:r>
      <w:r>
        <w:t xml:space="preserve"> </w:t>
      </w:r>
    </w:p>
    <w:p w:rsidRDefault="000B54BC" w:rsidP="000B54BC" w:rsidR="000B54BC">
      <w:r>
        <w:t xml:space="preserve">141. </w:t>
      </w:r>
      <w:r w:rsidRPr="00AF3CA0"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 w:rsidRPr="00AF3CA0">
        <w:t xml:space="preserve">prijavio  tražbinu u iznosu od </w:t>
      </w:r>
      <w:r w:rsidRPr="00AF3CA0">
        <w:rPr>
          <w:rFonts w:eastAsia="Times New Roman"/>
          <w:lang w:eastAsia="hr-HR"/>
        </w:rPr>
        <w:t>613,58 kuna</w:t>
      </w:r>
      <w:r w:rsidRPr="00AF3CA0">
        <w:t xml:space="preserve">, a u prijedlogu za otvaranje predstečajnog postupka za navedenog vjerovnika navedena je tražbina u iznosu </w:t>
      </w:r>
      <w:r w:rsidRPr="00AF3CA0">
        <w:rPr>
          <w:rFonts w:eastAsia="Times New Roman"/>
          <w:lang w:eastAsia="hr-HR"/>
        </w:rPr>
        <w:t xml:space="preserve">4.249,00 </w:t>
      </w:r>
      <w:r w:rsidRPr="00AF3CA0">
        <w:t xml:space="preserve">kuna. Tražbina se smatra utvrđenom u iznosu od  </w:t>
      </w:r>
      <w:r w:rsidRPr="00AF3CA0">
        <w:rPr>
          <w:rFonts w:eastAsia="Times New Roman"/>
          <w:lang w:eastAsia="hr-HR"/>
        </w:rPr>
        <w:t xml:space="preserve">613,58 </w:t>
      </w:r>
      <w:r w:rsidR="009B78B9">
        <w:t xml:space="preserve">kuna, utvrđenje tražbine sadržano u iznosu od 4.997,58 kn.  </w:t>
      </w:r>
    </w:p>
    <w:p w:rsidRDefault="00B20307" w:rsidP="008636B8" w:rsidR="008636B8">
      <w:r>
        <w:t>142.</w:t>
      </w:r>
      <w:r w:rsidR="008636B8">
        <w:t xml:space="preserve"> </w:t>
      </w:r>
      <w:r w:rsidR="008636B8" w:rsidRPr="008636B8">
        <w:rPr>
          <w:rFonts w:eastAsia="Times New Roman"/>
          <w:lang w:eastAsia="hr-HR"/>
        </w:rPr>
        <w:t xml:space="preserve">STJEPAN-HRVOJE ZARADIĆ vl, Obrt za prijevoz i usluge "EKOS", Trogir, Pantan 11,  OIB: 51558611239, PANTAN 11, 21220 TROGIR,  </w:t>
      </w:r>
      <w:r w:rsidR="008636B8" w:rsidRPr="008636B8">
        <w:t xml:space="preserve">nije prijavio  tražbinu, a u prijedlogu za otvaranje predstečajnog postupka za navedenog vjerovnika navedena je tražbina u iznosu </w:t>
      </w:r>
      <w:r w:rsidR="008636B8" w:rsidRPr="008636B8">
        <w:rPr>
          <w:rFonts w:eastAsia="Times New Roman"/>
          <w:lang w:eastAsia="hr-HR"/>
        </w:rPr>
        <w:t xml:space="preserve">15.850,00 </w:t>
      </w:r>
      <w:r w:rsidR="008636B8" w:rsidRPr="008636B8">
        <w:t>kuna. Tražbina s</w:t>
      </w:r>
      <w:r w:rsidR="009B78B9">
        <w:t>e smatra utvrđenom u iznosu od 15.850</w:t>
      </w:r>
      <w:r w:rsidR="008636B8" w:rsidRPr="008636B8">
        <w:rPr>
          <w:rFonts w:eastAsia="Times New Roman"/>
          <w:lang w:eastAsia="hr-HR"/>
        </w:rPr>
        <w:t xml:space="preserve">,00 </w:t>
      </w:r>
      <w:r w:rsidR="008636B8" w:rsidRPr="008636B8">
        <w:t>kuna.</w:t>
      </w:r>
    </w:p>
    <w:p w:rsidRDefault="008636B8" w:rsidP="008636B8" w:rsidR="008636B8">
      <w:r>
        <w:t xml:space="preserve">143. </w:t>
      </w:r>
      <w:r w:rsidRPr="00F93FFF">
        <w:rPr>
          <w:rFonts w:eastAsia="Times New Roman"/>
          <w:lang w:eastAsia="hr-HR"/>
        </w:rPr>
        <w:t xml:space="preserve">ZAVOD ZA ISTRAŽIVANJE I RAZVOJ SIGURNOSTI društvo s ograničenom odgovornošću za sigurnost na radu, zaštitu od požara i eksplozije, zaštitu i unapređenje čovjekove okoline te sigurnost u prometu, OIB:  05494093403, Ulica grada Vukovara 68, 10000 Zagreb,     </w:t>
      </w:r>
      <w:r w:rsidRPr="00F93FFF">
        <w:t xml:space="preserve">prijavio  tražbinu u iznosu od </w:t>
      </w:r>
      <w:r w:rsidR="00F93FFF" w:rsidRPr="00F93FFF">
        <w:rPr>
          <w:rFonts w:eastAsia="Times New Roman"/>
          <w:lang w:eastAsia="hr-HR"/>
        </w:rPr>
        <w:t xml:space="preserve">2.262,51 </w:t>
      </w:r>
      <w:r w:rsidRPr="00F93FFF">
        <w:rPr>
          <w:rFonts w:eastAsia="Times New Roman"/>
          <w:lang w:eastAsia="hr-HR"/>
        </w:rPr>
        <w:t>kuna</w:t>
      </w:r>
      <w:r w:rsidRPr="00F93FFF">
        <w:t xml:space="preserve">, a u prijedlogu za otvaranje predstečajnog postupka za navedenog vjerovnika navedena je tražbina u iznosu </w:t>
      </w:r>
      <w:r w:rsidR="00F93FFF" w:rsidRPr="00F93FFF">
        <w:rPr>
          <w:rFonts w:eastAsia="Times New Roman"/>
          <w:lang w:eastAsia="hr-HR"/>
        </w:rPr>
        <w:t xml:space="preserve">2.263,00 </w:t>
      </w:r>
      <w:r w:rsidRPr="00F93FFF">
        <w:t xml:space="preserve">kuna. Tražbina se smatra utvrđenom u iznosu od  </w:t>
      </w:r>
      <w:r w:rsidR="00F93FFF" w:rsidRPr="00F93FFF">
        <w:rPr>
          <w:rFonts w:eastAsia="Times New Roman"/>
          <w:lang w:eastAsia="hr-HR"/>
        </w:rPr>
        <w:t xml:space="preserve">2.262,51 </w:t>
      </w:r>
      <w:r w:rsidRPr="00F93FFF">
        <w:t>kuna.</w:t>
      </w:r>
    </w:p>
    <w:p w:rsidRDefault="00F93FFF" w:rsidP="00F93FFF" w:rsidR="00F93FFF">
      <w:r>
        <w:t xml:space="preserve">144. </w:t>
      </w:r>
      <w:r w:rsidRPr="00EF60C8">
        <w:rPr>
          <w:rFonts w:eastAsia="Times New Roman"/>
          <w:lang w:eastAsia="hr-HR"/>
        </w:rPr>
        <w:t xml:space="preserve">ZELENI SERVIS d.o.o. za savjetovanje,   OIB: 38550427311, </w:t>
      </w:r>
      <w:r w:rsidR="00EF60C8" w:rsidRPr="00EF60C8">
        <w:rPr>
          <w:rFonts w:eastAsia="Times New Roman"/>
          <w:lang w:eastAsia="hr-HR"/>
        </w:rPr>
        <w:t xml:space="preserve">Templarska 23, 21000 Split, </w:t>
      </w:r>
      <w:r w:rsidRPr="00EF60C8">
        <w:rPr>
          <w:rFonts w:eastAsia="Times New Roman"/>
          <w:lang w:eastAsia="hr-HR"/>
        </w:rPr>
        <w:t xml:space="preserve">  </w:t>
      </w:r>
      <w:r w:rsidRPr="00EF60C8">
        <w:t xml:space="preserve">nije prijavio  tražbinu, a u prijedlogu za otvaranje predstečajnog postupka za navedenog vjerovnika navedena je tražbina u iznosu </w:t>
      </w:r>
      <w:r w:rsidR="00EF60C8" w:rsidRPr="00EF60C8">
        <w:rPr>
          <w:rFonts w:eastAsia="Times New Roman"/>
          <w:lang w:eastAsia="hr-HR"/>
        </w:rPr>
        <w:t xml:space="preserve">4.344,00 </w:t>
      </w:r>
      <w:r w:rsidRPr="00EF60C8">
        <w:t>kuna. Tražbina s</w:t>
      </w:r>
      <w:r w:rsidR="009B78B9">
        <w:t>e smatra utvrđenom u iznosu od 4.344</w:t>
      </w:r>
      <w:r w:rsidRPr="00EF60C8">
        <w:rPr>
          <w:rFonts w:eastAsia="Times New Roman"/>
          <w:lang w:eastAsia="hr-HR"/>
        </w:rPr>
        <w:t xml:space="preserve">,00 </w:t>
      </w:r>
      <w:r w:rsidRPr="00EF60C8">
        <w:t>kuna.</w:t>
      </w:r>
    </w:p>
    <w:p w:rsidRDefault="00EF60C8" w:rsidP="00F93FFF" w:rsidR="00EF60C8" w:rsidRPr="00EF60C8">
      <w:r>
        <w:t xml:space="preserve">145. </w:t>
      </w:r>
      <w:r w:rsidRPr="00EF60C8">
        <w:rPr>
          <w:rFonts w:eastAsia="Times New Roman"/>
          <w:lang w:eastAsia="hr-HR"/>
        </w:rPr>
        <w:t xml:space="preserve">DEJAN ŽIVODER vl, EKO BLIC, industrijska čišćenja, Popovača, Moslavačka 35/a,  OIB: 98138500552, ULICA JAGLACA 5, 44317 POPOVAČA,   </w:t>
      </w:r>
      <w:r w:rsidRPr="00EF60C8">
        <w:t xml:space="preserve">nije prijavio  tražbinu, a u prijedlogu za otvaranje predstečajnog postupka za navedenog vjerovnika navedena je tražbina u iznosu </w:t>
      </w:r>
      <w:r w:rsidRPr="00EF60C8">
        <w:rPr>
          <w:rFonts w:eastAsia="Times New Roman"/>
          <w:lang w:eastAsia="hr-HR"/>
        </w:rPr>
        <w:t xml:space="preserve">17.728,00 </w:t>
      </w:r>
      <w:r w:rsidRPr="00EF60C8">
        <w:t>kuna. Tražbina se smatra utvrđenom u i</w:t>
      </w:r>
      <w:r w:rsidR="009B78B9">
        <w:t>znosu od 17.728</w:t>
      </w:r>
      <w:r w:rsidRPr="00EF60C8">
        <w:rPr>
          <w:rFonts w:eastAsia="Times New Roman"/>
          <w:lang w:eastAsia="hr-HR"/>
        </w:rPr>
        <w:t xml:space="preserve">,00 </w:t>
      </w:r>
      <w:r w:rsidRPr="00EF60C8">
        <w:t>kuna.</w:t>
      </w:r>
    </w:p>
    <w:p w:rsidRDefault="00CB76DB" w:rsidP="00CB76DB" w:rsidR="00CB76DB" w:rsidRPr="000D2CD8">
      <w:pPr>
        <w:pStyle w:val="Bezproreda"/>
        <w:rPr>
          <w:rFonts w:hAnsi="Times New Roman" w:ascii="Times New Roman"/>
          <w:sz w:val="24"/>
          <w:szCs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Više prijavljenih tražbina za ispitivanje nema.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Prisutni nemaju primjedbi na gore navedene prijave tražbina vjerovnika. </w:t>
      </w:r>
    </w:p>
    <w:p w:rsidRDefault="008C5F8F" w:rsidP="00CB76DB" w:rsidR="008C5F8F">
      <w:pPr>
        <w:pStyle w:val="Bezproreda"/>
        <w:ind w:firstLine="708"/>
        <w:rPr>
          <w:rFonts w:hAnsi="Times New Roman" w:ascii="Times New Roman"/>
          <w:sz w:val="24"/>
        </w:rPr>
      </w:pPr>
    </w:p>
    <w:p w:rsidRDefault="008C5F8F" w:rsidP="00CB76DB" w:rsidR="008C5F8F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Zamjenik punomoćnika vjerovnika Dušana Palade samo radi potpunosti podnesene prijave obavještava sud kako ne bi bilo sporno da se kod ovog vjerovnika radi o prioritetnoj tražbini, međutim u međuvremenu </w:t>
      </w:r>
      <w:r w:rsidR="00FE7392">
        <w:rPr>
          <w:rFonts w:hAnsi="Times New Roman" w:ascii="Times New Roman"/>
          <w:sz w:val="24"/>
        </w:rPr>
        <w:t xml:space="preserve">da </w:t>
      </w:r>
      <w:r>
        <w:rPr>
          <w:rFonts w:hAnsi="Times New Roman" w:ascii="Times New Roman"/>
          <w:sz w:val="24"/>
        </w:rPr>
        <w:t xml:space="preserve">je ova tražbina djelomično potvrđena presudom Županijskog suda u Rijeci od 16. </w:t>
      </w:r>
      <w:r w:rsidR="00FE7392">
        <w:rPr>
          <w:rFonts w:hAnsi="Times New Roman" w:ascii="Times New Roman"/>
          <w:sz w:val="24"/>
        </w:rPr>
        <w:t>s</w:t>
      </w:r>
      <w:bookmarkStart w:name="_GoBack" w:id="0"/>
      <w:bookmarkEnd w:id="0"/>
      <w:r>
        <w:rPr>
          <w:rFonts w:hAnsi="Times New Roman" w:ascii="Times New Roman"/>
          <w:sz w:val="24"/>
        </w:rPr>
        <w:t>vibnja 2019.g. pos. Br. Gžr-317/16.</w:t>
      </w:r>
    </w:p>
    <w:p w:rsidRDefault="00CB76DB" w:rsidP="00CB76DB" w:rsidR="00CB76DB">
      <w:r>
        <w:tab/>
      </w:r>
    </w:p>
    <w:p w:rsidRDefault="00CB76DB" w:rsidP="00CB76DB" w:rsidR="00CB76DB">
      <w:pPr>
        <w:ind w:firstLine="708"/>
      </w:pPr>
      <w:r>
        <w:t xml:space="preserve">Temeljem čl. 46 sud će sastaviti tablicu ispitanih tražbina, te za svaku pojedinu tražbinu unijeti u kojem iznosu je utvrđena, odnosno osporena, uz obveznu naznaku razloga osporavanja. </w:t>
      </w:r>
    </w:p>
    <w:p w:rsidRDefault="00CB76DB" w:rsidP="00CB76DB" w:rsidR="00CB76DB"/>
    <w:p w:rsidRDefault="00CB76DB" w:rsidP="00CB76DB" w:rsidR="00CB76DB">
      <w:pPr>
        <w:ind w:firstLine="708"/>
      </w:pPr>
      <w: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upitani izjavljuju kako nemaju pitanja i primjedbi.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Temeljem čl. 52 Stečajnog zakona sud će pozvati dužnika da dostavi izmijenjeni plan restrukturiranja koji će obuhvaćati sve utvrđene i osporene tražbine, u roku od 8 dana  nakon pravomoćnosti rješenja o utvrđenim i osporenim tražbinama.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 daljnjem tijeku postupka vjerovnici će biti obaviješteni putem e-oglasne ploče ovog suda.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8C5F8F" w:rsidP="00CB76DB" w:rsidR="00CB76DB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Dovršeno u 11,20 </w:t>
      </w:r>
      <w:r w:rsidR="00CB76DB">
        <w:rPr>
          <w:rFonts w:hAnsi="Times New Roman" w:ascii="Times New Roman"/>
          <w:sz w:val="24"/>
        </w:rPr>
        <w:t xml:space="preserve"> sati.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CB76DB" w:rsidP="00CB76DB" w:rsidR="00CB76D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>
      <w:pPr>
        <w:pStyle w:val="Bezproreda"/>
        <w:ind w:firstLine="708" w:left="566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vjerovnici</w:t>
      </w:r>
    </w:p>
    <w:p w:rsidRDefault="00CB76DB" w:rsidP="00CB76DB" w:rsidR="00CB76DB">
      <w:pPr>
        <w:pStyle w:val="Bezproreda"/>
        <w:rPr>
          <w:rFonts w:hAnsi="Times New Roman" w:ascii="Times New Roman"/>
          <w:sz w:val="24"/>
        </w:rPr>
      </w:pPr>
    </w:p>
    <w:p w:rsidRDefault="00CB76DB" w:rsidP="00CB76DB" w:rsidR="00CB76DB"/>
    <w:p w:rsidRDefault="00F93FFF" w:rsidP="008636B8" w:rsidR="00F93FFF" w:rsidRPr="00EF60C8"/>
    <w:p w:rsidRDefault="00B20307" w:rsidP="000B54BC" w:rsidR="00B20307" w:rsidRPr="00EF60C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FC7"/>
    <w:rsid w:val="000126DE"/>
    <w:rsid w:val="000362D9"/>
    <w:rsid w:val="00057AA1"/>
    <w:rsid w:val="00062983"/>
    <w:rsid w:val="0007563A"/>
    <w:rsid w:val="00091455"/>
    <w:rsid w:val="00094224"/>
    <w:rsid w:val="000A445E"/>
    <w:rsid w:val="000B0E58"/>
    <w:rsid w:val="000B54BC"/>
    <w:rsid w:val="000E5741"/>
    <w:rsid w:val="000F3584"/>
    <w:rsid w:val="000F413E"/>
    <w:rsid w:val="000F72DF"/>
    <w:rsid w:val="00127359"/>
    <w:rsid w:val="001318EF"/>
    <w:rsid w:val="00140252"/>
    <w:rsid w:val="00156B47"/>
    <w:rsid w:val="00162A84"/>
    <w:rsid w:val="00182751"/>
    <w:rsid w:val="001F2C9E"/>
    <w:rsid w:val="002003A4"/>
    <w:rsid w:val="00204FDC"/>
    <w:rsid w:val="00206204"/>
    <w:rsid w:val="00237E88"/>
    <w:rsid w:val="002823AA"/>
    <w:rsid w:val="0029158F"/>
    <w:rsid w:val="002B29EC"/>
    <w:rsid w:val="002C5439"/>
    <w:rsid w:val="002F6418"/>
    <w:rsid w:val="003128D8"/>
    <w:rsid w:val="0032246A"/>
    <w:rsid w:val="00357270"/>
    <w:rsid w:val="0039020B"/>
    <w:rsid w:val="00394620"/>
    <w:rsid w:val="003A06DA"/>
    <w:rsid w:val="003C0ED7"/>
    <w:rsid w:val="003D3C19"/>
    <w:rsid w:val="003E0CD7"/>
    <w:rsid w:val="004449C6"/>
    <w:rsid w:val="0044649A"/>
    <w:rsid w:val="004473AB"/>
    <w:rsid w:val="0047393D"/>
    <w:rsid w:val="004749F2"/>
    <w:rsid w:val="00481F9A"/>
    <w:rsid w:val="004E3234"/>
    <w:rsid w:val="0050662B"/>
    <w:rsid w:val="0050762A"/>
    <w:rsid w:val="005157EC"/>
    <w:rsid w:val="0052064D"/>
    <w:rsid w:val="005277D3"/>
    <w:rsid w:val="005541E1"/>
    <w:rsid w:val="0055674F"/>
    <w:rsid w:val="005C0179"/>
    <w:rsid w:val="005E461F"/>
    <w:rsid w:val="00626181"/>
    <w:rsid w:val="00645CDF"/>
    <w:rsid w:val="006603AF"/>
    <w:rsid w:val="006718FC"/>
    <w:rsid w:val="006C2F34"/>
    <w:rsid w:val="006E2984"/>
    <w:rsid w:val="00704001"/>
    <w:rsid w:val="00722A96"/>
    <w:rsid w:val="00740D12"/>
    <w:rsid w:val="00742010"/>
    <w:rsid w:val="0076208F"/>
    <w:rsid w:val="007A56B8"/>
    <w:rsid w:val="007B14C0"/>
    <w:rsid w:val="007C3A72"/>
    <w:rsid w:val="007C545F"/>
    <w:rsid w:val="007D5C23"/>
    <w:rsid w:val="007D6750"/>
    <w:rsid w:val="007F4A14"/>
    <w:rsid w:val="00807866"/>
    <w:rsid w:val="0081174B"/>
    <w:rsid w:val="008144FA"/>
    <w:rsid w:val="008156E6"/>
    <w:rsid w:val="008408CE"/>
    <w:rsid w:val="008636B8"/>
    <w:rsid w:val="0088275A"/>
    <w:rsid w:val="0088768F"/>
    <w:rsid w:val="00896132"/>
    <w:rsid w:val="00896471"/>
    <w:rsid w:val="008A27EB"/>
    <w:rsid w:val="008A4CDF"/>
    <w:rsid w:val="008A6CAF"/>
    <w:rsid w:val="008C19ED"/>
    <w:rsid w:val="008C359B"/>
    <w:rsid w:val="008C5F8F"/>
    <w:rsid w:val="008F4395"/>
    <w:rsid w:val="0090453D"/>
    <w:rsid w:val="00923131"/>
    <w:rsid w:val="0097486E"/>
    <w:rsid w:val="0097510C"/>
    <w:rsid w:val="009920C1"/>
    <w:rsid w:val="00993597"/>
    <w:rsid w:val="009B78B9"/>
    <w:rsid w:val="009D463E"/>
    <w:rsid w:val="009E0BA8"/>
    <w:rsid w:val="009E0ED7"/>
    <w:rsid w:val="009E1AC4"/>
    <w:rsid w:val="009F5ED0"/>
    <w:rsid w:val="00A46D3D"/>
    <w:rsid w:val="00A53465"/>
    <w:rsid w:val="00A735F0"/>
    <w:rsid w:val="00A80831"/>
    <w:rsid w:val="00A86B6A"/>
    <w:rsid w:val="00A87FC7"/>
    <w:rsid w:val="00AA0FE3"/>
    <w:rsid w:val="00AB2627"/>
    <w:rsid w:val="00AC7D46"/>
    <w:rsid w:val="00AD1F13"/>
    <w:rsid w:val="00AE3CD2"/>
    <w:rsid w:val="00AF3CA0"/>
    <w:rsid w:val="00B20307"/>
    <w:rsid w:val="00B2036D"/>
    <w:rsid w:val="00BD4A76"/>
    <w:rsid w:val="00C05C1D"/>
    <w:rsid w:val="00C10ADB"/>
    <w:rsid w:val="00C27BF8"/>
    <w:rsid w:val="00C65040"/>
    <w:rsid w:val="00C65EF4"/>
    <w:rsid w:val="00C77321"/>
    <w:rsid w:val="00C829B5"/>
    <w:rsid w:val="00CA79AF"/>
    <w:rsid w:val="00CB1E00"/>
    <w:rsid w:val="00CB3666"/>
    <w:rsid w:val="00CB4594"/>
    <w:rsid w:val="00CB76DB"/>
    <w:rsid w:val="00CD6C1E"/>
    <w:rsid w:val="00D06D3B"/>
    <w:rsid w:val="00D251C2"/>
    <w:rsid w:val="00D30102"/>
    <w:rsid w:val="00D6110C"/>
    <w:rsid w:val="00D75CD8"/>
    <w:rsid w:val="00DB0216"/>
    <w:rsid w:val="00DB7B09"/>
    <w:rsid w:val="00DC6227"/>
    <w:rsid w:val="00E31E6A"/>
    <w:rsid w:val="00E64F1E"/>
    <w:rsid w:val="00E651A5"/>
    <w:rsid w:val="00E92072"/>
    <w:rsid w:val="00E95D26"/>
    <w:rsid w:val="00EC7304"/>
    <w:rsid w:val="00EE050A"/>
    <w:rsid w:val="00EE1F80"/>
    <w:rsid w:val="00EF057A"/>
    <w:rsid w:val="00EF1B1A"/>
    <w:rsid w:val="00EF32BE"/>
    <w:rsid w:val="00EF4A3B"/>
    <w:rsid w:val="00EF60C8"/>
    <w:rsid w:val="00F232AD"/>
    <w:rsid w:val="00F3253D"/>
    <w:rsid w:val="00F36F0D"/>
    <w:rsid w:val="00F401FD"/>
    <w:rsid w:val="00F5039E"/>
    <w:rsid w:val="00F5154F"/>
    <w:rsid w:val="00F53219"/>
    <w:rsid w:val="00F93FFF"/>
    <w:rsid w:val="00F95628"/>
    <w:rsid w:val="00F97234"/>
    <w:rsid w:val="00FA18D6"/>
    <w:rsid w:val="00FE7392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FC7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true" w:styleId="Default" w:type="paragraph">
    <w:name w:val="Default"/>
    <w:rsid w:val="00A87FC7"/>
    <w:pPr>
      <w:autoSpaceDE w:val="false"/>
      <w:autoSpaceDN w:val="false"/>
      <w:adjustRightInd w:val="false"/>
    </w:pPr>
    <w:rPr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F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5F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4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FC7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Default" w:type="paragraph">
    <w:name w:val="Default"/>
    <w:rsid w:val="00A87FC7"/>
    <w:pPr>
      <w:autoSpaceDE w:val="0"/>
      <w:autoSpaceDN w:val="0"/>
      <w:adjustRightInd w:val="0"/>
    </w:pPr>
    <w:rPr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5F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5F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4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4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7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9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5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9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7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19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55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76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38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053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78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3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9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6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20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122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94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82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92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91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65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35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333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17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02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2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9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9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04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858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421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1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7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174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2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47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0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1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299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5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36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49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9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67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0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6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8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34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638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85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415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94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153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76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7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633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1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1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52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27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74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64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58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6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0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49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74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18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7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9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36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59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3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00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30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83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0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3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49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0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00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55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96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023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80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7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628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00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15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9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7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20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4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41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04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07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09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2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16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96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74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37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53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0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02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848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987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198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96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01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9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340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22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97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3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002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6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27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33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8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330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57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10. srpnja 2019.</izvorni_sadrzaj>
    <derivirana_varijabla naziv="DomainObject.StvarniPocetakDatum_1">10. srpnja 2019.</derivirana_varijabla>
  </DomainObject.StvarniPocetakDatum>
  <DomainObject.StvarniZavrsetakDatum>
    <izvorni_sadrzaj>10. srpnja 2019.</izvorni_sadrzaj>
    <derivirana_varijabla naziv="DomainObject.StvarniZavrsetakDatum_1">10. srpnja 2019.</derivirana_varijabla>
  </DomainObject.StvarniZavrsetakDatum>
  <DomainObject.PlaniraniZavrsetakDatum>
    <izvorni_sadrzaj>10. srpnja 2019.</izvorni_sadrzaj>
    <derivirana_varijabla naziv="DomainObject.PlaniraniZavrsetakDatum_1">10. srpnja 2019.</derivirana_varijabla>
  </DomainObject.PlaniraniZavrsetakDatum>
  <DomainObject.PlaniraniPocetakDatum>
    <izvorni_sadrzaj>10. srpnja 2019.</izvorni_sadrzaj>
    <derivirana_varijabla naziv="DomainObject.PlaniraniPocetakDatum_1">10. srpnja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18</izvorni_sadrzaj>
    <derivirana_varijabla naziv="DomainObject.Zapisnik.BrojStranica_1">18</derivirana_varijabla>
  </DomainObject.Zapisnik.BrojStranica>
  <DomainObject.Zapisnik.DatumKreiranja>
    <izvorni_sadrzaj>10. srpnja 2019.</izvorni_sadrzaj>
    <derivirana_varijabla naziv="DomainObject.Zapisnik.DatumKreiranja_1">10.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St-115/2019-19</izvorni_sadrzaj>
    <derivirana_varijabla naziv="DomainObject.Zapisnik.Oznaka_1">St-115/2019-19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BRODOTROGIR d.d.; Danko Končar</izvorni_sadrzaj>
    <derivirana_varijabla naziv="DomainObject.Predmet.StrankaFormated_1">  BRODOTROGIR d.d.; Danko Končar</derivirana_varijabla>
  </DomainObject.Predmet.StrankaFormated>
  <DomainObject.Predmet.StrankaFormatedOIB>
    <izvorni_sadrzaj>  BRODOTROGIR d.d., OIB 02610134628; Danko Končar, OIB 45218977194</izvorni_sadrzaj>
    <derivirana_varijabla naziv="DomainObject.Predmet.StrankaFormatedOIB_1">  BRODOTROGIR d.d., OIB 02610134628; Danko Končar, OIB 45218977194</derivirana_varijabla>
  </DomainObject.Predmet.StrankaFormatedOIB>
  <DomainObject.Predmet.StrankaFormatedWithAdress>
    <izvorni_sadrzaj> BRODOTROGIR d.d., Put brodograditelja 16, 21220 Trogir; Danko Končar, Triq Is-Sienja 6, Attard</izvorni_sadrzaj>
    <derivirana_varijabla naziv="DomainObject.Predmet.StrankaFormatedWithAdress_1"> BRODOTROGIR d.d., Put brodograditelja 16, 21220 Trogir; Danko Končar, Triq Is-Sienja 6, Attard</derivirana_varijabla>
  </DomainObject.Predmet.StrankaFormatedWithAdress>
  <DomainObject.Predmet.StrankaFormatedWithAdressOIB>
    <izvorni_sadrzaj> BRODOTROGIR d.d., OIB 02610134628, Put brodograditelja 16, 21220 Trogir; Danko Končar, OIB 45218977194, Triq Is-Sienja 6, Attard</izvorni_sadrzaj>
    <derivirana_varijabla naziv="DomainObject.Predmet.StrankaFormatedWithAdressOIB_1"> BRODOTROGIR d.d., OIB 02610134628, Put brodograditelja 16, 21220 Trogir; Danko Končar, OIB 45218977194, Triq Is-Sienja 6, Attard</derivirana_varijabla>
  </DomainObject.Predmet.StrankaFormatedWithAdressOIB>
  <DomainObject.Predmet.StrankaWithAdress>
    <izvorni_sadrzaj>BRODOTROGIR d.d. Put brodograditelja 16,21220 Trogir,Danko Končar Triq Is-Sienja 6,Attard</izvorni_sadrzaj>
    <derivirana_varijabla naziv="DomainObject.Predmet.StrankaWithAdress_1">BRODOTROGIR d.d. Put brodograditelja 16,21220 Trogir,Danko Končar Triq Is-Sienja 6,Attard</derivirana_varijabla>
  </DomainObject.Predmet.StrankaWithAdress>
  <DomainObject.Predmet.StrankaWithAdressOIB>
    <izvorni_sadrzaj>BRODOTROGIR d.d., OIB 02610134628, Put brodograditelja 16,21220 Trogir,Danko Končar, OIB 45218977194, Triq Is-Sienja 6,Attard</izvorni_sadrzaj>
    <derivirana_varijabla naziv="DomainObject.Predmet.StrankaWithAdressOIB_1">BRODOTROGIR d.d., OIB 02610134628, Put brodograditelja 16,21220 Trogir,Danko Končar, OIB 45218977194, Triq Is-Sienja 6,Attard</derivirana_varijabla>
  </DomainObject.Predmet.StrankaWithAdressOIB>
  <DomainObject.Predmet.StrankaNazivFormated>
    <izvorni_sadrzaj>BRODOTROGIR d.d.,Danko Končar</izvorni_sadrzaj>
    <derivirana_varijabla naziv="DomainObject.Predmet.StrankaNazivFormated_1">BRODOTROGIR d.d.,Danko Končar</derivirana_varijabla>
  </DomainObject.Predmet.StrankaNazivFormated>
  <DomainObject.Predmet.StrankaNazivFormatedOIB>
    <izvorni_sadrzaj>BRODOTROGIR d.d., OIB 02610134628,Danko Končar, OIB 45218977194</izvorni_sadrzaj>
    <derivirana_varijabla naziv="DomainObject.Predmet.StrankaNazivFormatedOIB_1">BRODOTROGIR d.d., OIB 02610134628,Danko Končar, OIB 45218977194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BRODOTROGIR d.d.</item>
      <item>Danko Končar</item>
    </izvorni_sadrzaj>
    <derivirana_varijabla naziv="DomainObject.Predmet.StrankaListFormated_1">
      <item>BRODOTROGIR d.d.</item>
      <item>Danko Končar</item>
    </derivirana_varijabla>
  </DomainObject.Predmet.StrankaListFormated>
  <DomainObject.Predmet.StrankaListFormatedOIB>
    <izvorni_sadrzaj>
      <item>BRODOTROGIR d.d., OIB 02610134628</item>
      <item>Danko Končar, OIB 45218977194</item>
    </izvorni_sadrzaj>
    <derivirana_varijabla naziv="DomainObject.Predmet.StrankaListFormatedOIB_1">
      <item>BRODOTROGIR d.d., OIB 02610134628</item>
      <item>Danko Končar, OIB 45218977194</item>
    </derivirana_varijabla>
  </DomainObject.Predmet.StrankaListFormatedOIB>
  <DomainObject.Predmet.StrankaListFormatedWithAdress>
    <izvorni_sadrzaj>
      <item>BRODOTROGIR d.d., Put brodograditelja 16, 21220 Trogir</item>
      <item>Danko Končar, Triq Is-Sienja 6, Attard</item>
    </izvorni_sadrzaj>
    <derivirana_varijabla naziv="DomainObject.Predmet.StrankaListFormatedWithAdress_1">
      <item>BRODOTROGIR d.d., Put brodograditelja 16, 21220 Trogir</item>
      <item>Danko Končar, Triq Is-Sienja 6, Attard</item>
    </derivirana_varijabla>
  </DomainObject.Predmet.StrankaListFormatedWithAdress>
  <DomainObject.Predmet.StrankaListFormatedWithAdressOIB>
    <izvorni_sadrzaj>
      <item>BRODOTROGIR d.d., OIB 02610134628, Put brodograditelja 16, 21220 Trogir</item>
      <item>Danko Končar, OIB 45218977194, Triq Is-Sienja 6, Attard</item>
    </izvorni_sadrzaj>
    <derivirana_varijabla naziv="DomainObject.Predmet.StrankaListFormatedWithAdressOIB_1">
      <item>BRODOTROGIR d.d., OIB 02610134628, Put brodograditelja 16, 21220 Trogir</item>
      <item>Danko Končar, OIB 45218977194, Triq Is-Sienja 6, Attard</item>
    </derivirana_varijabla>
  </DomainObject.Predmet.StrankaListFormatedWithAdressOIB>
  <DomainObject.Predmet.StrankaListNazivFormated>
    <izvorni_sadrzaj>
      <item>BRODOTROGIR d.d.</item>
      <item>Danko Končar</item>
    </izvorni_sadrzaj>
    <derivirana_varijabla naziv="DomainObject.Predmet.StrankaListNazivFormated_1">
      <item>BRODOTROGIR d.d.</item>
      <item>Danko Končar</item>
    </derivirana_varijabla>
  </DomainObject.Predmet.StrankaListNazivFormated>
  <DomainObject.Predmet.StrankaListNazivFormatedOIB>
    <izvorni_sadrzaj>
      <item>BRODOTROGIR d.d., OIB 02610134628</item>
      <item>Danko Končar, OIB 45218977194</item>
    </izvorni_sadrzaj>
    <derivirana_varijabla naziv="DomainObject.Predmet.StrankaListNazivFormatedOIB_1">
      <item>BRODOTROGIR d.d., OIB 02610134628</item>
      <item>Danko Končar, OIB 45218977194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KEMIS-TERMOCLEAN d.o.o. za industrijska čišćenja i gospodarenja otpadom</item>
      <item>Davorin Grgić</item>
    </izvorni_sadrzaj>
    <derivirana_varijabla naziv="DomainObject.Predmet.OstaliListFormated_1">
      <item>KEMIS-TERMOCLEAN d.o.o. za industrijska čišćenja i gospodarenja otpadom</item>
      <item>Davorin Grgić</item>
    </derivirana_varijabla>
  </DomainObject.Predmet.OstaliListFormated>
  <DomainObject.Predmet.OstaliListFormatedOIB>
    <izvorni_sadrzaj>
      <item>KEMIS-TERMOCLEAN d.o.o. za industrijska čišćenja i gospodarenja otpadom, OIB 47719259482</item>
      <item>Davorin Grgić, OIB 62407135892</item>
    </izvorni_sadrzaj>
    <derivirana_varijabla naziv="DomainObject.Predmet.OstaliListFormatedOIB_1">
      <item>KEMIS-TERMOCLEAN d.o.o. za industrijska čišćenja i gospodarenja otpadom, OIB 47719259482</item>
      <item>Davorin Grgić, OIB 62407135892</item>
    </derivirana_varijabla>
  </DomainObject.Predmet.OstaliListFormatedOIB>
  <DomainObject.Predmet.OstaliListFormatedWithAdress>
    <izvorni_sadrzaj>
      <item>KEMIS-TERMOCLEAN d.o.o. za industrijska čišćenja i gospodarenja otpadom, Slavonska avenija 26/4, 10000 Zagreb</item>
      <item>Davorin Grgić, Haulikova 1, 10000 Zagreb</item>
    </izvorni_sadrzaj>
    <derivirana_varijabla naziv="DomainObject.Predmet.OstaliListFormatedWithAdress_1">
      <item>KEMIS-TERMOCLEAN d.o.o. za industrijska čišćenja i gospodarenja otpadom, Slavonska avenija 26/4, 10000 Zagreb</item>
      <item>Davorin Grgić, Haulikova 1, 10000 Zagreb</item>
    </derivirana_varijabla>
  </DomainObject.Predmet.OstaliListFormatedWithAdress>
  <DomainObject.Predmet.OstaliListFormatedWithAdressOIB>
    <izvorni_sadrzaj>
      <item>KEMIS-TERMOCLEAN d.o.o. za industrijska čišćenja i gospodarenja otpadom, OIB 47719259482, Slavonska avenija 26/4, 10000 Zagreb</item>
      <item>Davorin Grgić, OIB 62407135892, Haulikova 1, 10000 Zagreb</item>
    </izvorni_sadrzaj>
    <derivirana_varijabla naziv="DomainObject.Predmet.OstaliListFormatedWithAdressOIB_1">
      <item>KEMIS-TERMOCLEAN d.o.o. za industrijska čišćenja i gospodarenja otpadom, OIB 47719259482, Slavonska avenija 26/4, 10000 Zagreb</item>
      <item>Davorin Grgić, OIB 62407135892, Haulikova 1, 10000 Zagreb</item>
    </derivirana_varijabla>
  </DomainObject.Predmet.OstaliListFormatedWithAdressOIB>
  <DomainObject.Predmet.OstaliListNazivFormated>
    <izvorni_sadrzaj>
      <item>KEMIS-TERMOCLEAN d.o.o. za industrijska čišćenja i gospodarenja otpadom</item>
      <item>Davorin Grgić</item>
    </izvorni_sadrzaj>
    <derivirana_varijabla naziv="DomainObject.Predmet.OstaliListNazivFormated_1">
      <item>KEMIS-TERMOCLEAN d.o.o. za industrijska čišćenja i gospodarenja otpadom</item>
      <item>Davorin Grgić</item>
    </derivirana_varijabla>
  </DomainObject.Predmet.OstaliListNazivFormated>
  <DomainObject.Predmet.OstaliListNazivFormatedOIB>
    <izvorni_sadrzaj>
      <item>KEMIS-TERMOCLEAN d.o.o. za industrijska čišćenja i gospodarenja otpadom, OIB 47719259482</item>
      <item>Davorin Grgić, OIB 62407135892</item>
    </izvorni_sadrzaj>
    <derivirana_varijabla naziv="DomainObject.Predmet.OstaliListNazivFormatedOIB_1">
      <item>KEMIS-TERMOCLEAN d.o.o. za industrijska čišćenja i gospodarenja otpadom, OIB 47719259482</item>
      <item>Davorin Grgić, OIB 62407135892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St-115/2019-19</izvorni_sadrzaj>
    <derivirana_varijabla naziv="DomainObject.PoslovniBrojDokumenta_1">St-115/2019-19</derivirana_varijabla>
  </DomainObject.PoslovniBrojDokumenta>
  <DomainObject.Predmet.StrankaIDrugi>
    <izvorni_sadrzaj>BRODOTROGIR d.d. i dr.</izvorni_sadrzaj>
    <derivirana_varijabla naziv="DomainObject.Predmet.StrankaIDrugi_1">BRODOTROGIR d.d.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BRODOTROGIR d.d., OIB 02610134628, Put brodograditelja 16, 21220 Trogir i dr.</izvorni_sadrzaj>
    <derivirana_varijabla naziv="DomainObject.Predmet.StrankaIDrugiAdressOIB_1">BRODOTROGIR d.d., OIB 02610134628, Put brodograditelja 16, 21220 Trogir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BRODOTROGIR d.d.</item>
      <item>Danko Končar</item>
      <item>KEMIS-TERMOCLEAN d.o.o. za industrijska čišćenja i gospodarenja otpadom</item>
      <item>Davorin Grgić</item>
    </izvorni_sadrzaj>
    <derivirana_varijabla naziv="DomainObject.Predmet.SudioniciListNaziv_1">
      <item>BRODOTROGIR d.d.</item>
      <item>Danko Končar</item>
      <item>KEMIS-TERMOCLEAN d.o.o. za industrijska čišćenja i gospodarenja otpadom</item>
      <item>Davorin Grgić</item>
    </derivirana_varijabla>
  </DomainObject.Predmet.SudioniciListNaziv>
  <DomainObject.Predmet.SudioniciListAdressOIB>
    <izvorni_sadrzaj>
      <item>BRODOTROGIR d.d., OIB 02610134628, Put brodograditelja 16,21220 Trogir</item>
      <item>Danko Končar, OIB 45218977194, Triq Is-Sienja 6,Attard</item>
      <item>KEMIS-TERMOCLEAN d.o.o. za industrijska čišćenja i gospodarenja otpadom, OIB 47719259482, Slavonska avenija 26/4,10000 Zagreb</item>
      <item>Davorin Grgić, OIB 62407135892, Haulikova 1,10000 Zagreb</item>
    </izvorni_sadrzaj>
    <derivirana_varijabla naziv="DomainObject.Predmet.SudioniciListAdressOIB_1">
      <item>BRODOTROGIR d.d., OIB 02610134628, Put brodograditelja 16,21220 Trogir</item>
      <item>Danko Končar, OIB 45218977194, Triq Is-Sienja 6,Attard</item>
      <item>KEMIS-TERMOCLEAN d.o.o. za industrijska čišćenja i gospodarenja otpadom, OIB 47719259482, Slavonska avenija 26/4,10000 Zagreb</item>
      <item>Davorin Grgić, OIB 62407135892, Haulikova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02610134628</item>
      <item>, OIB 45218977194</item>
      <item>, OIB 47719259482</item>
      <item>, OIB 62407135892</item>
    </izvorni_sadrzaj>
    <derivirana_varijabla naziv="DomainObject.Predmet.SudioniciListNazivOIB_1">
      <item>, OIB 02610134628</item>
      <item>, OIB 45218977194</item>
      <item>, OIB 47719259482</item>
      <item>, OIB 62407135892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B7180-1B7E-47F3-9F8F-6A3FAE252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18</properties:Pages>
  <properties:Words>8665</properties:Words>
  <properties:Characters>51169</properties:Characters>
  <properties:Lines>856</properties:Lines>
  <properties:Paragraphs>210</properties:Paragraphs>
  <properties:TotalTime>526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2019-07-05T06:09:00Z</dcterms:created>
  <dc:creator>Velimir Vuković</dc:creator>
  <cp:lastModifiedBy>Velimir Vuković</cp:lastModifiedBy>
  <cp:lastPrinted>2019-07-10T09:29:00Z</cp:lastPrinted>
  <dcterms:modified xmlns:xsi="http://www.w3.org/2001/XMLSchema-instance" xsi:type="dcterms:W3CDTF">2019-07-10T09:52:00Z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St-115/2019-19 / Zapisnik - Ročište radi ispitivanja tražbina (ST-115-19_ZAPISNIK_.docx)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18</vt:i4>
  </prop:property>
</prop:Properties>
</file>