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6089" w14:paraId="77d608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7656B">
        <w:t>121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27656B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E5A5A">
        <w:t>17</w:t>
      </w:r>
      <w:r w:rsidR="000E039A">
        <w:t xml:space="preserve">. </w:t>
      </w:r>
      <w:r w:rsidR="003E5A5A">
        <w:t>travnja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7656B">
        <w:rPr>
          <w:lang w:eastAsia="en-US"/>
        </w:rPr>
        <w:t xml:space="preserve">BIRKIĆ UGOSTITELJSTVO </w:t>
      </w:r>
      <w:r w:rsidR="0027656B" w:rsidRPr="00E7460D">
        <w:rPr>
          <w:lang w:eastAsia="en-US"/>
        </w:rPr>
        <w:t xml:space="preserve"> </w:t>
      </w:r>
      <w:r w:rsidR="0027656B">
        <w:rPr>
          <w:lang w:eastAsia="en-US"/>
        </w:rPr>
        <w:t>j.</w:t>
      </w:r>
      <w:r w:rsidR="0027656B" w:rsidRPr="00E7460D">
        <w:rPr>
          <w:lang w:eastAsia="en-US"/>
        </w:rPr>
        <w:t xml:space="preserve">d.o.o., </w:t>
      </w:r>
      <w:proofErr w:type="spellStart"/>
      <w:r w:rsidR="0027656B">
        <w:rPr>
          <w:lang w:eastAsia="en-US"/>
        </w:rPr>
        <w:t>Medviđa</w:t>
      </w:r>
      <w:proofErr w:type="spellEnd"/>
      <w:r w:rsidR="0027656B" w:rsidRPr="00E7460D">
        <w:rPr>
          <w:lang w:eastAsia="en-US"/>
        </w:rPr>
        <w:t xml:space="preserve">, </w:t>
      </w:r>
      <w:proofErr w:type="spellStart"/>
      <w:r w:rsidR="0027656B">
        <w:rPr>
          <w:lang w:eastAsia="en-US"/>
        </w:rPr>
        <w:t>Medviđa</w:t>
      </w:r>
      <w:proofErr w:type="spellEnd"/>
      <w:r w:rsidR="0027656B">
        <w:rPr>
          <w:lang w:eastAsia="en-US"/>
        </w:rPr>
        <w:t xml:space="preserve"> 112</w:t>
      </w:r>
      <w:r w:rsidR="0027656B" w:rsidRPr="00E7460D">
        <w:rPr>
          <w:lang w:eastAsia="en-US"/>
        </w:rPr>
        <w:t xml:space="preserve">, OIB: </w:t>
      </w:r>
      <w:r w:rsidR="0027656B">
        <w:rPr>
          <w:lang w:eastAsia="en-US"/>
        </w:rPr>
        <w:t>52693759613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23743" w:rsidP="006525A1" w:rsidR="006525A1" w:rsidRPr="00816C78">
      <w:pPr>
        <w:jc w:val="both"/>
      </w:pPr>
      <w:r>
        <w:t>Početak u 11</w:t>
      </w:r>
      <w:r w:rsidR="00076762">
        <w:t>,</w:t>
      </w:r>
      <w:r w:rsidR="005552EA">
        <w:t>55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</w:t>
      </w:r>
      <w:r w:rsidR="005552EA">
        <w:t>nitko, dostava uredna</w:t>
      </w:r>
    </w:p>
    <w:p w:rsidRDefault="00A92DC4" w:rsidP="0028629F" w:rsidR="00A92DC4">
      <w:pPr>
        <w:jc w:val="both"/>
      </w:pP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5552EA" w:rsidR="0028629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5552EA">
        <w:t xml:space="preserve">utvrđuje da nema uvjeta za održavanje današnjeg </w:t>
      </w:r>
      <w:proofErr w:type="spellStart"/>
      <w:r w:rsidR="005552EA">
        <w:t>ročiša</w:t>
      </w:r>
      <w:proofErr w:type="spellEnd"/>
      <w:r w:rsidR="005552EA">
        <w:t>.</w:t>
      </w:r>
    </w:p>
    <w:p w:rsidRDefault="005552EA" w:rsidP="005552EA" w:rsidR="005552EA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5552EA">
        <w:t>11,56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2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7656B">
      <w:t>121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27656B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23743"/>
    <w:rsid w:val="00232271"/>
    <w:rsid w:val="00232806"/>
    <w:rsid w:val="00232BED"/>
    <w:rsid w:val="00242C9A"/>
    <w:rsid w:val="00246714"/>
    <w:rsid w:val="00253BEE"/>
    <w:rsid w:val="002560C0"/>
    <w:rsid w:val="002561F2"/>
    <w:rsid w:val="00260908"/>
    <w:rsid w:val="0027656B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52EA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6FED"/>
    <w:rsid w:val="009E7531"/>
    <w:rsid w:val="009E755B"/>
    <w:rsid w:val="009F1B28"/>
    <w:rsid w:val="009F541D"/>
    <w:rsid w:val="00A03F94"/>
    <w:rsid w:val="00A10A65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92D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87A2E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7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87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11:50</izvorni_sadrzaj>
    <derivirana_varijabla naziv="DomainObject.StvarniPocetakVrijeme_1">11:50</derivirana_varijabla>
  </DomainObject.StvarniPocetakVrijeme>
  <DomainObject.StvarniZavrsetakVrijeme>
    <izvorni_sadrzaj>11:56</izvorni_sadrzaj>
    <derivirana_varijabla naziv="DomainObject.StvarniZavrsetakVrijeme_1">11:56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11:50</izvorni_sadrzaj>
    <derivirana_varijabla naziv="DomainObject.PlaniraniPocetakVrijeme_1">11:50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St-121/2019-4</izvorni_sadrzaj>
    <derivirana_varijabla naziv="DomainObject.Zapisnik.Oznaka_1">St-121/2019-4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St-121/2019</izvorni_sadrzaj>
    <derivirana_varijabla naziv="DomainObject.Predmet.OznakaBroj_1">St-121/2019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BIRKIĆ UGOSTITELJSTVO j.d.o.o. za trgovinu i ugostiteljstvo</izvorni_sadrzaj>
    <derivirana_varijabla naziv="DomainObject.Predmet.ProtustrankaFormated_1">  BIRKIĆ UGOSTITELJSTVO j.d.o.o. za trgovinu i ugostiteljstvo</derivirana_varijabla>
  </DomainObject.Predmet.ProtustrankaFormated>
  <DomainObject.Predmet.ProtustrankaFormatedOIB>
    <izvorni_sadrzaj>  BIRKIĆ UGOSTITELJSTVO j.d.o.o. za trgovinu i ugostiteljstvo, OIB 52693759613</izvorni_sadrzaj>
    <derivirana_varijabla naziv="DomainObject.Predmet.ProtustrankaFormatedOIB_1">  BIRKIĆ UGOSTITELJSTVO j.d.o.o. za trgovinu i ugostiteljstvo, OIB 52693759613</derivirana_varijabla>
  </DomainObject.Predmet.ProtustrankaFormatedOIB>
  <DomainObject.Predmet.ProtustrankaFormatedWithAdress>
    <izvorni_sadrzaj> BIRKIĆ UGOSTITELJSTVO j.d.o.o. za trgovinu i ugostiteljstvo, Medviđa 112, 23420 Medviđa</izvorni_sadrzaj>
    <derivirana_varijabla naziv="DomainObject.Predmet.ProtustrankaFormatedWithAdress_1"> BIRKIĆ UGOSTITELJSTVO j.d.o.o. za trgovinu i ugostiteljstvo, Medviđa 112, 23420 Medviđa</derivirana_varijabla>
  </DomainObject.Predmet.ProtustrankaFormatedWithAdress>
  <DomainObject.Predmet.ProtustrankaFormatedWithAdressOIB>
    <izvorni_sadrzaj> BIRKIĆ UGOSTITELJSTVO j.d.o.o. za trgovinu i ugostiteljstvo, OIB 52693759613, Medviđa 112, 23420 Medviđa</izvorni_sadrzaj>
    <derivirana_varijabla naziv="DomainObject.Predmet.ProtustrankaFormatedWithAdressOIB_1"> BIRKIĆ UGOSTITELJSTVO j.d.o.o. za trgovinu i ugostiteljstvo, OIB 52693759613, Medviđa 112, 23420 Medviđa</derivirana_varijabla>
  </DomainObject.Predmet.ProtustrankaFormatedWithAdressOIB>
  <DomainObject.Predmet.ProtustrankaWithAdress>
    <izvorni_sadrzaj>BIRKIĆ UGOSTITELJSTVO j.d.o.o. za trgovinu i ugostiteljstvo Medviđa 112, 23420 Medviđa</izvorni_sadrzaj>
    <derivirana_varijabla naziv="DomainObject.Predmet.ProtustrankaWithAdress_1">BIRKIĆ UGOSTITELJSTVO j.d.o.o. za trgovinu i ugostiteljstvo Medviđa 112, 23420 Medviđa</derivirana_varijabla>
  </DomainObject.Predmet.ProtustrankaWithAdress>
  <DomainObject.Predmet.ProtustrankaWithAdressOIB>
    <izvorni_sadrzaj>BIRKIĆ UGOSTITELJSTVO j.d.o.o. za trgovinu i ugostiteljstvo, OIB 52693759613, Medviđa 112, 23420 Medviđa</izvorni_sadrzaj>
    <derivirana_varijabla naziv="DomainObject.Predmet.ProtustrankaWithAdressOIB_1">BIRKIĆ UGOSTITELJSTVO j.d.o.o. za trgovinu i ugostiteljstvo, OIB 52693759613, Medviđa 112, 23420 Medviđa</derivirana_varijabla>
  </DomainObject.Predmet.ProtustrankaWithAdressOIB>
  <DomainObject.Predmet.ProtustrankaNazivFormated>
    <izvorni_sadrzaj>BIRKIĆ UGOSTITELJSTVO j.d.o.o. za trgovinu i ugostiteljstvo</izvorni_sadrzaj>
    <derivirana_varijabla naziv="DomainObject.Predmet.ProtustrankaNazivFormated_1">BIRKIĆ UGOSTITELJSTVO j.d.o.o. za trgovinu i ugostiteljstvo</derivirana_varijabla>
  </DomainObject.Predmet.ProtustrankaNazivFormated>
  <DomainObject.Predmet.ProtustrankaNazivFormatedOIB>
    <izvorni_sadrzaj>BIRKIĆ UGOSTITELJSTVO j.d.o.o. za trgovinu i ugostiteljstvo, OIB 52693759613</izvorni_sadrzaj>
    <derivirana_varijabla naziv="DomainObject.Predmet.ProtustrankaNazivFormatedOIB_1">BIRKIĆ UGOSTITELJSTVO j.d.o.o. za trgovinu i ugostiteljstvo, OIB 52693759613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BIRKIĆ UGOSTITELJSTVO j.d.o.o. za trgovinu i ugostiteljstvo</item>
    </izvorni_sadrzaj>
    <derivirana_varijabla naziv="DomainObject.Predmet.ProtuStrankaListFormated_1">
      <item>BIRKIĆ UGOSTITELJSTVO j.d.o.o. za trgovinu i ugostiteljstvo</item>
    </derivirana_varijabla>
  </DomainObject.Predmet.ProtuStrankaListFormated>
  <DomainObject.Predmet.ProtuStrankaListFormatedOIB>
    <izvorni_sadrzaj>
      <item>BIRKIĆ UGOSTITELJSTVO j.d.o.o. za trgovinu i ugostiteljstvo, OIB 52693759613</item>
    </izvorni_sadrzaj>
    <derivirana_varijabla naziv="DomainObject.Predmet.ProtuStrankaListFormatedOIB_1">
      <item>BIRKIĆ UGOSTITELJSTVO j.d.o.o. za trgovinu i ugostiteljstvo, OIB 52693759613</item>
    </derivirana_varijabla>
  </DomainObject.Predmet.ProtuStrankaListFormatedOIB>
  <DomainObject.Predmet.ProtuStrankaListFormatedWithAdress>
    <izvorni_sadrzaj>
      <item>BIRKIĆ UGOSTITELJSTVO j.d.o.o. za trgovinu i ugostiteljstvo, Medviđa 112, 23420 Medviđa</item>
    </izvorni_sadrzaj>
    <derivirana_varijabla naziv="DomainObject.Predmet.ProtuStrankaListFormatedWithAdress_1">
      <item>BIRKIĆ UGOSTITELJSTVO j.d.o.o. za trgovinu i ugostiteljstvo, Medviđa 112, 23420 Medviđa</item>
    </derivirana_varijabla>
  </DomainObject.Predmet.ProtuStrankaListFormatedWithAdress>
  <DomainObject.Predmet.ProtuStrankaListFormatedWithAdressOIB>
    <izvorni_sadrzaj>
      <item>BIRKIĆ UGOSTITELJSTVO j.d.o.o. za trgovinu i ugostiteljstvo, OIB 52693759613, Medviđa 112, 23420 Medviđa</item>
    </izvorni_sadrzaj>
    <derivirana_varijabla naziv="DomainObject.Predmet.ProtuStrankaListFormatedWithAdressOIB_1">
      <item>BIRKIĆ UGOSTITELJSTVO j.d.o.o. za trgovinu i ugostiteljstvo, OIB 52693759613, Medviđa 112, 23420 Medviđa</item>
    </derivirana_varijabla>
  </DomainObject.Predmet.ProtuStrankaListFormatedWithAdressOIB>
  <DomainObject.Predmet.ProtuStrankaListNazivFormated>
    <izvorni_sadrzaj>
      <item>BIRKIĆ UGOSTITELJSTVO j.d.o.o. za trgovinu i ugostiteljstvo</item>
    </izvorni_sadrzaj>
    <derivirana_varijabla naziv="DomainObject.Predmet.ProtuStrankaListNazivFormated_1">
      <item>BIRKIĆ UGOSTITELJSTVO j.d.o.o. za trgovinu i ugostiteljstvo</item>
    </derivirana_varijabla>
  </DomainObject.Predmet.ProtuStrankaListNazivFormated>
  <DomainObject.Predmet.ProtuStrankaListNazivFormatedOIB>
    <izvorni_sadrzaj>
      <item>BIRKIĆ UGOSTITELJSTVO j.d.o.o. za trgovinu i ugostiteljstvo, OIB 52693759613</item>
    </izvorni_sadrzaj>
    <derivirana_varijabla naziv="DomainObject.Predmet.ProtuStrankaListNazivFormatedOIB_1">
      <item>BIRKIĆ UGOSTITELJSTVO j.d.o.o. za trgovinu i ugostiteljstvo, OIB 52693759613</item>
    </derivirana_varijabla>
  </DomainObject.Predmet.ProtuStrankaListNazivFormatedOIB>
  <DomainObject.Predmet.OstaliListFormated>
    <izvorni_sadrzaj>
      <item>Šime Birkić</item>
    </izvorni_sadrzaj>
    <derivirana_varijabla naziv="DomainObject.Predmet.OstaliListFormated_1">
      <item>Šime Birkić</item>
    </derivirana_varijabla>
  </DomainObject.Predmet.OstaliListFormated>
  <DomainObject.Predmet.OstaliListFormatedOIB>
    <izvorni_sadrzaj>
      <item>Šime Birkić, OIB 92157254689</item>
    </izvorni_sadrzaj>
    <derivirana_varijabla naziv="DomainObject.Predmet.OstaliListFormatedOIB_1">
      <item>Šime Birkić, OIB 92157254689</item>
    </derivirana_varijabla>
  </DomainObject.Predmet.OstaliListFormatedOIB>
  <DomainObject.Predmet.OstaliListFormatedWithAdress>
    <izvorni_sadrzaj>
      <item>Šime Birkić, Medviđa 112, 23420 Medviđa</item>
    </izvorni_sadrzaj>
    <derivirana_varijabla naziv="DomainObject.Predmet.OstaliListFormatedWithAdress_1">
      <item>Šime Birkić, Medviđa 112, 23420 Medviđa</item>
    </derivirana_varijabla>
  </DomainObject.Predmet.OstaliListFormatedWithAdress>
  <DomainObject.Predmet.OstaliListFormatedWithAdressOIB>
    <izvorni_sadrzaj>
      <item>Šime Birkić, OIB 92157254689, Medviđa 112, 23420 Medviđa</item>
    </izvorni_sadrzaj>
    <derivirana_varijabla naziv="DomainObject.Predmet.OstaliListFormatedWithAdressOIB_1">
      <item>Šime Birkić, OIB 92157254689, Medviđa 112, 23420 Medviđa</item>
    </derivirana_varijabla>
  </DomainObject.Predmet.OstaliListFormatedWithAdressOIB>
  <DomainObject.Predmet.OstaliListNazivFormated>
    <izvorni_sadrzaj>
      <item>Šime Birkić</item>
    </izvorni_sadrzaj>
    <derivirana_varijabla naziv="DomainObject.Predmet.OstaliListNazivFormated_1">
      <item>Šime Birkić</item>
    </derivirana_varijabla>
  </DomainObject.Predmet.OstaliListNazivFormated>
  <DomainObject.Predmet.OstaliListNazivFormatedOIB>
    <izvorni_sadrzaj>
      <item>Šime Birkić, OIB 92157254689</item>
    </izvorni_sadrzaj>
    <derivirana_varijabla naziv="DomainObject.Predmet.OstaliListNazivFormatedOIB_1">
      <item>Šime Birkić, OIB 92157254689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St-121/2019-4</izvorni_sadrzaj>
    <derivirana_varijabla naziv="DomainObject.PoslovniBrojDokumenta_1">St-121/2019-4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BIRKIĆ UGOSTITELJSTVO j.d.o.o. za trgovinu i ugostiteljstvo</izvorni_sadrzaj>
    <derivirana_varijabla naziv="DomainObject.Predmet.ProtustrankaIDrugi_1">BIRKIĆ UGOSTITELJSTVO j.d.o.o.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BIRKIĆ UGOSTITELJSTVO j.d.o.o. za trgovinu i ugostiteljstvo, OIB 52693759613, Medviđa 112, 23420 Medviđa</izvorni_sadrzaj>
    <derivirana_varijabla naziv="DomainObject.Predmet.ProtustrankaIDrugiAdressOIB_1">BIRKIĆ UGOSTITELJSTVO j.d.o.o. za trgovinu i ugostiteljstvo, OIB 52693759613, Medviđa 112,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BIRKIĆ UGOSTITELJSTVO j.d.o.o. za trgovinu i ugostiteljstvo</item>
      <item>Šime Birkić</item>
    </izvorni_sadrzaj>
    <derivirana_varijabla naziv="DomainObject.Predmet.SudioniciListNaziv_1">
      <item>FINA</item>
      <item>BIRKIĆ UGOSTITELJSTVO j.d.o.o. za trgovinu i ugostiteljstvo</item>
      <item>Šime Birkić</item>
    </derivirana_varijabla>
  </DomainObject.Predmet.SudioniciListNaziv>
  <DomainObject.Predmet.SudioniciListAdressOIB>
    <izvorni_sadrzaj>
      <item>FINA, OIB 85821130368, Ivana Danila 4,23000 Zadar</item>
      <item>BIRKIĆ UGOSTITELJSTVO j.d.o.o. za trgovinu i ugostiteljstvo, OIB 52693759613, Medviđa 112,23420 Medviđa</item>
      <item>Šime Birkić, OIB 92157254689, Medviđa 112,23420 Medviđa</item>
    </izvorni_sadrzaj>
    <derivirana_varijabla naziv="DomainObject.Predmet.SudioniciListAdressOIB_1">
      <item>FINA, OIB 85821130368, Ivana Danila 4,23000 Zadar</item>
      <item>BIRKIĆ UGOSTITELJSTVO j.d.o.o. za trgovinu i ugostiteljstvo, OIB 52693759613, Medviđa 112,23420 Medviđa</item>
      <item>Šime Birkić, OIB 92157254689, Medviđa 112,23420 Medviđa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52693759613</item>
      <item>, OIB 92157254689</item>
    </izvorni_sadrzaj>
    <derivirana_varijabla naziv="DomainObject.Predmet.SudioniciListNazivOIB_1">
      <item>, OIB 85821130368</item>
      <item>, OIB 52693759613</item>
      <item>, OIB 92157254689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654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2019-04-17T06:46:00Z</dcterms:created>
  <dc:creator>Ardena Bajlo</dc:creator>
  <cp:lastModifiedBy>Ante Rubelj</cp:lastModifiedBy>
  <cp:lastPrinted>2018-05-24T06:40:00Z</cp:lastPrinted>
  <dcterms:modified xmlns:xsi="http://www.w3.org/2001/XMLSchema-instance" xsi:type="dcterms:W3CDTF">2019-04-17T13:00:00Z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St-121/2019-4 / Zapisnik - Ročište radi izjašnjenja o prijedlogu za otvaranje steč.post (1 St-121-2019-povodom prijedloga za otvaranje stečaja-17.4.19.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