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3cf0" w14:paraId="ea53cf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6C1531">
        <w:t>5</w:t>
      </w:r>
      <w:r w:rsidR="00226425">
        <w:t>223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969B9">
        <w:t>5</w:t>
      </w:r>
      <w:r w:rsidR="00226425">
        <w:t>223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790494">
        <w:t>UDRUGA ZA UNAPREĐENJE KVALITETNIH ODNOSA UNUTAR OBITELJI, Mihovljan</w:t>
      </w:r>
      <w:r w:rsidR="005969B9">
        <w:t>,</w:t>
      </w:r>
      <w:r w:rsidR="00E33CCC">
        <w:t xml:space="preserve"> </w:t>
      </w:r>
      <w:r w:rsidR="00D927E7">
        <w:t>Vladimira Nazora 36</w:t>
      </w:r>
      <w:r w:rsidR="000715E7">
        <w:t>,</w:t>
      </w:r>
      <w:r w:rsidR="00D927E7">
        <w:t xml:space="preserve"> Registarski broj: 20000762</w:t>
      </w:r>
      <w:r w:rsidR="00AE025B">
        <w:t xml:space="preserve">, </w:t>
      </w:r>
      <w:r w:rsidR="00EF791B">
        <w:t>OIB:</w:t>
      </w:r>
      <w:r w:rsidR="006C054C">
        <w:t xml:space="preserve"> </w:t>
      </w:r>
      <w:r w:rsidR="00D927E7">
        <w:t>02044147212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E397E">
        <w:t>30.736,92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7B7F75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06B6E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C1531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4AD1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5223</izvorni_sadrzaj>
    <derivirana_varijabla naziv="DomainObject.Predmet.Broj_1">5223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St-5223/2015</izvorni_sadrzaj>
    <derivirana_varijabla naziv="DomainObject.Predmet.OznakaBroj_1">St-5223/2015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unapređenje kvalitetnih odnosa unutar obitelji</izvorni_sadrzaj>
    <derivirana_varijabla naziv="DomainObject.Predmet.ProtustrankaFormated_1">  Udruga za unapređenje kvalitetnih odnosa unutar obitelji</derivirana_varijabla>
  </DomainObject.Predmet.ProtustrankaFormated>
  <DomainObject.Predmet.ProtustrankaFormatedOIB>
    <izvorni_sadrzaj>  Udruga za unapređenje kvalitetnih odnosa unutar obitelji, OIB 02044147212</izvorni_sadrzaj>
    <derivirana_varijabla naziv="DomainObject.Predmet.ProtustrankaFormatedOIB_1">  Udruga za unapređenje kvalitetnih odnosa unutar obitelji, OIB 02044147212</derivirana_varijabla>
  </DomainObject.Predmet.ProtustrankaFormatedOIB>
  <DomainObject.Predmet.ProtustrankaFormatedWithAdress>
    <izvorni_sadrzaj> Udruga za unapređenje kvalitetnih odnosa unutar obitelji, Vladimira Nazora 36, 49252 Mihovljan</izvorni_sadrzaj>
    <derivirana_varijabla naziv="DomainObject.Predmet.ProtustrankaFormatedWithAdress_1"> Udruga za unapređenje kvalitetnih odnosa unutar obitelji, Vladimira Nazora 36, 49252 Mihovljan</derivirana_varijabla>
  </DomainObject.Predmet.ProtustrankaFormatedWithAdress>
  <DomainObject.Predmet.ProtustrankaFormatedWithAdressOIB>
    <izvorni_sadrzaj> Udruga za unapređenje kvalitetnih odnosa unutar obitelji, OIB 02044147212, Vladimira Nazora 36, 49252 Mihovljan</izvorni_sadrzaj>
    <derivirana_varijabla naziv="DomainObject.Predmet.ProtustrankaFormatedWithAdressOIB_1"> Udruga za unapređenje kvalitetnih odnosa unutar obitelji, OIB 02044147212, Vladimira Nazora 36, 49252 Mihovljan</derivirana_varijabla>
  </DomainObject.Predmet.ProtustrankaFormatedWithAdressOIB>
  <DomainObject.Predmet.ProtustrankaWithAdress>
    <izvorni_sadrzaj>Udruga za unapređenje kvalitetnih odnosa unutar obitelji Vladimira Nazora 36, 49252 Mihovljan</izvorni_sadrzaj>
    <derivirana_varijabla naziv="DomainObject.Predmet.ProtustrankaWithAdress_1">Udruga za unapređenje kvalitetnih odnosa unutar obitelji Vladimira Nazora 36, 49252 Mihovljan</derivirana_varijabla>
  </DomainObject.Predmet.ProtustrankaWithAdress>
  <DomainObject.Predmet.ProtustrankaWithAdressOIB>
    <izvorni_sadrzaj>Udruga za unapređenje kvalitetnih odnosa unutar obitelji, OIB 02044147212, Vladimira Nazora 36, 49252 Mihovljan</izvorni_sadrzaj>
    <derivirana_varijabla naziv="DomainObject.Predmet.ProtustrankaWithAdressOIB_1">Udruga za unapređenje kvalitetnih odnosa unutar obitelji, OIB 02044147212, Vladimira Nazora 36, 49252 Mihovljan</derivirana_varijabla>
  </DomainObject.Predmet.ProtustrankaWithAdressOIB>
  <DomainObject.Predmet.ProtustrankaNazivFormated>
    <izvorni_sadrzaj>Udruga za unapređenje kvalitetnih odnosa unutar obitelji</izvorni_sadrzaj>
    <derivirana_varijabla naziv="DomainObject.Predmet.ProtustrankaNazivFormated_1">Udruga za unapređenje kvalitetnih odnosa unutar obitelji</derivirana_varijabla>
  </DomainObject.Predmet.ProtustrankaNazivFormated>
  <DomainObject.Predmet.ProtustrankaNazivFormatedOIB>
    <izvorni_sadrzaj>Udruga za unapređenje kvalitetnih odnosa unutar obitelji, OIB 02044147212</izvorni_sadrzaj>
    <derivirana_varijabla naziv="DomainObject.Predmet.ProtustrankaNazivFormatedOIB_1">Udruga za unapređenje kvalitetnih odnosa unutar obitelji, OIB 02044147212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unapređenje kvalitetnih odnosa unutar obitelji</item>
    </izvorni_sadrzaj>
    <derivirana_varijabla naziv="DomainObject.Predmet.ProtuStrankaListFormated_1">
      <item>Udruga za unapređenje kvalitetnih odnosa unutar obitelji</item>
    </derivirana_varijabla>
  </DomainObject.Predmet.ProtuStrankaListFormated>
  <DomainObject.Predmet.ProtuStrankaListFormatedOIB>
    <izvorni_sadrzaj>
      <item>Udruga za unapređenje kvalitetnih odnosa unutar obitelji, OIB 02044147212</item>
    </izvorni_sadrzaj>
    <derivirana_varijabla naziv="DomainObject.Predmet.ProtuStrankaListFormatedOIB_1">
      <item>Udruga za unapređenje kvalitetnih odnosa unutar obitelji, OIB 02044147212</item>
    </derivirana_varijabla>
  </DomainObject.Predmet.ProtuStrankaListFormatedOIB>
  <DomainObject.Predmet.ProtuStrankaListFormatedWithAdress>
    <izvorni_sadrzaj>
      <item>Udruga za unapređenje kvalitetnih odnosa unutar obitelji, Vladimira Nazora 36, 49252 Mihovljan</item>
    </izvorni_sadrzaj>
    <derivirana_varijabla naziv="DomainObject.Predmet.ProtuStrankaListFormatedWithAdress_1">
      <item>Udruga za unapređenje kvalitetnih odnosa unutar obitelji, Vladimira Nazora 36, 49252 Mihovljan</item>
    </derivirana_varijabla>
  </DomainObject.Predmet.ProtuStrankaListFormatedWithAdress>
  <DomainObject.Predmet.ProtuStrankaListFormatedWithAdressOIB>
    <izvorni_sadrzaj>
      <item>Udruga za unapređenje kvalitetnih odnosa unutar obitelji, OIB 02044147212, Vladimira Nazora 36, 49252 Mihovljan</item>
    </izvorni_sadrzaj>
    <derivirana_varijabla naziv="DomainObject.Predmet.ProtuStrankaListFormatedWithAdressOIB_1">
      <item>Udruga za unapređenje kvalitetnih odnosa unutar obitelji, OIB 02044147212, Vladimira Nazora 36, 49252 Mihovljan</item>
    </derivirana_varijabla>
  </DomainObject.Predmet.ProtuStrankaListFormatedWithAdressOIB>
  <DomainObject.Predmet.ProtuStrankaListNazivFormated>
    <izvorni_sadrzaj>
      <item>Udruga za unapređenje kvalitetnih odnosa unutar obitelji</item>
    </izvorni_sadrzaj>
    <derivirana_varijabla naziv="DomainObject.Predmet.ProtuStrankaListNazivFormated_1">
      <item>Udruga za unapređenje kvalitetnih odnosa unutar obitelji</item>
    </derivirana_varijabla>
  </DomainObject.Predmet.ProtuStrankaListNazivFormated>
  <DomainObject.Predmet.ProtuStrankaListNazivFormatedOIB>
    <izvorni_sadrzaj>
      <item>Udruga za unapređenje kvalitetnih odnosa unutar obitelji, OIB 02044147212</item>
    </izvorni_sadrzaj>
    <derivirana_varijabla naziv="DomainObject.Predmet.ProtuStrankaListNazivFormatedOIB_1">
      <item>Udruga za unapređenje kvalitetnih odnosa unutar obitelji, OIB 02044147212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unapređenje kvalitetnih odnosa unutar obitelji</izvorni_sadrzaj>
    <derivirana_varijabla naziv="DomainObject.Predmet.ProtustrankaIDrugi_1">Udruga za unapređenje kvalitetnih odnosa unutar obitelji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unapređenje kvalitetnih odnosa unutar obitelji, OIB 02044147212, Vladimira Nazora 36, 49252 Mihovljan</izvorni_sadrzaj>
    <derivirana_varijabla naziv="DomainObject.Predmet.ProtustrankaIDrugiAdressOIB_1">Udruga za unapređenje kvalitetnih odnosa unutar obitelji, OIB 02044147212, Vladimira Nazora 36, 49252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unapređenje kvalitetnih odnosa unutar obitelji</item>
    </izvorni_sadrzaj>
    <derivirana_varijabla naziv="DomainObject.Predmet.SudioniciListNaziv_1">
      <item>FINA Regionalni centar Zagreb</item>
      <item>Udruga za unapređenje kvalitetnih odnosa unutar obitelji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unapređenje kvalitetnih odnosa unutar obitelji, OIB 02044147212, Vladimira Nazora 36,49252 Mihovljan</item>
    </izvorni_sadrzaj>
    <derivirana_varijabla naziv="DomainObject.Predmet.SudioniciListAdressOIB_1">
      <item>FINA Regionalni centar Zagreb, OIB 85821130368, Trg svibanjskih žrtava 1995. 1,10000 Zagreb</item>
      <item>Udruga za unapređenje kvalitetnih odnosa unutar obitelji, OIB 02044147212, Vladimira Nazora 36,49252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02044147212</item>
    </izvorni_sadrzaj>
    <derivirana_varijabla naziv="DomainObject.Predmet.SudioniciListNazivOIB_1">
      <item>, OIB 85821130368</item>
      <item>, OIB 02044147212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1372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2016-05-30T12:10:00Z</dcterms:created>
  <dc:creator>ilukac</dc:creator>
  <cp:lastModifiedBy>Violeta Rihtar</cp:lastModifiedBy>
  <cp:lastPrinted>2016-05-30T12:10:00Z</cp:lastPrinted>
  <dcterms:modified xmlns:xsi="http://www.w3.org/2001/XMLSchema-instance" xsi:type="dcterms:W3CDTF">2016-05-31T07:49:00Z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