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2519" w14:paraId="9c02519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DA62B3">
        <w:t xml:space="preserve">                </w:t>
      </w:r>
      <w:r w:rsidR="000E0105">
        <w:t xml:space="preserve">        </w:t>
      </w:r>
      <w:r w:rsidR="00DA62B3">
        <w:t xml:space="preserve">   70.St-2342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7434BD" w:rsidP="007434BD" w:rsidR="00C62E1F">
      <w:pPr>
        <w:pStyle w:val="Bezproreda"/>
        <w:jc w:val="center"/>
      </w:pPr>
      <w:r>
        <w:t>R E P U B L I K A   H R V A T S K A</w:t>
      </w:r>
    </w:p>
    <w:p w:rsidRDefault="007434BD" w:rsidP="007434BD" w:rsidR="007434BD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C61E2C">
        <w:t xml:space="preserve"> NAPREDAK poljoprivredna zadruga za proizvodnju, trgovinu i usluge, OIB: 37011678599, Vojnić, Kolarić bb</w:t>
      </w:r>
      <w:r w:rsidR="00361A35">
        <w:t>, dana 2</w:t>
      </w:r>
      <w:r w:rsidR="007434BD">
        <w:t>5</w:t>
      </w:r>
      <w:r w:rsidR="00361A35">
        <w:t xml:space="preserve">. siječnja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5F2DF6" w:rsidR="00C62E1F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361A35">
        <w:t xml:space="preserve"> </w:t>
      </w:r>
      <w:r w:rsidR="005F2DF6">
        <w:t>NAPREDAK poljoprivredna zadruga za proizvodnju, trgovinu i usluge, OIB: 37011678599, Vojnić, Kolarić bb.</w:t>
      </w:r>
      <w:r w:rsidR="00C62E1F">
        <w:tab/>
      </w:r>
      <w:r w:rsidR="00C62E1F">
        <w:tab/>
      </w:r>
      <w:r w:rsidR="00C62E1F">
        <w:tab/>
      </w:r>
      <w:r w:rsidR="00C62E1F"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567111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5F2DF6">
        <w:t xml:space="preserve">NAPREDAK poljoprivredna zadruga za proizvodnju, trgovinu i usluge, OIB: 37011678599, Vojnić, Kolarić bb </w:t>
      </w:r>
      <w:r>
        <w:t>otvoren j</w:t>
      </w:r>
      <w:r w:rsidR="00567111">
        <w:t>e i zaključen stečajni postupak i rješenje je postalo pravomoćno.</w:t>
      </w:r>
    </w:p>
    <w:p w:rsidRDefault="00C62E1F" w:rsidP="006E1374" w:rsidR="00B87F3F">
      <w:pPr>
        <w:pStyle w:val="Bezproreda"/>
        <w:jc w:val="both"/>
      </w:pPr>
      <w:r>
        <w:tab/>
      </w:r>
      <w:r w:rsidR="00B91D49">
        <w:t xml:space="preserve">Razlučni vjerovnik Karlovačka županija </w:t>
      </w:r>
      <w:r w:rsidR="00E83303">
        <w:t>OIB: 65050537368</w:t>
      </w:r>
      <w:r w:rsidR="006E680A">
        <w:t>, Karlovac, Vraniczanya 2 obavijestio je</w:t>
      </w:r>
      <w:r>
        <w:t xml:space="preserve"> sud kako je stečajni dužnik vlasnik</w:t>
      </w:r>
      <w:r w:rsidR="00F514C4">
        <w:t xml:space="preserve"> </w:t>
      </w:r>
      <w:r w:rsidR="00CD6AF6">
        <w:t xml:space="preserve">nekretnina upisanih u zemljišne knjige Općinskog suda u Vojniću </w:t>
      </w:r>
      <w:r w:rsidR="006108E7">
        <w:t>i predložili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 xml:space="preserve">1.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2</w:t>
      </w:r>
      <w:r w:rsidR="008B0860">
        <w:t>5</w:t>
      </w:r>
      <w:r w:rsidR="00C42052" w:rsidRPr="00C42052">
        <w:t>. siječnja 2017.</w:t>
      </w:r>
    </w:p>
    <w:p w:rsidRDefault="00C62E1F" w:rsidP="00C62E1F" w:rsidR="00C62E1F">
      <w:pPr>
        <w:pStyle w:val="Bezproreda"/>
      </w:pPr>
      <w:r>
        <w:tab/>
      </w:r>
    </w:p>
    <w:p w:rsidRDefault="009A4329" w:rsidP="00C62E1F" w:rsidR="009A4329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120CA1">
        <w:t xml:space="preserve">, v.r. 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C62E1F">
      <w:pPr>
        <w:pStyle w:val="Bezproreda"/>
        <w:jc w:val="both"/>
      </w:pPr>
      <w:r>
        <w:tab/>
        <w:t xml:space="preserve">Zastupnik po zakonu dužnika do dana nastupanja pravnih posljedica otvaranja stečajnoga postupka ima pravo na žalbu protiv ovog rješenja u roku od 8 dana od dana </w:t>
      </w:r>
      <w:r>
        <w:lastRenderedPageBreak/>
        <w:t>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120CA1" w:rsidP="00120CA1" w:rsidR="00120CA1">
      <w:pPr>
        <w:pStyle w:val="Bezproreda"/>
        <w:jc w:val="right"/>
      </w:pPr>
      <w:r>
        <w:t>Za točnost otpravka-</w:t>
      </w:r>
    </w:p>
    <w:p w:rsidRDefault="00120CA1" w:rsidP="00120CA1" w:rsidR="00120CA1">
      <w:pPr>
        <w:pStyle w:val="Bezproreda"/>
        <w:jc w:val="right"/>
      </w:pPr>
      <w:r>
        <w:t>ovlašteni službenik</w:t>
      </w:r>
    </w:p>
    <w:p w:rsidRDefault="00120CA1" w:rsidP="00120CA1" w:rsidR="00120CA1" w:rsidRPr="007B269F">
      <w:pPr>
        <w:pStyle w:val="Bezproreda"/>
        <w:jc w:val="right"/>
      </w:pPr>
      <w:r>
        <w:t xml:space="preserve">Mirjana Gašparić </w:t>
      </w:r>
    </w:p>
    <w:p w:rsidRDefault="006E1039" w:rsidP="003C13EC" w:rsidR="006E1039"/>
    <w:sectPr w:rsidSect="000E0105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05" w:rsidP="000E0105" w:rsidR="000E0105">
      <w:pPr>
        <w:spacing w:lineRule="auto" w:line="240" w:after="0"/>
      </w:pPr>
      <w:r>
        <w:separator/>
      </w:r>
    </w:p>
  </w:endnote>
  <w:end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05" w:rsidP="000E0105" w:rsidR="000E0105">
      <w:pPr>
        <w:spacing w:lineRule="auto" w:line="240" w:after="0"/>
      </w:pPr>
      <w:r>
        <w:separator/>
      </w:r>
    </w:p>
  </w:footnote>
  <w:foot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476256"/>
      <w:docPartObj>
        <w:docPartGallery w:val="Page Numbers (Top of Page)"/>
        <w:docPartUnique/>
      </w:docPartObj>
    </w:sdtPr>
    <w:sdtEndPr/>
    <w:sdtContent>
      <w:p w:rsidRDefault="000E0105" w:rsidP="000E0105" w:rsidR="000E0105">
        <w:pPr>
          <w:pStyle w:val="Zaglavlje"/>
          <w:jc w:val="right"/>
        </w:pP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0CA1">
          <w:rPr>
            <w:noProof/>
          </w:rPr>
          <w:t>2</w:t>
        </w:r>
        <w:r>
          <w:fldChar w:fldCharType="end"/>
        </w:r>
        <w:r>
          <w:tab/>
        </w:r>
        <w:r w:rsidRPr="000E0105">
          <w:t>70.St-2342/2015</w:t>
        </w:r>
      </w:p>
    </w:sdtContent>
  </w:sdt>
  <w:p w:rsidRDefault="000E0105" w:rsidR="000E01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E0105"/>
    <w:rsid w:val="001140C2"/>
    <w:rsid w:val="00120CA1"/>
    <w:rsid w:val="001A3F02"/>
    <w:rsid w:val="001F3B02"/>
    <w:rsid w:val="0020401E"/>
    <w:rsid w:val="00280362"/>
    <w:rsid w:val="0028130A"/>
    <w:rsid w:val="00351869"/>
    <w:rsid w:val="00361A35"/>
    <w:rsid w:val="003C13EC"/>
    <w:rsid w:val="004A266C"/>
    <w:rsid w:val="00507A83"/>
    <w:rsid w:val="00567111"/>
    <w:rsid w:val="005A3043"/>
    <w:rsid w:val="005F2DF6"/>
    <w:rsid w:val="00604D63"/>
    <w:rsid w:val="006108E7"/>
    <w:rsid w:val="006753DB"/>
    <w:rsid w:val="006C369F"/>
    <w:rsid w:val="006E1039"/>
    <w:rsid w:val="006E1374"/>
    <w:rsid w:val="006E43D5"/>
    <w:rsid w:val="006E680A"/>
    <w:rsid w:val="0071614C"/>
    <w:rsid w:val="007434BD"/>
    <w:rsid w:val="00743ABC"/>
    <w:rsid w:val="007D1DAD"/>
    <w:rsid w:val="00882940"/>
    <w:rsid w:val="008B0860"/>
    <w:rsid w:val="009A4329"/>
    <w:rsid w:val="009C1D2F"/>
    <w:rsid w:val="00A72C9C"/>
    <w:rsid w:val="00B87F3F"/>
    <w:rsid w:val="00B91D49"/>
    <w:rsid w:val="00C42052"/>
    <w:rsid w:val="00C60BED"/>
    <w:rsid w:val="00C61E2C"/>
    <w:rsid w:val="00C62E1F"/>
    <w:rsid w:val="00C94F52"/>
    <w:rsid w:val="00CD6AF6"/>
    <w:rsid w:val="00D60B6A"/>
    <w:rsid w:val="00DA62B3"/>
    <w:rsid w:val="00E83303"/>
    <w:rsid w:val="00EA2DA0"/>
    <w:rsid w:val="00F514C4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120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120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9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St-2342/2015</izvorni_sadrzaj>
    <derivirana_varijabla naziv="DomainObject.Predmet.OznakaBroj_1">St-2342/2015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NAPREDAK poljoprivredna zadruga za proizvodnju, trgovinu i usluge zastupanog po punomoćniku Mihajlo Majstorović</izvorni_sadrzaj>
    <derivirana_varijabla naziv="DomainObject.Predmet.ProtustrankaFormated_1">  NAPREDAK poljoprivredna zadruga za proizvodnju, trgovinu i usluge zastupanog po punomoćniku Mihajlo Majstorović</derivirana_varijabla>
  </DomainObject.Predmet.ProtustrankaFormated>
  <DomainObject.Predmet.ProtustrankaFormatedOIB>
    <izvorni_sadrzaj>  NAPREDAK poljoprivredna zadruga za proizvodnju, trgovinu i usluge, OIB 37011678599 zastupanog po punomoćniku Mihajlo Majstorović</izvorni_sadrzaj>
    <derivirana_varijabla naziv="DomainObject.Predmet.ProtustrankaFormatedOIB_1">  NAPREDAK poljoprivredna zadruga za proizvodnju, trgovinu i usluge, OIB 37011678599 zastupanog po punomoćniku Mihajlo Majstorović</derivirana_varijabla>
  </DomainObject.Predmet.ProtustrankaFormatedOIB>
  <DomainObject.Predmet.ProtustrankaFormatedWithAdress>
    <izvorni_sadrzaj> NAPREDAK poljoprivredna zadruga za proizvodnju, trgovinu i usluge, Kolarić/bb, 47220 Vojnić zastupanog po punomoćniku Mihajlo Majstorović</izvorni_sadrzaj>
    <derivirana_varijabla naziv="DomainObject.Predmet.ProtustrankaFormatedWithAdress_1"> NAPREDAK poljoprivredna zadruga za proizvodnju, trgovinu i usluge, Kolarić/bb, 47220 Vojnić zastupanog po punomoćniku Mihajlo Majstorović</derivirana_varijabla>
  </DomainObject.Predmet.ProtustrankaFormatedWithAdress>
  <DomainObject.Predmet.ProtustrankaFormatedWithAdressOIB>
    <izvorni_sadrzaj> NAPREDAK poljoprivredna zadruga za proizvodnju, trgovinu i usluge, OIB 37011678599, Kolarić/bb, 47220 Vojnić zastupanog po punomoćniku Mihajlo Majstorović</izvorni_sadrzaj>
    <derivirana_varijabla naziv="DomainObject.Predmet.ProtustrankaFormatedWithAdressOIB_1"> NAPREDAK poljoprivredna zadruga za proizvodnju, trgovinu i usluge, OIB 37011678599, Kolarić/bb, 47220 Vojnić zastupanog po punomoćniku Mihajlo Majstorović</derivirana_varijabla>
  </DomainObject.Predmet.ProtustrankaFormatedWithAdressOIB>
  <DomainObject.Predmet.ProtustrankaWithAdress>
    <izvorni_sadrzaj>NAPREDAK poljoprivredna zadruga za proizvodnju, trgovinu i usluge Kolarić/bb, 47220 Vojnić</izvorni_sadrzaj>
    <derivirana_varijabla naziv="DomainObject.Predmet.ProtustrankaWithAdress_1">NAPREDAK poljoprivredna zadruga za proizvodnju, trgovinu i usluge Kolarić/bb, 47220 Vojnić</derivirana_varijabla>
  </DomainObject.Predmet.ProtustrankaWithAdress>
  <DomainObject.Predmet.ProtustrankaWithAdressOIB>
    <izvorni_sadrzaj>NAPREDAK poljoprivredna zadruga za proizvodnju, trgovinu i usluge, OIB 37011678599, Kolarić/bb, 47220 Vojnić</izvorni_sadrzaj>
    <derivirana_varijabla naziv="DomainObject.Predmet.ProtustrankaWithAdressOIB_1">NAPREDAK poljoprivredna zadruga za proizvodnju, trgovinu i usluge, OIB 37011678599, Kolarić/bb, 47220 Vojnić</derivirana_varijabla>
  </DomainObject.Predmet.ProtustrankaWithAdressOIB>
  <DomainObject.Predmet.ProtustrankaNazivFormated>
    <izvorni_sadrzaj>NAPREDAK poljoprivredna zadruga za proizvodnju, trgovinu i usluge</izvorni_sadrzaj>
    <derivirana_varijabla naziv="DomainObject.Predmet.ProtustrankaNazivFormated_1">NAPREDAK poljoprivredna zadruga za proizvodnju, trgovinu i usluge</derivirana_varijabla>
  </DomainObject.Predmet.ProtustrankaNazivFormated>
  <DomainObject.Predmet.ProtustrankaNazivFormatedOIB>
    <izvorni_sadrzaj>NAPREDAK poljoprivredna zadruga za proizvodnju, trgovinu i usluge, OIB 37011678599</izvorni_sadrzaj>
    <derivirana_varijabla naziv="DomainObject.Predmet.ProtustrankaNazivFormatedOIB_1">NAPREDAK poljoprivredna zadruga za proizvodnju, trgovinu i usluge, OIB 37011678599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NAPREDAK poljoprivredna zadruga za proizvodnju, trgovinu i usluge zastupanog po punomoćniku Mihajlo Majstorović</item>
    </izvorni_sadrzaj>
    <derivirana_varijabla naziv="DomainObject.Predmet.ProtuStrankaListFormated_1">
      <item>NAPREDAK poljoprivredna zadruga za proizvodnju, trgovinu i usluge zastupanog po punomoćniku Mihajlo Majstorović</item>
    </derivirana_varijabla>
  </DomainObject.Predmet.ProtuStrankaListFormated>
  <DomainObject.Predmet.ProtuStrankaListFormatedOIB>
    <izvorni_sadrzaj>
      <item>NAPREDAK poljoprivredna zadruga za proizvodnju, trgovinu i usluge, OIB 37011678599 zastupanog po punomoćniku Mihajlo Majstorović</item>
    </izvorni_sadrzaj>
    <derivirana_varijabla naziv="DomainObject.Predmet.ProtuStrankaListFormatedOIB_1">
      <item>NAPREDAK poljoprivredna zadruga za proizvodnju, trgovinu i usluge, OIB 37011678599 zastupanog po punomoćniku Mihajlo Majstorović</item>
    </derivirana_varijabla>
  </DomainObject.Predmet.ProtuStrankaListFormatedOIB>
  <DomainObject.Predmet.ProtuStrankaListFormatedWithAdress>
    <izvorni_sadrzaj>
      <item>NAPREDAK poljoprivredna zadruga za proizvodnju, trgovinu i usluge, Kolarić/bb, 47220 Vojnić zastupanog po punomoćniku Mihajlo Majstorović</item>
    </izvorni_sadrzaj>
    <derivirana_varijabla naziv="DomainObject.Predmet.ProtuStrankaListFormatedWithAdress_1">
      <item>NAPREDAK poljoprivredna zadruga za proizvodnju, trgovinu i usluge, Kolarić/bb, 47220 Vojnić zastupanog po punomoćniku Mihajlo Majstorović</item>
    </derivirana_varijabla>
  </DomainObject.Predmet.ProtuStrankaListFormatedWithAdress>
  <DomainObject.Predmet.ProtuStrankaListFormatedWithAdressOIB>
    <izvorni_sadrzaj>
      <item>NAPREDAK poljoprivredna zadruga za proizvodnju, trgovinu i usluge, OIB 37011678599, Kolarić/bb, 47220 Vojnić zastupanog po punomoćniku Mihajlo Majstorović</item>
    </izvorni_sadrzaj>
    <derivirana_varijabla naziv="DomainObject.Predmet.ProtuStrankaListFormatedWithAdressOIB_1">
      <item>NAPREDAK poljoprivredna zadruga za proizvodnju, trgovinu i usluge, OIB 37011678599, Kolarić/bb, 47220 Vojnić zastupanog po punomoćniku Mihajlo Majstorović</item>
    </derivirana_varijabla>
  </DomainObject.Predmet.ProtuStrankaListFormatedWithAdressOIB>
  <DomainObject.Predmet.ProtuStrankaListNazivFormated>
    <izvorni_sadrzaj>
      <item>NAPREDAK poljoprivredna zadruga za proizvodnju, trgovinu i usluge</item>
    </izvorni_sadrzaj>
    <derivirana_varijabla naziv="DomainObject.Predmet.ProtuStrankaListNazivFormated_1">
      <item>NAPREDAK poljoprivredna zadruga za proizvodnju, trgovinu i usluge</item>
    </derivirana_varijabla>
  </DomainObject.Predmet.ProtuStrankaListNazivFormated>
  <DomainObject.Predmet.ProtuStrankaListNazivFormatedOIB>
    <izvorni_sadrzaj>
      <item>NAPREDAK poljoprivredna zadruga za proizvodnju, trgovinu i usluge, OIB 37011678599</item>
    </izvorni_sadrzaj>
    <derivirana_varijabla naziv="DomainObject.Predmet.ProtuStrankaListNazivFormatedOIB_1">
      <item>NAPREDAK poljoprivredna zadruga za proizvodnju, trgovinu i usluge, OIB 37011678599</item>
    </derivirana_varijabla>
  </DomainObject.Predmet.ProtuStrankaListNazivFormatedOIB>
  <DomainObject.Predmet.OstaliListFormated>
    <izvorni_sadrzaj>
      <item>Mihajlo Majstorović punomoćnik sudionika u postupku NAPREDAK poljoprivredna zadruga za proizvodnju, trgovinu i usluge</item>
    </izvorni_sadrzaj>
    <derivirana_varijabla naziv="DomainObject.Predmet.OstaliListFormated_1">
      <item>Mihajlo Majstorović punomoćnik sudionika u postupku NAPREDAK poljoprivredna zadruga za proizvodnju, trgovinu i usluge</item>
    </derivirana_varijabla>
  </DomainObject.Predmet.OstaliListFormated>
  <DomainObject.Predmet.OstaliListFormatedOIB>
    <izvorni_sadrzaj>
      <item>Mihajlo Majstorović, OIB 66150553165 punomoćnik sudionika u postupku NAPREDAK poljoprivredna zadruga za proizvodnju, trgovinu i usluge</item>
    </izvorni_sadrzaj>
    <derivirana_varijabla naziv="DomainObject.Predmet.OstaliListFormatedOIB_1">
      <item>Mihajlo Majstorović, OIB 66150553165 punomoćnik sudionika u postupku NAPREDAK poljoprivredna zadruga za proizvodnju, trgovinu i usluge</item>
    </derivirana_varijabla>
  </DomainObject.Predmet.OstaliListFormatedOIB>
  <DomainObject.Predmet.OstaliListFormatedWithAdress>
    <izvorni_sadrzaj>
      <item>Mihajlo Majstorović, Klokoč 6, 47220 Klokoč punomoćnik sudionika u postupku NAPREDAK poljoprivredna zadruga za proizvodnju, trgovinu i usluge</item>
    </izvorni_sadrzaj>
    <derivirana_varijabla naziv="DomainObject.Predmet.OstaliListFormatedWithAdress_1">
      <item>Mihajlo Majstorović, Klokoč 6, 47220 Klokoč punomoćnik sudionika u postupku NAPREDAK poljoprivredna zadruga za proizvodnju, trgovinu i usluge</item>
    </derivirana_varijabla>
  </DomainObject.Predmet.OstaliListFormatedWithAdress>
  <DomainObject.Predmet.OstaliListFormatedWithAdressOIB>
    <izvorni_sadrzaj>
      <item>Mihajlo Majstorović, OIB 66150553165, Klokoč 6, 47220 Klokoč punomoćnik sudionika u postupku NAPREDAK poljoprivredna zadruga za proizvodnju, trgovinu i usluge</item>
    </izvorni_sadrzaj>
    <derivirana_varijabla naziv="DomainObject.Predmet.OstaliListFormatedWithAdressOIB_1">
      <item>Mihajlo Majstorović, OIB 66150553165, Klokoč 6, 47220 Klokoč punomoćnik sudionika u postupku NAPREDAK poljoprivredna zadruga za proizvodnju, trgovinu i usluge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NAPREDAK poljoprivredna zadruga za proizvodnju, trgovinu i usluge</izvorni_sadrzaj>
    <derivirana_varijabla naziv="DomainObject.Predmet.ProtustrankaIDrugi_1">NAPREDAK poljoprivredna zadruga za proizvodnju, trgovinu i usluge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NAPREDAK poljoprivredna zadruga za proizvodnju, trgovinu i usluge, OIB 37011678599, Kolarić/bb, 47220 Vojnić</izvorni_sadrzaj>
    <derivirana_varijabla naziv="DomainObject.Predmet.ProtustrankaIDrugiAdressOIB_1">NAPREDAK poljoprivredna zadruga za proizvodnju, trgovinu i usluge, OIB 37011678599, Kolarić/bb,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>4. svibnja 2016.</izvorni_sadrzaj>
    <derivirana_varijabla naziv="DomainObject.Predmet.OdlukaRjesenje.DatumPravomocnosti_1">4. svibnja 2016.</derivirana_varijabla>
  </DomainObject.Predmet.OdlukaRjesenje.DatumPravomocnosti>
  <DomainObject.Predmet.OdlukaRjesenje.Oznaka>
    <izvorni_sadrzaj>St-2342/2015-6</izvorni_sadrzaj>
    <derivirana_varijabla naziv="DomainObject.Predmet.OdlukaRjesenje.Oznaka_1">St-2342/2015-6</derivirana_varijabla>
  </DomainObject.Predmet.OdlukaRjesenje.Oznaka>
  <DomainObject.Predmet.SudioniciListNaziv>
    <izvorni_sadrzaj>
      <item>Fina, RC Zagreb, podružnica Karlovac</item>
      <item>NAPREDAK poljoprivredna zadruga za proizvodnju, trgovinu i usluge</item>
      <item>Mihajlo Majstorović</item>
    </izvorni_sadrzaj>
    <derivirana_varijabla naziv="DomainObject.Predmet.SudioniciListNaziv_1">
      <item>Fina, RC Zagreb, podružnica Karlovac</item>
      <item>NAPREDAK poljoprivredna zadruga za proizvodnju, trgovinu i usluge</item>
      <item>Mihajlo Majstorović</item>
    </derivirana_varijabla>
  </DomainObject.Predmet.SudioniciListNaziv>
  <DomainObject.Predmet.SudioniciListAdressOIB>
    <izvorni_sadrzaj>
      <item>Fina, RC Zagreb, podružnica Karlovac, OIB 85821130368, Vitezovićeva 1,47000 Karlovac</item>
      <item>NAPREDAK poljoprivredna zadruga za proizvodnju, trgovinu i usluge, OIB 37011678599, Kolarić/bb,47220 Vojnić</item>
      <item>Mihajlo Majstorović, OIB 66150553165, Klokoč 6,47220 Klokoč</item>
    </izvorni_sadrzaj>
    <derivirana_varijabla naziv="DomainObject.Predmet.SudioniciListAdressOIB_1">
      <item>Fina, RC Zagreb, podružnica Karlovac, OIB 85821130368, Vitezovićeva 1,47000 Karlovac</item>
      <item>NAPREDAK poljoprivredna zadruga za proizvodnju, trgovinu i usluge, OIB 37011678599, Kolarić/bb,47220 Vojnić</item>
      <item>Mihajlo Majstorović, OIB 66150553165, Klokoč 6,47220 Klokoč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37011678599</item>
      <item>, OIB 66150553165</item>
    </izvorni_sadrzaj>
    <derivirana_varijabla naziv="DomainObject.Predmet.SudioniciListNazivOIB_1">
      <item>, OIB 85821130368</item>
      <item>, OIB 37011678599</item>
      <item>, OIB 66150553165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1571</properties:Characters>
  <properties:Lines>54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2017-01-24T11:03:00Z</dcterms:created>
  <dc:creator>Maja Jurovicki</dc:creator>
  <cp:lastModifiedBy>Mirjana Gašparić</cp:lastModifiedBy>
  <cp:lastPrinted>2017-01-25T10:22:00Z</cp:lastPrinted>
  <dcterms:modified xmlns:xsi="http://www.w3.org/2001/XMLSchema-instance" xsi:type="dcterms:W3CDTF">2017-01-25T10:28:00Z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