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bca7" w14:paraId="25dbca7" w:rsidRDefault="00BB565A" w:rsidP="00BB565A" w:rsidR="00BB565A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565A" w:rsidP="00BB565A" w:rsidR="00BB565A" w:rsidRPr="006572C0">
      <w:pPr>
        <w:jc w:val="both"/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110F64">
        <w:t xml:space="preserve">  </w:t>
      </w:r>
      <w:r>
        <w:t>2 St-99/2017-24</w:t>
      </w:r>
    </w:p>
    <w:p w:rsidRDefault="00BB565A" w:rsidP="00BB565A" w:rsidR="00BB565A" w:rsidRPr="006572C0">
      <w:pPr>
        <w:jc w:val="both"/>
      </w:pPr>
      <w:r w:rsidRPr="006572C0">
        <w:t>TRGOVAČKI SUD U PAZINU</w:t>
      </w:r>
    </w:p>
    <w:p w:rsidRDefault="00BB565A" w:rsidP="00BB565A" w:rsidR="00BB565A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BB565A" w:rsidP="00BB565A" w:rsidR="00BB565A">
      <w:pPr>
        <w:jc w:val="both"/>
      </w:pPr>
    </w:p>
    <w:p w:rsidRDefault="00BB565A" w:rsidP="00BB565A" w:rsidR="00BB565A" w:rsidRPr="006572C0">
      <w:pPr>
        <w:jc w:val="both"/>
      </w:pPr>
    </w:p>
    <w:p w:rsidRDefault="00BB565A" w:rsidP="00BB565A" w:rsidR="00BB565A">
      <w:pPr>
        <w:jc w:val="center"/>
      </w:pPr>
      <w:r w:rsidRPr="006572C0">
        <w:t>R E P U B L I K A  H R V A T S K A</w:t>
      </w:r>
    </w:p>
    <w:p w:rsidRDefault="00BB565A" w:rsidP="00BB565A" w:rsidR="00BB565A" w:rsidRPr="006572C0">
      <w:pPr>
        <w:jc w:val="center"/>
      </w:pPr>
    </w:p>
    <w:p w:rsidRDefault="00BB565A" w:rsidP="00BB565A" w:rsidR="00BB565A" w:rsidRPr="006572C0">
      <w:pPr>
        <w:jc w:val="center"/>
      </w:pPr>
      <w:r w:rsidRPr="006572C0">
        <w:t>R J E Š E N J E</w:t>
      </w:r>
    </w:p>
    <w:p w:rsidRDefault="00BB565A" w:rsidP="00BB565A" w:rsidR="00BB565A" w:rsidRPr="006572C0">
      <w:pPr>
        <w:jc w:val="center"/>
      </w:pPr>
    </w:p>
    <w:p w:rsidRDefault="00BB565A" w:rsidP="00BB565A" w:rsidR="00BB565A" w:rsidRPr="00420310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8224A3">
        <w:t xml:space="preserve">stečajnim dužnikom </w:t>
      </w:r>
      <w:r w:rsidRPr="00577E6A">
        <w:t>NEW TECH GROUP d.o.o. u stečaju, Pazin, Dubravica 2 a, OIB: 18376648</w:t>
      </w:r>
      <w:r w:rsidRPr="00A87A66">
        <w:t>634, 27. studenog 201</w:t>
      </w:r>
      <w:r w:rsidRPr="00420310">
        <w:t>7.</w:t>
      </w:r>
    </w:p>
    <w:p w:rsidRDefault="00BB565A" w:rsidP="00BB565A" w:rsidR="00BB565A" w:rsidRPr="006572C0">
      <w:pPr>
        <w:jc w:val="center"/>
      </w:pPr>
    </w:p>
    <w:p w:rsidRDefault="00BB565A" w:rsidP="00BB565A" w:rsidR="00BB565A" w:rsidRPr="006572C0">
      <w:pPr>
        <w:jc w:val="center"/>
      </w:pPr>
      <w:r w:rsidRPr="006572C0">
        <w:t>r i j e š i o  j e</w:t>
      </w:r>
    </w:p>
    <w:p w:rsidRDefault="00BB565A" w:rsidP="00BB565A" w:rsidR="00BB565A" w:rsidRPr="00110F64">
      <w:pPr>
        <w:ind w:firstLine="540"/>
        <w:jc w:val="center"/>
      </w:pPr>
    </w:p>
    <w:p w:rsidRDefault="00110F64" w:rsidP="00110F64" w:rsidR="00110F64" w:rsidRPr="00110F64">
      <w:pPr>
        <w:jc w:val="both"/>
      </w:pPr>
      <w:r>
        <w:tab/>
        <w:t>I.</w:t>
      </w:r>
      <w:r>
        <w:tab/>
      </w:r>
      <w:r w:rsidRPr="00110F64">
        <w:t xml:space="preserve">Pozivaju se </w:t>
      </w:r>
      <w:r>
        <w:t xml:space="preserve">stečajni </w:t>
      </w:r>
      <w:r w:rsidRPr="00110F64">
        <w:t>vjerovnici</w:t>
      </w:r>
      <w:r>
        <w:t>, vjerovnici stečajne mase i stečajni upravitelj</w:t>
      </w:r>
      <w:r w:rsidRPr="00110F64">
        <w:t xml:space="preserve"> </w:t>
      </w:r>
      <w:r>
        <w:t xml:space="preserve">stečajnog dužnika </w:t>
      </w:r>
      <w:r w:rsidRPr="00577E6A">
        <w:t>NEW TECH GROUP d.o.o. u stečaju, Pazin, Dubravica 2 a, OIB: 18376648</w:t>
      </w:r>
      <w:r w:rsidRPr="00A87A66">
        <w:t>634</w:t>
      </w:r>
      <w:r>
        <w:t>,</w:t>
      </w:r>
      <w:r w:rsidRPr="00110F64">
        <w:t xml:space="preserve"> da u roku od 8 dana od dana objave ovog rješenja </w:t>
      </w:r>
      <w:r>
        <w:t>na e-Oglasnoj ploči ovoga suda</w:t>
      </w:r>
      <w:r w:rsidRPr="00110F64">
        <w:t xml:space="preserve"> podnesu sudu </w:t>
      </w:r>
      <w:r>
        <w:t>očitovanje</w:t>
      </w:r>
      <w:r w:rsidRPr="00110F64">
        <w:t xml:space="preserve"> povodom prijedloga stečajnog upravitelja za obustavu i zaključenje stečajnog postupka </w:t>
      </w:r>
      <w:r w:rsidRPr="00110F64">
        <w:rPr>
          <w:spacing w:val="8"/>
        </w:rPr>
        <w:t>dužnik</w:t>
      </w:r>
      <w:r>
        <w:rPr>
          <w:spacing w:val="8"/>
        </w:rPr>
        <w:t>om</w:t>
      </w:r>
      <w:r w:rsidRPr="00110F64">
        <w:rPr>
          <w:spacing w:val="8"/>
        </w:rPr>
        <w:t xml:space="preserve"> </w:t>
      </w:r>
      <w:r w:rsidRPr="00577E6A">
        <w:t>NEW TECH GROUP d.o.o. u stečaju, Pazin, Dubravica 2 a, OIB: 18376648</w:t>
      </w:r>
      <w:r w:rsidRPr="00A87A66">
        <w:t>634</w:t>
      </w:r>
      <w:r w:rsidRPr="00110F64">
        <w:rPr>
          <w:spacing w:val="8"/>
        </w:rPr>
        <w:t xml:space="preserve">, </w:t>
      </w:r>
      <w:r w:rsidRPr="00110F64">
        <w:t>zbog nedostatnosti stečajne mase za pokriće tro</w:t>
      </w:r>
      <w:r>
        <w:t>škova stečajnog postupka (čl. 29</w:t>
      </w:r>
      <w:r w:rsidRPr="00110F64">
        <w:t>3. Stečajnog zakona</w:t>
      </w:r>
      <w:r>
        <w:t>, NN 71/15, 104/17</w:t>
      </w:r>
      <w:r w:rsidR="007C0382">
        <w:t>, dalje: SZ</w:t>
      </w:r>
      <w:r w:rsidRPr="00110F64">
        <w:t>).</w:t>
      </w:r>
    </w:p>
    <w:p w:rsidRDefault="00110F64" w:rsidP="00110F64" w:rsidR="00110F64" w:rsidRPr="00110F64">
      <w:pPr>
        <w:jc w:val="both"/>
      </w:pPr>
    </w:p>
    <w:p w:rsidRDefault="00110F64" w:rsidP="00110F64" w:rsidR="00110F64" w:rsidRPr="00110F64">
      <w:pPr>
        <w:jc w:val="both"/>
      </w:pPr>
      <w:r>
        <w:tab/>
        <w:t>II.</w:t>
      </w:r>
      <w:r>
        <w:tab/>
      </w:r>
      <w:r w:rsidRPr="00110F64">
        <w:t xml:space="preserve">Skupština vjerovnika povodom </w:t>
      </w:r>
      <w:r w:rsidR="007C0382">
        <w:t xml:space="preserve">navedenog </w:t>
      </w:r>
      <w:r w:rsidRPr="00110F64">
        <w:t>prijedloga stečajnog upravitelja određuje se za dan</w:t>
      </w:r>
    </w:p>
    <w:p w:rsidRDefault="00110F64" w:rsidP="00110F64" w:rsidR="00110F64" w:rsidRPr="00110F64">
      <w:pPr>
        <w:jc w:val="center"/>
      </w:pPr>
    </w:p>
    <w:p w:rsidRDefault="007C0382" w:rsidP="00110F64" w:rsidR="00110F64" w:rsidRPr="007C0382">
      <w:pPr>
        <w:jc w:val="center"/>
      </w:pPr>
      <w:r w:rsidRPr="007C0382">
        <w:t>20. prosinca</w:t>
      </w:r>
      <w:r w:rsidR="00110F64" w:rsidRPr="007C0382">
        <w:t xml:space="preserve"> 2017. </w:t>
      </w:r>
      <w:r w:rsidRPr="007C0382">
        <w:t>u 9</w:t>
      </w:r>
      <w:r w:rsidR="00110F64" w:rsidRPr="007C0382">
        <w:t>:</w:t>
      </w:r>
      <w:r w:rsidRPr="007C0382">
        <w:t>30</w:t>
      </w:r>
      <w:r w:rsidR="00110F64" w:rsidRPr="007C0382">
        <w:t xml:space="preserve"> sati</w:t>
      </w:r>
    </w:p>
    <w:p w:rsidRDefault="00110F64" w:rsidP="00110F64" w:rsidR="00110F64" w:rsidRPr="007C0382">
      <w:pPr>
        <w:jc w:val="center"/>
      </w:pPr>
      <w:r w:rsidRPr="007C0382">
        <w:t>u Trgovačkom sudu u Pazinu, Pazin, Dršćevka 1, soba broj 5.</w:t>
      </w:r>
    </w:p>
    <w:p w:rsidRDefault="00110F64" w:rsidP="00110F64" w:rsidR="00110F64" w:rsidRPr="00110F64"/>
    <w:p w:rsidRDefault="00110F64" w:rsidP="00110F64" w:rsidR="00110F64" w:rsidRPr="00110F64">
      <w:pPr>
        <w:jc w:val="both"/>
      </w:pPr>
      <w:r>
        <w:tab/>
      </w:r>
      <w:r w:rsidRPr="00110F64">
        <w:t xml:space="preserve">III.     Postupak se neće obustaviti i zaključiti ako vjerovnici koji su se protivili obustavi postupka solidarno predujme dostatan iznos novca za pokriće troškova postupka u roku koji će im za to stečajni sudac odrediti rješenjem.  </w:t>
      </w:r>
    </w:p>
    <w:p w:rsidRDefault="00110F64" w:rsidP="00BB565A" w:rsidR="00110F64" w:rsidRPr="00110F64">
      <w:pPr>
        <w:ind w:firstLine="540"/>
        <w:jc w:val="center"/>
      </w:pPr>
    </w:p>
    <w:p w:rsidRDefault="00BB565A" w:rsidP="00BB565A" w:rsidR="00BB565A" w:rsidRPr="00110F64">
      <w:pPr>
        <w:ind w:left="360"/>
        <w:jc w:val="center"/>
      </w:pPr>
      <w:r w:rsidRPr="00110F64">
        <w:t>Obrazloženje</w:t>
      </w:r>
    </w:p>
    <w:p w:rsidRDefault="00BB565A" w:rsidP="00BB565A" w:rsidR="00BB565A" w:rsidRPr="00252CC9">
      <w:pPr>
        <w:ind w:left="360"/>
        <w:jc w:val="center"/>
      </w:pPr>
    </w:p>
    <w:p w:rsidRDefault="007C0382" w:rsidP="00BB565A" w:rsidR="00BB565A">
      <w:pPr>
        <w:jc w:val="both"/>
      </w:pPr>
      <w:r w:rsidRPr="007C0382">
        <w:tab/>
        <w:t xml:space="preserve">Stečajni upravitelj je </w:t>
      </w:r>
      <w:r>
        <w:t>u izvješću za izvještajno ročište održano 23. studenog 2017. objavio nedostatnost stečajne mase za namirenje troškova stečajnog postupka jer da stečajni dužnik nema imovine raspoložive za unovčenje.</w:t>
      </w:r>
    </w:p>
    <w:p w:rsidRDefault="007C0382" w:rsidP="00BB565A" w:rsidR="007C0382">
      <w:pPr>
        <w:jc w:val="both"/>
      </w:pPr>
      <w:r>
        <w:tab/>
        <w:t>Naveo je da bi za daljnje vođenje postupka trebalo predujmiti barem 30.000,00 kn, za podmirenje nastalih i predvidivih troškova za period od 6 mjeseci.</w:t>
      </w:r>
    </w:p>
    <w:p w:rsidRDefault="007C0382" w:rsidP="00BB565A" w:rsidR="007C0382" w:rsidRPr="007C0382">
      <w:pPr>
        <w:jc w:val="both"/>
      </w:pPr>
      <w:r>
        <w:tab/>
        <w:t>Slijedom navedenog a po odredbi čl. 293. SZ-a donesena je odluka kao u izreci.</w:t>
      </w:r>
    </w:p>
    <w:p w:rsidRDefault="00BB00CF" w:rsidP="00BB565A" w:rsidR="00BB00CF" w:rsidRPr="007C0382">
      <w:pPr>
        <w:jc w:val="both"/>
      </w:pPr>
    </w:p>
    <w:p w:rsidRDefault="00BB565A" w:rsidP="00BB565A" w:rsidR="00BB565A" w:rsidRPr="007C0382">
      <w:pPr>
        <w:ind w:firstLine="708"/>
        <w:jc w:val="center"/>
      </w:pPr>
      <w:r w:rsidRPr="007C0382">
        <w:t>U Pazinu 27. studenog 2017.</w:t>
      </w:r>
    </w:p>
    <w:p w:rsidRDefault="00BB565A" w:rsidP="00BB565A" w:rsidR="00BB565A" w:rsidRPr="007C0382">
      <w:pPr>
        <w:ind w:firstLine="708"/>
        <w:jc w:val="center"/>
      </w:pPr>
    </w:p>
    <w:p w:rsidRDefault="00BB565A" w:rsidP="00BB565A" w:rsidR="00BB565A" w:rsidRPr="006572C0">
      <w:pPr>
        <w:ind w:firstLine="708" w:left="5664"/>
        <w:jc w:val="center"/>
      </w:pPr>
      <w:r>
        <w:t>Stečajna sutkinja</w:t>
      </w:r>
    </w:p>
    <w:p w:rsidRDefault="00BB565A" w:rsidP="00BB565A" w:rsidR="00BB565A">
      <w:pPr>
        <w:ind w:firstLine="708" w:left="4956"/>
        <w:jc w:val="center"/>
      </w:pPr>
      <w:r w:rsidRPr="006572C0">
        <w:t xml:space="preserve">           Adrijana Labinjan Skok, v.r.</w:t>
      </w:r>
    </w:p>
    <w:p w:rsidRDefault="00BB565A" w:rsidP="00BB565A" w:rsidR="00BB565A" w:rsidRPr="006572C0">
      <w:pPr>
        <w:jc w:val="both"/>
      </w:pPr>
    </w:p>
    <w:p w:rsidRDefault="00BB00CF" w:rsidP="00BB00CF" w:rsidR="00BB00CF">
      <w:r>
        <w:t>UPUTA O PRAVNOM LIJEKU:</w:t>
      </w:r>
    </w:p>
    <w:p w:rsidRDefault="00BB00CF" w:rsidP="00BB00CF" w:rsidR="00BB00CF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BB00CF" w:rsidP="00BB565A" w:rsidR="00BB00CF"/>
    <w:p w:rsidRDefault="00BB565A" w:rsidP="00BB565A" w:rsidR="00BB565A">
      <w:r w:rsidRPr="006572C0">
        <w:t xml:space="preserve">DNA:  </w:t>
      </w:r>
    </w:p>
    <w:p w:rsidRDefault="00BB00CF" w:rsidP="00BB565A" w:rsidR="00BB00CF" w:rsidRPr="006572C0">
      <w:r>
        <w:t xml:space="preserve">- stečajna upraviteljica </w:t>
      </w:r>
      <w:r w:rsidRPr="00A42896">
        <w:t>Ljubica Juranović</w:t>
      </w:r>
      <w:r>
        <w:t>-Skočić,</w:t>
      </w:r>
      <w:r w:rsidRPr="00A42896">
        <w:t xml:space="preserve"> Ka</w:t>
      </w:r>
      <w:r>
        <w:t>stav</w:t>
      </w:r>
      <w:r w:rsidRPr="00A42896">
        <w:t>, Ćikovići 26/11</w:t>
      </w:r>
    </w:p>
    <w:p w:rsidRDefault="00BB565A" w:rsidP="00BB565A" w:rsidR="00BB565A">
      <w:pPr>
        <w:jc w:val="both"/>
      </w:pPr>
      <w:r w:rsidRPr="006572C0">
        <w:t xml:space="preserve">- e-oglasna ploča suda 8 dana </w:t>
      </w:r>
    </w:p>
    <w:p w:rsidRDefault="00BB565A" w:rsidP="00BB565A" w:rsidR="00BB565A"/>
    <w:p w:rsidRDefault="00F77927" w:rsidR="00500701"/>
    <w:sectPr w:rsidSect="00BB00CF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65A" w:rsidP="00BB565A" w:rsidR="00BB565A">
      <w:r>
        <w:separator/>
      </w:r>
    </w:p>
  </w:endnote>
  <w:endnote w:id="0" w:type="continuationSeparator">
    <w:p w:rsidRDefault="00BB565A" w:rsidP="00BB565A" w:rsidR="00BB5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65A" w:rsidP="00BB565A" w:rsidR="00BB565A">
      <w:r>
        <w:separator/>
      </w:r>
    </w:p>
  </w:footnote>
  <w:footnote w:id="0" w:type="continuationSeparator">
    <w:p w:rsidRDefault="00BB565A" w:rsidP="00BB565A" w:rsidR="00BB56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C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792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C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9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0CF" w:rsidP="00BC7372" w:rsidR="00BC7372">
    <w:pPr>
      <w:pStyle w:val="Zaglavlje"/>
    </w:pPr>
    <w:r>
      <w:tab/>
    </w:r>
    <w:r>
      <w:tab/>
      <w:t>2 St-99/2017-</w:t>
    </w:r>
    <w:r w:rsidR="00BB565A">
      <w:t>24</w:t>
    </w:r>
  </w:p>
  <w:p w:rsidRDefault="00F77927" w:rsidP="00E84C66" w:rsidR="00E84C66">
    <w:pPr>
      <w:pStyle w:val="Zaglavlje"/>
    </w:pPr>
  </w:p>
  <w:p w:rsidRDefault="00F77927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CF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1B6D40"/>
    <w:multiLevelType w:val="hybridMultilevel"/>
    <w:tmpl w:val="C8C83BEC"/>
    <w:lvl w:tplc="14D0E2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565A"/>
    <w:rsid w:val="00110F64"/>
    <w:rsid w:val="00554328"/>
    <w:rsid w:val="007C0382"/>
    <w:rsid w:val="00985388"/>
    <w:rsid w:val="00BB00CF"/>
    <w:rsid w:val="00BB565A"/>
    <w:rsid w:val="00F7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565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B56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565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565A"/>
  </w:style>
  <w:style w:styleId="Tekstbalonia" w:type="paragraph">
    <w:name w:val="Balloon Text"/>
    <w:basedOn w:val="Normal"/>
    <w:link w:val="TekstbaloniaChar"/>
    <w:uiPriority w:val="99"/>
    <w:semiHidden/>
    <w:unhideWhenUsed/>
    <w:rsid w:val="00BB56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56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56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56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7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565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B56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565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565A"/>
  </w:style>
  <w:style w:styleId="Tekstbalonia" w:type="paragraph">
    <w:name w:val="Balloon Text"/>
    <w:basedOn w:val="Normal"/>
    <w:link w:val="TekstbaloniaChar"/>
    <w:uiPriority w:val="99"/>
    <w:semiHidden/>
    <w:unhideWhenUsed/>
    <w:rsid w:val="00BB56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56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56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56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7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TECH GROUP d.o.o. PAZIN</izvorni_sadrzaj>
    <derivirana_varijabla naziv="DomainObject.Predmet.ProtustrankaFormated_1">  NEW TECH GROUP d.o.o. PAZIN</derivirana_varijabla>
  </DomainObject.Predmet.ProtustrankaFormated>
  <DomainObject.Predmet.ProtustrankaFormatedOIB>
    <izvorni_sadrzaj>  NEW TECH GROUP d.o.o. PAZIN, OIB 18376648634</izvorni_sadrzaj>
    <derivirana_varijabla naziv="DomainObject.Predmet.ProtustrankaFormatedOIB_1">  NEW TECH GROUP d.o.o. PAZIN, OIB 18376648634</derivirana_varijabla>
  </DomainObject.Predmet.ProtustrankaFormatedOIB>
  <DomainObject.Predmet.ProtustrankaFormatedWithAdress>
    <izvorni_sadrzaj> NEW TECH GROUP d.o.o. PAZIN, Dubravica 2/a, 52000 Pazin</izvorni_sadrzaj>
    <derivirana_varijabla naziv="DomainObject.Predmet.ProtustrankaFormatedWithAdress_1"> NEW TECH GROUP d.o.o. PAZIN, Dubravica 2/a, 52000 Pazin</derivirana_varijabla>
  </DomainObject.Predmet.ProtustrankaFormatedWithAdress>
  <DomainObject.Predmet.ProtustrankaFormatedWithAdressOIB>
    <izvorni_sadrzaj> NEW TECH GROUP d.o.o. PAZIN, OIB 18376648634, Dubravica 2/a, 52000 Pazin</izvorni_sadrzaj>
    <derivirana_varijabla naziv="DomainObject.Predmet.ProtustrankaFormatedWithAdressOIB_1"> NEW TECH GROUP d.o.o. PAZIN, OIB 18376648634, Dubravica 2/a, 52000 Pazin</derivirana_varijabla>
  </DomainObject.Predmet.ProtustrankaFormatedWithAdressOIB>
  <DomainObject.Predmet.ProtustrankaWithAdress>
    <izvorni_sadrzaj>NEW TECH GROUP d.o.o. PAZIN Dubravica 2/a, 52000 Pazin</izvorni_sadrzaj>
    <derivirana_varijabla naziv="DomainObject.Predmet.ProtustrankaWithAdress_1">NEW TECH GROUP d.o.o. PAZIN Dubravica 2/a, 52000 Pazin</derivirana_varijabla>
  </DomainObject.Predmet.ProtustrankaWithAdress>
  <DomainObject.Predmet.ProtustrankaWithAdressOIB>
    <izvorni_sadrzaj>NEW TECH GROUP d.o.o. PAZIN, OIB 18376648634, Dubravica 2/a, 52000 Pazin</izvorni_sadrzaj>
    <derivirana_varijabla naziv="DomainObject.Predmet.ProtustrankaWithAdressOIB_1">NEW TECH GROUP d.o.o. PAZIN, OIB 18376648634, Dubravica 2/a, 52000 Pazin</derivirana_varijabla>
  </DomainObject.Predmet.ProtustrankaWithAdressOIB>
  <DomainObject.Predmet.ProtustrankaNazivFormated>
    <izvorni_sadrzaj>NEW TECH GROUP d.o.o. PAZIN</izvorni_sadrzaj>
    <derivirana_varijabla naziv="DomainObject.Predmet.ProtustrankaNazivFormated_1">NEW TECH GROUP d.o.o. PAZIN</derivirana_varijabla>
  </DomainObject.Predmet.ProtustrankaNazivFormated>
  <DomainObject.Predmet.ProtustrankaNazivFormatedOIB>
    <izvorni_sadrzaj>NEW TECH GROUP d.o.o. PAZIN, OIB 18376648634</izvorni_sadrzaj>
    <derivirana_varijabla naziv="DomainObject.Predmet.ProtustrankaNazivFormatedOIB_1">NEW TECH GROUP d.o.o. PAZIN, OIB 18376648634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35497.06</izvorni_sadrzaj>
    <derivirana_varijabla naziv="DomainObject.Predmet.TrenutnaVrijednost_1">35497.06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NEW TECH GROUP d.o.o. PAZIN</item>
    </izvorni_sadrzaj>
    <derivirana_varijabla naziv="DomainObject.Predmet.ProtuStrankaListFormated_1">
      <item>NEW TECH GROUP d.o.o. PAZIN</item>
    </derivirana_varijabla>
  </DomainObject.Predmet.ProtuStrankaListFormated>
  <DomainObject.Predmet.ProtuStrankaListFormatedOIB>
    <izvorni_sadrzaj>
      <item>NEW TECH GROUP d.o.o. PAZIN, OIB 18376648634</item>
    </izvorni_sadrzaj>
    <derivirana_varijabla naziv="DomainObject.Predmet.ProtuStrankaListFormatedOIB_1">
      <item>NEW TECH GROUP d.o.o. PAZIN, OIB 18376648634</item>
    </derivirana_varijabla>
  </DomainObject.Predmet.ProtuStrankaListFormatedOIB>
  <DomainObject.Predmet.ProtuStrankaListFormatedWithAdress>
    <izvorni_sadrzaj>
      <item>NEW TECH GROUP d.o.o. PAZIN, Dubravica 2/a, 52000 Pazin</item>
    </izvorni_sadrzaj>
    <derivirana_varijabla naziv="DomainObject.Predmet.ProtuStrankaListFormatedWithAdress_1">
      <item>NEW TECH GROUP d.o.o. PAZIN, Dubravica 2/a, 52000 Pazin</item>
    </derivirana_varijabla>
  </DomainObject.Predmet.ProtuStrankaListFormatedWithAdress>
  <DomainObject.Predmet.ProtuStrankaListFormatedWithAdressOIB>
    <izvorni_sadrzaj>
      <item>NEW TECH GROUP d.o.o. PAZIN, OIB 18376648634, Dubravica 2/a, 52000 Pazin</item>
    </izvorni_sadrzaj>
    <derivirana_varijabla naziv="DomainObject.Predmet.ProtuStrankaListFormatedWithAdressOIB_1">
      <item>NEW TECH GROUP d.o.o. PAZIN, OIB 18376648634, Dubravica 2/a, 52000 Pazin</item>
    </derivirana_varijabla>
  </DomainObject.Predmet.ProtuStrankaListFormatedWithAdressOIB>
  <DomainObject.Predmet.ProtuStrankaListNazivFormated>
    <izvorni_sadrzaj>
      <item>NEW TECH GROUP d.o.o. PAZIN</item>
    </izvorni_sadrzaj>
    <derivirana_varijabla naziv="DomainObject.Predmet.ProtuStrankaListNazivFormated_1">
      <item>NEW TECH GROUP d.o.o. PAZIN</item>
    </derivirana_varijabla>
  </DomainObject.Predmet.ProtuStrankaListNazivFormated>
  <DomainObject.Predmet.ProtuStrankaListNazivFormatedOIB>
    <izvorni_sadrzaj>
      <item>NEW TECH GROUP d.o.o. PAZIN, OIB 18376648634</item>
    </izvorni_sadrzaj>
    <derivirana_varijabla naziv="DomainObject.Predmet.ProtuStrankaListNazivFormatedOIB_1">
      <item>NEW TECH GROUP d.o.o. PAZIN, OIB 18376648634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NEW TECH GROUP d.o.o. PAZIN</izvorni_sadrzaj>
    <derivirana_varijabla naziv="DomainObject.Predmet.ProtustrankaIDrugi_1">NEW TECH GROUP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NEW TECH GROUP d.o.o. PAZIN, OIB 18376648634, Dubravica 2/a, 52000 Pazin</izvorni_sadrzaj>
    <derivirana_varijabla naziv="DomainObject.Predmet.ProtustrankaIDrugiAdressOIB_1">NEW TECH GROUP d.o.o. PAZIN, OIB 18376648634, Dubravica 2/a,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NEW TECH GROUP d.o.o. PAZIN</item>
    </izvorni_sadrzaj>
    <derivirana_varijabla naziv="DomainObject.Predmet.SudioniciListNaziv_1">
      <item>FINANCIJSKA AGENCIJA, RC RIJEKA, PODRUŽNICA PULA, PULA</item>
      <item>NEW TECH GROUP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NEW TECH GROUP d.o.o. PAZIN, OIB 18376648634, Dubravica 2/a,52000 Pazin</item>
    </izvorni_sadrzaj>
    <derivirana_varijabla naziv="DomainObject.Predmet.SudioniciListAdressOIB_1">
      <item>FINANCIJSKA AGENCIJA, RC RIJEKA, PODRUŽNICA PULA, PULA, OIB 85821130368, Giardini 5,52100 Pula</item>
      <item>NEW TECH GROUP d.o.o. PAZIN, OIB 18376648634, Dubravica 2/a,52000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18376648634</item>
    </izvorni_sadrzaj>
    <derivirana_varijabla naziv="DomainObject.Predmet.SudioniciListNazivOIB_1">
      <item>, OIB 85821130368</item>
      <item>, OIB 18376648634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1993</properties:Characters>
  <properties:Lines>59</properties:Lines>
  <properties:Paragraphs>24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2017-11-27T09:53:00Z</dcterms:created>
  <dc:creator>Jasmina Matika</dc:creator>
  <cp:lastModifiedBy>Jasmina Matika</cp:lastModifiedBy>
  <dcterms:modified xmlns:xsi="http://www.w3.org/2001/XMLSchema-instance" xsi:type="dcterms:W3CDTF">2017-11-27T12:17:00Z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