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e2ad" w14:paraId="a94e2ad" w:rsidRDefault="00152DAA" w:rsidP="00152DAA" w:rsidR="00152DAA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TRGOVAČKI SUD U OSIJEKU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STALNA SLUŽBA U SLAVONSKOM BRODU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 pobjede 13</w:t>
      </w:r>
    </w:p>
    <w:p w:rsidRDefault="00152DAA" w:rsidP="00152DAA" w:rsidR="00152DAA">
      <w:pPr>
        <w:rPr>
          <w:b/>
        </w:rPr>
      </w:pPr>
      <w:r>
        <w:rPr>
          <w:b/>
        </w:rPr>
        <w:t>SLAVONSKI BROD</w:t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rPr>
          <w:b/>
        </w:rPr>
      </w:pPr>
    </w:p>
    <w:p w:rsidRDefault="00152DAA" w:rsidP="00152DAA" w:rsidR="00152DAA">
      <w:pPr>
        <w:jc w:val="center"/>
        <w:rPr>
          <w:b/>
        </w:rPr>
      </w:pPr>
      <w:r>
        <w:rPr>
          <w:b/>
        </w:rPr>
        <w:t>Z A K LJ U Č A K</w:t>
      </w:r>
    </w:p>
    <w:p w:rsidRDefault="00152DAA" w:rsidP="00152DAA" w:rsidR="00152DAA"/>
    <w:p w:rsidRDefault="00152DAA" w:rsidP="006F2253" w:rsidR="00152DAA">
      <w:pPr>
        <w:jc w:val="both"/>
      </w:pPr>
      <w:r>
        <w:t xml:space="preserve">                  </w:t>
      </w:r>
      <w:r>
        <w:tab/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950E9D">
        <w:t>EURO UNIVERZAL društvo s ograničenom odgovornošću za trgovinu i usluge "u stečaju", skraćena tvrtka: EURO UNIVERZAL d.o.o. "u stečaju", Gornja Vrba, Savska 3, OIB: 42198185552</w:t>
      </w:r>
      <w:r w:rsidR="006154A9" w:rsidRPr="006154A9">
        <w:t xml:space="preserve">, dana </w:t>
      </w:r>
      <w:r w:rsidR="00E800FE">
        <w:t xml:space="preserve">05. </w:t>
      </w:r>
      <w:r w:rsidR="00AB7C99">
        <w:t>lipnja</w:t>
      </w:r>
      <w:r w:rsidR="006154A9" w:rsidRPr="006154A9">
        <w:t xml:space="preserve"> 2018. godine</w:t>
      </w:r>
    </w:p>
    <w:p w:rsidRDefault="00950E9D" w:rsidP="006F2253" w:rsidR="00950E9D">
      <w:pPr>
        <w:jc w:val="both"/>
      </w:pPr>
    </w:p>
    <w:p w:rsidRDefault="00152DAA" w:rsidP="00152DAA" w:rsidR="00152DAA">
      <w:pPr>
        <w:jc w:val="center"/>
      </w:pPr>
      <w:r>
        <w:t>z a k l j u č i o    j e</w:t>
      </w:r>
    </w:p>
    <w:p w:rsidRDefault="00152DAA" w:rsidP="00152DAA" w:rsidR="00152DAA"/>
    <w:p w:rsidRDefault="00152DAA" w:rsidP="00152DAA" w:rsidR="00152DAA">
      <w:pPr>
        <w:ind w:firstLine="1440"/>
        <w:jc w:val="both"/>
      </w:pPr>
      <w:r>
        <w:t xml:space="preserve">I. Ročište za diobu </w:t>
      </w:r>
      <w:proofErr w:type="spellStart"/>
      <w:r>
        <w:t>kupovnine</w:t>
      </w:r>
      <w:proofErr w:type="spellEnd"/>
      <w:r>
        <w:t xml:space="preserve"> u ovom stečajnom predmetu zakazuje se za </w:t>
      </w:r>
    </w:p>
    <w:p w:rsidRDefault="00152DAA" w:rsidP="00152DAA" w:rsidR="00152DAA">
      <w:pPr>
        <w:jc w:val="both"/>
      </w:pPr>
    </w:p>
    <w:p w:rsidRDefault="00152DAA" w:rsidP="00152DAA" w:rsidR="00152DAA">
      <w:pPr>
        <w:jc w:val="both"/>
        <w:rPr>
          <w:b/>
        </w:rPr>
      </w:pPr>
      <w:r>
        <w:rPr>
          <w:b/>
        </w:rPr>
        <w:t xml:space="preserve">                       dan </w:t>
      </w:r>
      <w:r w:rsidR="004A3574">
        <w:rPr>
          <w:b/>
        </w:rPr>
        <w:t>03. srpnja</w:t>
      </w:r>
      <w:r w:rsidR="00785A7D">
        <w:rPr>
          <w:b/>
        </w:rPr>
        <w:t xml:space="preserve"> </w:t>
      </w:r>
      <w:r w:rsidR="00F12872">
        <w:rPr>
          <w:b/>
        </w:rPr>
        <w:t>2018.</w:t>
      </w:r>
      <w:r>
        <w:rPr>
          <w:b/>
        </w:rPr>
        <w:t xml:space="preserve"> godine u </w:t>
      </w:r>
      <w:r w:rsidR="00F12872">
        <w:rPr>
          <w:b/>
        </w:rPr>
        <w:t>09,</w:t>
      </w:r>
      <w:r w:rsidR="004A3574">
        <w:rPr>
          <w:b/>
        </w:rPr>
        <w:t>0</w:t>
      </w:r>
      <w:r w:rsidR="00F12872">
        <w:rPr>
          <w:b/>
        </w:rPr>
        <w:t>0</w:t>
      </w:r>
      <w:r>
        <w:rPr>
          <w:b/>
        </w:rPr>
        <w:t xml:space="preserve"> sati u  sudnici 78/III ovoga suda,</w:t>
      </w:r>
    </w:p>
    <w:p w:rsidRDefault="00152DAA" w:rsidP="00152DAA" w:rsidR="00152DAA">
      <w:pPr>
        <w:jc w:val="center"/>
        <w:rPr>
          <w:b/>
        </w:rPr>
      </w:pPr>
      <w:r>
        <w:rPr>
          <w:b/>
        </w:rPr>
        <w:t>Trg pobjede 13, Slavonski Brod</w:t>
      </w:r>
    </w:p>
    <w:p w:rsidRDefault="00152DAA" w:rsidP="00152DAA" w:rsidR="00152DAA">
      <w:pPr>
        <w:jc w:val="both"/>
        <w:rPr>
          <w:b/>
        </w:rPr>
      </w:pPr>
    </w:p>
    <w:p w:rsidRDefault="00152DAA" w:rsidP="00152DAA" w:rsidR="00152DAA">
      <w:pPr>
        <w:ind w:firstLine="1440"/>
        <w:jc w:val="both"/>
      </w:pPr>
      <w:r>
        <w:t xml:space="preserve">II. Na ročište se pozivaju stečajni upravitelj, </w:t>
      </w:r>
      <w:proofErr w:type="spellStart"/>
      <w:r>
        <w:t>razlučni</w:t>
      </w:r>
      <w:proofErr w:type="spellEnd"/>
      <w:r>
        <w:t xml:space="preserve"> vjerovnici i stečajni vjerovnici.</w:t>
      </w:r>
    </w:p>
    <w:p w:rsidRDefault="00152DAA" w:rsidP="00152DAA" w:rsidR="00152DAA"/>
    <w:p w:rsidRDefault="00152DAA" w:rsidP="006F2253" w:rsidR="00152DAA">
      <w:pPr>
        <w:ind w:firstLine="1440"/>
        <w:jc w:val="both"/>
      </w:pPr>
      <w:r>
        <w:t xml:space="preserve">III. Osnovu, visinu i isplatni red tražbine vjerovnici mogu prijaviti 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     </w:t>
      </w:r>
    </w:p>
    <w:p w:rsidRDefault="00B2522E" w:rsidP="006F2253" w:rsidR="00B2522E">
      <w:pPr>
        <w:ind w:firstLine="1440"/>
        <w:jc w:val="both"/>
      </w:pPr>
    </w:p>
    <w:p w:rsidRDefault="00152DAA" w:rsidP="00B2522E" w:rsidR="00152DAA">
      <w:pPr>
        <w:jc w:val="center"/>
      </w:pPr>
      <w:r>
        <w:t>Obrazloženje</w:t>
      </w:r>
    </w:p>
    <w:p w:rsidRDefault="00152DAA" w:rsidP="00A84A3D" w:rsidR="00A84A3D" w:rsidRPr="00A84A3D">
      <w:r>
        <w:t xml:space="preserve"> </w:t>
      </w:r>
      <w:r>
        <w:tab/>
        <w:t xml:space="preserve"> </w:t>
      </w:r>
      <w:r>
        <w:tab/>
      </w:r>
    </w:p>
    <w:p w:rsidRDefault="00A84A3D" w:rsidP="00A84A3D" w:rsidR="00A84A3D">
      <w:pPr>
        <w:jc w:val="both"/>
      </w:pPr>
      <w:r w:rsidRPr="00A84A3D">
        <w:t xml:space="preserve"> </w:t>
      </w:r>
      <w:r w:rsidRPr="00A84A3D">
        <w:tab/>
        <w:t xml:space="preserve"> </w:t>
      </w:r>
      <w:r w:rsidRPr="00A84A3D">
        <w:tab/>
        <w:t xml:space="preserve">Nakon elektroničke javne dražbe koju je provela Financijska agencija  radi unovčenja imovine stečajnog dužnika opterećene </w:t>
      </w:r>
      <w:proofErr w:type="spellStart"/>
      <w:r w:rsidRPr="00A84A3D">
        <w:t>razlučnim</w:t>
      </w:r>
      <w:proofErr w:type="spellEnd"/>
      <w:r w:rsidRPr="00A84A3D">
        <w:t xml:space="preserve"> pravom ovaj sud je donio rješenje poslovni broj 7/St-</w:t>
      </w:r>
      <w:r>
        <w:t>1537</w:t>
      </w:r>
      <w:r w:rsidRPr="00A84A3D">
        <w:t>/201</w:t>
      </w:r>
      <w:r>
        <w:t>6</w:t>
      </w:r>
      <w:r w:rsidRPr="00A84A3D">
        <w:t>-</w:t>
      </w:r>
      <w:r>
        <w:t>48</w:t>
      </w:r>
      <w:r w:rsidRPr="00A84A3D">
        <w:t xml:space="preserve"> od </w:t>
      </w:r>
      <w:r>
        <w:t>04</w:t>
      </w:r>
      <w:r w:rsidRPr="00A84A3D">
        <w:t xml:space="preserve">. </w:t>
      </w:r>
      <w:r>
        <w:t xml:space="preserve">svibnja </w:t>
      </w:r>
      <w:r w:rsidRPr="00A84A3D">
        <w:t xml:space="preserve">2018. godine kojim su  ponuditelju-kupcu </w:t>
      </w:r>
      <w:r>
        <w:t xml:space="preserve">TRGOVAČKI CENTAR BROD d.o.o. Slavonski Brod, Fra Luje Maruna 21, OIB 28837042663 </w:t>
      </w:r>
      <w:r w:rsidRPr="00A84A3D">
        <w:t>dosuđene nekretnine i to:</w:t>
      </w:r>
    </w:p>
    <w:p w:rsidRDefault="00E71413" w:rsidP="00A84A3D" w:rsidR="00E71413" w:rsidRPr="00A84A3D">
      <w:pPr>
        <w:jc w:val="both"/>
      </w:pPr>
    </w:p>
    <w:p w:rsidRDefault="00A84A3D" w:rsidP="00E71413" w:rsidR="00E71413" w:rsidRPr="00530272">
      <w:pPr>
        <w:jc w:val="both"/>
        <w:rPr>
          <w:lang w:eastAsia="en-US"/>
        </w:rPr>
      </w:pPr>
      <w:r w:rsidRPr="00A84A3D">
        <w:t xml:space="preserve"> </w:t>
      </w:r>
      <w:r w:rsidRPr="00A84A3D">
        <w:tab/>
      </w:r>
      <w:r w:rsidRPr="00A84A3D">
        <w:tab/>
      </w:r>
      <w:r w:rsidR="00E71413" w:rsidRPr="00530272">
        <w:rPr>
          <w:lang w:eastAsia="en-US"/>
        </w:rPr>
        <w:t>-   kč.br. 1898/2 – kuća, zgrade i dvorište Zagrebačka ulica sa 1341 m2</w:t>
      </w:r>
    </w:p>
    <w:p w:rsidRDefault="00E71413" w:rsidP="00E71413" w:rsidR="00E71413" w:rsidRPr="00530272">
      <w:pPr>
        <w:ind w:firstLine="720"/>
        <w:jc w:val="both"/>
        <w:rPr>
          <w:lang w:eastAsia="en-US"/>
        </w:rPr>
      </w:pPr>
    </w:p>
    <w:p w:rsidRDefault="00E71413" w:rsidP="005E4203" w:rsidR="00A84A3D" w:rsidRPr="00A84A3D">
      <w:pPr>
        <w:ind w:firstLine="720"/>
        <w:jc w:val="both"/>
      </w:pPr>
      <w:r w:rsidRPr="00530272">
        <w:rPr>
          <w:lang w:eastAsia="en-US"/>
        </w:rPr>
        <w:t xml:space="preserve">  </w:t>
      </w:r>
      <w:r w:rsidRPr="00530272">
        <w:rPr>
          <w:lang w:eastAsia="en-US"/>
        </w:rPr>
        <w:tab/>
        <w:t xml:space="preserve">upisane u </w:t>
      </w:r>
      <w:proofErr w:type="spellStart"/>
      <w:r w:rsidRPr="00530272">
        <w:rPr>
          <w:lang w:eastAsia="en-US"/>
        </w:rPr>
        <w:t>zk.ul</w:t>
      </w:r>
      <w:proofErr w:type="spellEnd"/>
      <w:r w:rsidRPr="00530272">
        <w:rPr>
          <w:lang w:eastAsia="en-US"/>
        </w:rPr>
        <w:t xml:space="preserve">. 1270. k.o. Brodski Varoš </w:t>
      </w:r>
      <w:r w:rsidR="00A84A3D" w:rsidRPr="00A84A3D">
        <w:tab/>
      </w:r>
    </w:p>
    <w:p w:rsidRDefault="00A84A3D" w:rsidP="00A84A3D" w:rsidR="00A84A3D" w:rsidRPr="00A84A3D">
      <w:pPr>
        <w:jc w:val="right"/>
      </w:pPr>
    </w:p>
    <w:p w:rsidRDefault="00A84A3D" w:rsidP="00A84A3D" w:rsidR="00A84A3D" w:rsidRPr="00A84A3D">
      <w:pPr>
        <w:jc w:val="both"/>
      </w:pPr>
      <w:r w:rsidRPr="00A84A3D">
        <w:t xml:space="preserve"> </w:t>
      </w:r>
      <w:r w:rsidRPr="00A84A3D">
        <w:tab/>
      </w:r>
      <w:r w:rsidRPr="00A84A3D">
        <w:tab/>
        <w:t xml:space="preserve">Kupac je  u roku položio  iznos na koji je  obavezan naprijed navedenim rješenjem o dosudi, a što proizlazi iz isprava dostavljenih u spis to je valjalo donijeti odluku o </w:t>
      </w:r>
      <w:r w:rsidRPr="00A84A3D">
        <w:lastRenderedPageBreak/>
        <w:t xml:space="preserve">određivanju ročišta radi diobe </w:t>
      </w:r>
      <w:proofErr w:type="spellStart"/>
      <w:r w:rsidRPr="00A84A3D">
        <w:t>kupovnine</w:t>
      </w:r>
      <w:proofErr w:type="spellEnd"/>
      <w:r w:rsidRPr="00A84A3D">
        <w:t xml:space="preserve"> uz primjenu  odredbe čl. 111.  Ovršnog zakona ( NN 112/12, 25/13 i 93/14 ).</w:t>
      </w:r>
    </w:p>
    <w:p w:rsidRDefault="00FB068C" w:rsidP="00A84A3D" w:rsidR="00FB068C">
      <w:pPr>
        <w:jc w:val="both"/>
      </w:pPr>
    </w:p>
    <w:p w:rsidRDefault="00152DAA" w:rsidP="006F2253" w:rsidR="00152DAA">
      <w:pPr>
        <w:jc w:val="center"/>
      </w:pPr>
      <w:r>
        <w:t xml:space="preserve">U Slavonskom Brodu, </w:t>
      </w:r>
      <w:r w:rsidR="00E9111F">
        <w:t xml:space="preserve">05. </w:t>
      </w:r>
      <w:r w:rsidR="00AB7C99">
        <w:t>lipnja</w:t>
      </w:r>
      <w:r w:rsidR="00034C9E">
        <w:t xml:space="preserve"> 2018</w:t>
      </w:r>
      <w:r>
        <w:t>. godine</w:t>
      </w:r>
    </w:p>
    <w:p w:rsidRDefault="00152DAA" w:rsidP="00152DAA" w:rsidR="006F2253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</w:t>
      </w:r>
    </w:p>
    <w:p w:rsidRDefault="00152DAA" w:rsidP="00DC6B92" w:rsidR="00DC6B92">
      <w:pPr>
        <w:rPr>
          <w:b/>
          <w:sz w:val="20"/>
          <w:szCs w:val="20"/>
        </w:rPr>
      </w:pPr>
      <w:r>
        <w:rPr>
          <w:lang w:eastAsia="en-US"/>
        </w:rPr>
        <w:t xml:space="preserve"> </w:t>
      </w:r>
      <w:r w:rsidR="006F2253">
        <w:rPr>
          <w:lang w:eastAsia="en-US"/>
        </w:rPr>
        <w:t xml:space="preserve">    </w:t>
      </w:r>
      <w:r w:rsidR="00DC6B92">
        <w:rPr>
          <w:b/>
          <w:sz w:val="20"/>
          <w:szCs w:val="20"/>
        </w:rPr>
        <w:t>Naputak o pravnom lijeku:</w:t>
      </w:r>
      <w:r w:rsidR="00DC6B92">
        <w:rPr>
          <w:b/>
          <w:sz w:val="20"/>
          <w:szCs w:val="20"/>
        </w:rPr>
        <w:tab/>
      </w:r>
      <w:r w:rsidR="00DC6B92">
        <w:rPr>
          <w:b/>
          <w:sz w:val="20"/>
          <w:szCs w:val="20"/>
        </w:rPr>
        <w:tab/>
      </w:r>
      <w:r w:rsidR="00DC6B92">
        <w:rPr>
          <w:b/>
          <w:sz w:val="20"/>
          <w:szCs w:val="20"/>
        </w:rPr>
        <w:tab/>
      </w:r>
      <w:r w:rsidR="00DC6B92">
        <w:rPr>
          <w:b/>
          <w:sz w:val="20"/>
          <w:szCs w:val="20"/>
        </w:rPr>
        <w:tab/>
      </w:r>
      <w:r w:rsidR="00DC6B92">
        <w:rPr>
          <w:b/>
          <w:sz w:val="20"/>
          <w:szCs w:val="20"/>
        </w:rPr>
        <w:tab/>
      </w:r>
      <w:r w:rsidR="00DC6B92" w:rsidRPr="00DC6B92">
        <w:rPr>
          <w:b/>
          <w:sz w:val="20"/>
          <w:szCs w:val="20"/>
        </w:rPr>
        <w:t xml:space="preserve">  </w:t>
      </w:r>
      <w:r w:rsidR="00DC6B92" w:rsidRPr="00DC6B92">
        <w:t>Stečajna sutkinja</w:t>
      </w:r>
      <w:r w:rsidR="00DC6B92" w:rsidRPr="00DC6B92">
        <w:rPr>
          <w:b/>
          <w:sz w:val="20"/>
          <w:szCs w:val="20"/>
        </w:rPr>
        <w:t xml:space="preserve">         </w:t>
      </w:r>
    </w:p>
    <w:p w:rsidRDefault="006F2253" w:rsidP="00753C7E" w:rsidR="00DC6B92">
      <w:pPr>
        <w:rPr>
          <w:lang w:eastAsia="en-US"/>
        </w:rPr>
      </w:pPr>
      <w:r>
        <w:rPr>
          <w:lang w:eastAsia="en-US"/>
        </w:rPr>
        <w:t xml:space="preserve">    </w:t>
      </w:r>
      <w:r w:rsidR="00DC6B92">
        <w:rPr>
          <w:sz w:val="20"/>
          <w:szCs w:val="20"/>
        </w:rPr>
        <w:t>Protiv ovog zaključka žalba nije dopuštena.</w:t>
      </w:r>
      <w:r>
        <w:rPr>
          <w:lang w:eastAsia="en-US"/>
        </w:rPr>
        <w:t xml:space="preserve">  </w:t>
      </w:r>
      <w:r w:rsidR="00DC6B92">
        <w:rPr>
          <w:lang w:eastAsia="en-US"/>
        </w:rPr>
        <w:t xml:space="preserve"> </w:t>
      </w:r>
      <w:r w:rsidR="00DC6B92">
        <w:rPr>
          <w:lang w:eastAsia="en-US"/>
        </w:rPr>
        <w:tab/>
      </w:r>
      <w:r w:rsidR="00DC6B92">
        <w:rPr>
          <w:lang w:eastAsia="en-US"/>
        </w:rPr>
        <w:tab/>
        <w:t xml:space="preserve">               Mirna Vujčić</w:t>
      </w:r>
    </w:p>
    <w:p w:rsidRDefault="00AB5CF7" w:rsidP="00753C7E" w:rsidR="00AB5CF7">
      <w:pPr>
        <w:rPr>
          <w:lang w:eastAsia="en-US"/>
        </w:rPr>
      </w:pPr>
    </w:p>
    <w:p w:rsidRDefault="00AB5CF7" w:rsidP="00753C7E" w:rsidR="00AB5CF7">
      <w:pPr>
        <w:rPr>
          <w:lang w:eastAsia="en-US"/>
        </w:rPr>
      </w:pPr>
    </w:p>
    <w:p w:rsidRDefault="00152DAA" w:rsidP="00152DAA" w:rsidR="00152DAA" w:rsidRPr="00C177D1">
      <w:r w:rsidRPr="00C177D1">
        <w:t>DNA:</w:t>
      </w:r>
    </w:p>
    <w:p w:rsidRDefault="00152DAA" w:rsidP="00152DAA" w:rsidR="00152DAA" w:rsidRPr="00C177D1">
      <w:r w:rsidRPr="00C177D1">
        <w:t>1. Rješenje nepravomoćno</w:t>
      </w:r>
    </w:p>
    <w:p w:rsidRDefault="00152DAA" w:rsidP="00152DAA" w:rsidR="00152DAA" w:rsidRPr="00C177D1">
      <w:r w:rsidRPr="00C177D1">
        <w:t>2. Objaviti na mrežnoj stranici e-Oglasna ploča sudova</w:t>
      </w:r>
    </w:p>
    <w:p w:rsidRDefault="00152DAA" w:rsidP="00152DAA" w:rsidR="00152DAA" w:rsidRPr="00C177D1">
      <w:r w:rsidRPr="00C177D1">
        <w:t>3. Dostaviti radi obavijesti:</w:t>
      </w:r>
    </w:p>
    <w:p w:rsidRDefault="00162715" w:rsidP="00152DAA" w:rsidR="00152DAA" w:rsidRPr="00C177D1">
      <w:r w:rsidRPr="00C177D1">
        <w:t>- stečajnoj</w:t>
      </w:r>
      <w:r w:rsidR="00152DAA" w:rsidRPr="00C177D1">
        <w:t xml:space="preserve"> upravitelj</w:t>
      </w:r>
      <w:r w:rsidRPr="00C177D1">
        <w:t>ici</w:t>
      </w:r>
      <w:r w:rsidR="00152DAA" w:rsidRPr="00C177D1">
        <w:t xml:space="preserve"> </w:t>
      </w:r>
    </w:p>
    <w:p w:rsidRDefault="00152DAA" w:rsidP="00152DAA" w:rsidR="00152DAA" w:rsidRPr="00C177D1">
      <w:r w:rsidRPr="00C177D1">
        <w:t xml:space="preserve">- </w:t>
      </w:r>
      <w:proofErr w:type="spellStart"/>
      <w:r w:rsidR="006E49C1" w:rsidRPr="00C177D1">
        <w:t>razlučnim</w:t>
      </w:r>
      <w:proofErr w:type="spellEnd"/>
      <w:r w:rsidR="006E49C1" w:rsidRPr="00C177D1">
        <w:t xml:space="preserve">  vjerovnicima</w:t>
      </w:r>
      <w:r w:rsidR="00E26296" w:rsidRPr="00C177D1">
        <w:t xml:space="preserve"> </w:t>
      </w:r>
      <w:proofErr w:type="spellStart"/>
      <w:r w:rsidR="00D7422D" w:rsidRPr="00C177D1">
        <w:t>Addi</w:t>
      </w:r>
      <w:r w:rsidR="003F344B" w:rsidRPr="00C177D1">
        <w:t>ko</w:t>
      </w:r>
      <w:proofErr w:type="spellEnd"/>
      <w:r w:rsidR="003F344B" w:rsidRPr="00C177D1">
        <w:t xml:space="preserve"> B</w:t>
      </w:r>
      <w:r w:rsidR="00D7422D" w:rsidRPr="00C177D1">
        <w:t>ank</w:t>
      </w:r>
      <w:r w:rsidR="00FF52E4" w:rsidRPr="00C177D1">
        <w:t xml:space="preserve"> d.d.</w:t>
      </w:r>
      <w:r w:rsidR="00FB068C" w:rsidRPr="00C177D1">
        <w:t xml:space="preserve"> Zagreb</w:t>
      </w:r>
      <w:r w:rsidR="00FF52E4" w:rsidRPr="00C177D1">
        <w:t>, Slavonska avenija 6</w:t>
      </w:r>
      <w:r w:rsidR="006E49C1" w:rsidRPr="00C177D1">
        <w:t xml:space="preserve">, RH po ŽDO </w:t>
      </w:r>
      <w:proofErr w:type="spellStart"/>
      <w:r w:rsidR="006E49C1" w:rsidRPr="00C177D1">
        <w:t>Građ</w:t>
      </w:r>
      <w:proofErr w:type="spellEnd"/>
      <w:r w:rsidR="006E49C1" w:rsidRPr="00C177D1">
        <w:t>. –upravni odjel Sl. Brod, Fond za energetsku učinkovitost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</w:rPr>
      </w:pPr>
    </w:p>
    <w:p w:rsidRDefault="00152DAA" w:rsidP="00152DAA" w:rsidR="00152DAA">
      <w:r>
        <w:t xml:space="preserve">  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64B" w:rsidP="00D7422D" w:rsidR="00BE464B">
      <w:r>
        <w:separator/>
      </w:r>
    </w:p>
  </w:endnote>
  <w:endnote w:id="0" w:type="continuationSeparator">
    <w:p w:rsidRDefault="00BE464B" w:rsidP="00D7422D" w:rsidR="00BE4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64B" w:rsidP="00D7422D" w:rsidR="00BE464B">
      <w:r>
        <w:separator/>
      </w:r>
    </w:p>
  </w:footnote>
  <w:footnote w:id="0" w:type="continuationSeparator">
    <w:p w:rsidRDefault="00BE464B" w:rsidP="00D7422D" w:rsidR="00BE46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E9D" w:rsidP="006F2253" w:rsidR="00D7422D">
    <w:pPr>
      <w:jc w:val="right"/>
    </w:pPr>
    <w:r>
      <w:rPr>
        <w:b/>
      </w:rPr>
      <w:t>Broj:7/ St-1537</w:t>
    </w:r>
    <w:r w:rsidR="00D7422D">
      <w:rPr>
        <w:b/>
      </w:rPr>
      <w:t>/201</w:t>
    </w:r>
    <w:r>
      <w:rPr>
        <w:b/>
      </w:rPr>
      <w:t>6</w:t>
    </w:r>
    <w:r w:rsidR="00D7422D">
      <w:rPr>
        <w:b/>
      </w:rPr>
      <w:t>-</w:t>
    </w:r>
    <w:r w:rsidR="00075473">
      <w:rPr>
        <w:b/>
      </w:rPr>
      <w:t>59</w:t>
    </w:r>
  </w:p>
  <w:p w:rsidRDefault="00D7422D" w:rsidR="00D7422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0B9"/>
    <w:rsid w:val="00034C9E"/>
    <w:rsid w:val="00056F28"/>
    <w:rsid w:val="00075473"/>
    <w:rsid w:val="001130B9"/>
    <w:rsid w:val="00152DAA"/>
    <w:rsid w:val="00162715"/>
    <w:rsid w:val="003443BA"/>
    <w:rsid w:val="00356110"/>
    <w:rsid w:val="00383E70"/>
    <w:rsid w:val="003F344B"/>
    <w:rsid w:val="004A3574"/>
    <w:rsid w:val="004A57BF"/>
    <w:rsid w:val="00517A87"/>
    <w:rsid w:val="005E4203"/>
    <w:rsid w:val="006154A9"/>
    <w:rsid w:val="006C209E"/>
    <w:rsid w:val="006E49C1"/>
    <w:rsid w:val="006F2253"/>
    <w:rsid w:val="00753C7E"/>
    <w:rsid w:val="00764181"/>
    <w:rsid w:val="00785A7D"/>
    <w:rsid w:val="00801387"/>
    <w:rsid w:val="008E3ACD"/>
    <w:rsid w:val="00950E9D"/>
    <w:rsid w:val="009B0583"/>
    <w:rsid w:val="00A10260"/>
    <w:rsid w:val="00A55CA4"/>
    <w:rsid w:val="00A8202E"/>
    <w:rsid w:val="00A84A3D"/>
    <w:rsid w:val="00AB5CF7"/>
    <w:rsid w:val="00AB7C99"/>
    <w:rsid w:val="00AD28C3"/>
    <w:rsid w:val="00B2522E"/>
    <w:rsid w:val="00B50F5B"/>
    <w:rsid w:val="00BC556A"/>
    <w:rsid w:val="00BE464B"/>
    <w:rsid w:val="00C177D1"/>
    <w:rsid w:val="00D155FD"/>
    <w:rsid w:val="00D7422D"/>
    <w:rsid w:val="00DB052E"/>
    <w:rsid w:val="00DC6B92"/>
    <w:rsid w:val="00E20184"/>
    <w:rsid w:val="00E26296"/>
    <w:rsid w:val="00E71413"/>
    <w:rsid w:val="00E800FE"/>
    <w:rsid w:val="00E9111F"/>
    <w:rsid w:val="00EA3475"/>
    <w:rsid w:val="00F12872"/>
    <w:rsid w:val="00F738B9"/>
    <w:rsid w:val="00FB068C"/>
    <w:rsid w:val="00FF1088"/>
    <w:rsid w:val="00FF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D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742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22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42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422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7A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A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A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A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A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D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742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22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42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422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7A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A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A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A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A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30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3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UNIVERZAL društvo s ograničenom odgovornošću za trgovinu i usluge zastupanog po punomoćniku Manda Matijević</izvorni_sadrzaj>
    <derivirana_varijabla naziv="DomainObject.Predmet.ProtustrankaFormated_1">  EURO UNIVERZAL društvo s ograničenom odgovornošću za trgovinu i usluge zastupanog po punomoćniku Manda Matijević</derivirana_varijabla>
  </DomainObject.Predmet.ProtustrankaFormated>
  <DomainObject.Predmet.ProtustrankaFormatedOIB>
    <izvorni_sadrzaj>  EURO UNIVERZAL društvo s ograničenom odgovornošću za trgovinu i usluge, OIB 42198185552 zastupanog po punomoćniku Manda Matijević</izvorni_sadrzaj>
    <derivirana_varijabla naziv="DomainObject.Predmet.ProtustrankaFormatedOIB_1">  EURO UNIVERZAL društvo s ograničenom odgovornošću za trgovinu i usluge, OIB 42198185552 zastupanog po punomoćniku Manda Matijević</derivirana_varijabla>
  </DomainObject.Predmet.ProtustrankaFormatedOIB>
  <DomainObject.Predmet.ProtustrankaFormatedWithAdress>
    <izvorni_sadrzaj> EURO UNIVERZAL društvo s ograničenom odgovornošću za trgovinu i usluge, Savska 3 , 35000 Gornja Vrba zastupanog po punomoćniku Manda Matijević</izvorni_sadrzaj>
    <derivirana_varijabla naziv="DomainObject.Predmet.ProtustrankaFormatedWithAdress_1"> EURO UNIVERZAL društvo s ograničenom odgovornošću za trgovinu i usluge, Savska 3 , 35000 Gornja Vrba zastupanog po punomoćniku Manda Matijević</derivirana_varijabla>
  </DomainObject.Predmet.ProtustrankaFormatedWithAdress>
  <DomainObject.Predmet.ProtustrankaFormatedWithAdressOIB>
    <izvorni_sadrzaj> EURO UNIVERZAL društvo s ograničenom odgovornošću za trgovinu i usluge, OIB 42198185552, Savska 3 , 35000 Gornja Vrba zastupanog po punomoćniku Manda Matijević</izvorni_sadrzaj>
    <derivirana_varijabla naziv="DomainObject.Predmet.ProtustrankaFormatedWithAdressOIB_1"> EURO UNIVERZAL društvo s ograničenom odgovornošću za trgovinu i usluge, OIB 42198185552, Savska 3 , 35000 Gornja Vrba zastupanog po punomoćniku Manda Matijević</derivirana_varijabla>
  </DomainObject.Predmet.ProtustrankaFormatedWithAdressOIB>
  <DomainObject.Predmet.ProtustrankaWithAdress>
    <izvorni_sadrzaj>EURO UNIVERZAL društvo s ograničenom odgovornošću za trgovinu i usluge Savska 3 , 35000 Gornja Vrba</izvorni_sadrzaj>
    <derivirana_varijabla naziv="DomainObject.Predmet.ProtustrankaWithAdress_1">EURO UNIVERZAL društvo s ograničenom odgovornošću za trgovinu i usluge Savska 3 , 35000 Gornja Vrba</derivirana_varijabla>
  </DomainObject.Predmet.ProtustrankaWithAdress>
  <DomainObject.Predmet.ProtustrankaWithAdressOIB>
    <izvorni_sadrzaj>EURO UNIVERZAL društvo s ograničenom odgovornošću za trgovinu i usluge, OIB 42198185552, Savska 3 , 35000 Gornja Vrba</izvorni_sadrzaj>
    <derivirana_varijabla naziv="DomainObject.Predmet.ProtustrankaWithAdressOIB_1">EURO UNIVERZAL društvo s ograničenom odgovornošću za trgovinu i usluge, OIB 42198185552, Savska 3 , 35000 Gornja Vrba</derivirana_varijabla>
  </DomainObject.Predmet.ProtustrankaWithAdressOIB>
  <DomainObject.Predmet.ProtustrankaNazivFormated>
    <izvorni_sadrzaj>EURO UNIVERZAL društvo s ograničenom odgovornošću za trgovinu i usluge</izvorni_sadrzaj>
    <derivirana_varijabla naziv="DomainObject.Predmet.ProtustrankaNazivFormated_1">EURO UNIVERZAL društvo s ograničenom odgovornošću za trgovinu i usluge</derivirana_varijabla>
  </DomainObject.Predmet.ProtustrankaNazivFormated>
  <DomainObject.Predmet.ProtustrankaNazivFormatedOIB>
    <izvorni_sadrzaj>EURO UNIVERZAL društvo s ograničenom odgovornošću za trgovinu i usluge, OIB 42198185552</izvorni_sadrzaj>
    <derivirana_varijabla naziv="DomainObject.Predmet.ProtustrankaNazivFormatedOIB_1">EURO UNIVERZAL društvo s ograničenom odgovornošću za trgovinu i usluge, OIB 42198185552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_1"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>
  <DomainObject.Predmet.StrankaFormatedOIB>
    <izvorni_sadrzaj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OIB_1"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OIB>
  <DomainObject.Predmet.StrankaFormatedWithAdress>
    <izvorni_sadrzaj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WithAdress_1"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WithAdress>
  <DomainObject.Predmet.StrankaFormatedWithAdressOIB>
    <izvorni_sadrzaj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WithAdressOIB_1"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WithAdressOIB>
  <DomainObject.Predmet.StrankaWithAdress>
    <izvorni_sadrzaj>Fond za zaštitu okoliša i energetsku učinkovitost Radnička cesta 80,10000 Zagreb,REPUBLIKA HRVATSKA ,MINISTARSTVO FINANCIJA -POREZNA UPRAVA SLAV. BROD </izvorni_sadrzaj>
    <derivirana_varijabla naziv="DomainObject.Predmet.StrankaWithAdress_1">Fond za zaštitu okoliša i energetsku učinkovitost Radnička cesta 80,10000 Zagreb,REPUBLIKA HRVATSKA ,MINISTARSTVO FINANCIJA -POREZNA UPRAVA SLAV. BROD </derivirana_varijabla>
  </DomainObject.Predmet.StrankaWithAdress>
  <DomainObject.Predmet.StrankaWithAdressOIB>
    <izvorni_sadrzaj>Fond za zaštitu okoliša i energetsku učinkovitost, OIB 85828625994, Radnička cesta 80,10000 Zagreb,REPUBLIKA HRVATSKA ,MINISTARSTVO FINANCIJA -POREZNA UPRAVA SLAV. BROD, OIB 18683136487</izvorni_sadrzaj>
    <derivirana_varijabla naziv="DomainObject.Predmet.StrankaWithAdressOIB_1">Fond za zaštitu okoliša i energetsku učinkovitost, OIB 85828625994, Radnička cesta 80,10000 Zagreb,REPUBLIKA HRVATSKA ,MINISTARSTVO FINANCIJA -POREZNA UPRAVA SLAV. BROD, OIB 18683136487</derivirana_varijabla>
  </DomainObject.Predmet.StrankaWithAdressOIB>
  <DomainObject.Predmet.StrankaNazivFormated>
    <izvorni_sadrzaj>Fond za zaštitu okoliša i energetsku učinkovitost,REPUBLIKA HRVATSKA ,MINISTARSTVO FINANCIJA -POREZNA UPRAVA SLAV. BROD</izvorni_sadrzaj>
    <derivirana_varijabla naziv="DomainObject.Predmet.StrankaNazivFormated_1">Fond za zaštitu okoliša i energetsku učinkovitost,REPUBLIKA HRVATSKA ,MINISTARSTVO FINANCIJA -POREZNA UPRAVA SLAV. BROD</derivirana_varijabla>
  </DomainObject.Predmet.StrankaNazivFormated>
  <DomainObject.Predmet.StrankaNazivFormatedOIB>
    <izvorni_sadrzaj>Fond za zaštitu okoliša i energetsku učinkovitost, OIB 85828625994,REPUBLIKA HRVATSKA ,MINISTARSTVO FINANCIJA -POREZNA UPRAVA SLAV. BROD, OIB 18683136487</izvorni_sadrzaj>
    <derivirana_varijabla naziv="DomainObject.Predmet.StrankaNazivFormatedOIB_1">Fond za zaštitu okoliša i energetsku učinkovitost, OIB 85828625994,REPUBLIKA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_1"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>
  <DomainObject.Predmet.StrankaListFormatedOIB>
    <izvorni_sadrzaj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OIB_1"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OIB>
  <DomainObject.Predmet.StrankaListFormatedWithAdress>
    <izvorni_sadrzaj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WithAdress_1"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WithAdressOIB_1"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WithAdressOIB>
  <DomainObject.Predmet.StrankaListNazivFormated>
    <izvorni_sadrzaj>
      <item>Fond za zaštitu okoliša i energetsku učinkovitost</item>
      <item>REPUBLIKA HRVATSKA ,MINISTARSTVO FINANCIJA -POREZNA UPRAVA SLAV. BROD</item>
    </izvorni_sadrzaj>
    <derivirana_varijabla naziv="DomainObject.Predmet.StrankaListNazivFormated_1">
      <item>Fond za zaštitu okoliša i energetsku učinkovitost</item>
      <item>REPUBLIKA HRVATSKA ,MINISTARSTVO FINANCIJA -POREZNA UPRAVA SLAV. BROD</item>
    </derivirana_varijabla>
  </DomainObject.Predmet.StrankaListNazivFormated>
  <DomainObject.Predmet.StrankaListNazivFormatedOIB>
    <izvorni_sadrzaj>
      <item>Fond za zaštitu okoliša i energetsku učinkovitost, OIB 85828625994</item>
      <item>REPUBLIKA HRVATSKA ,MINISTARSTVO FINANCIJA -POREZNA UPRAVA SLAV. BROD, OIB 18683136487</item>
    </izvorni_sadrzaj>
    <derivirana_varijabla naziv="DomainObject.Predmet.StrankaListNazivFormatedOIB_1">
      <item>Fond za zaštitu okoliša i energetsku učinkovitost, OIB 85828625994</item>
      <item>REPUBLIKA HRVATSKA ,MINISTARSTVO FINANCIJA -POREZNA UPRAVA SLAV. BROD, OIB 18683136487</item>
    </derivirana_varijabla>
  </DomainObject.Predmet.StrankaListNazivFormatedOIB>
  <DomainObject.Predmet.ProtuStrankaListFormated>
    <izvorni_sadrzaj>
      <item>EURO UNIVERZAL društvo s ograničenom odgovornošću za trgovinu i usluge zastupanog po punomoćniku Manda Matijević</item>
    </izvorni_sadrzaj>
    <derivirana_varijabla naziv="DomainObject.Predmet.ProtuStrankaListFormated_1">
      <item>EURO UNIVERZAL društvo s ograničenom odgovornošću za trgovinu i usluge zastupanog po punomoćniku Manda Matijević</item>
    </derivirana_varijabla>
  </DomainObject.Predmet.ProtuStrankaListFormated>
  <DomainObject.Predmet.ProtuStrankaListFormatedOIB>
    <izvorni_sadrzaj>
      <item>EURO UNIVERZAL društvo s ograničenom odgovornošću za trgovinu i usluge, OIB 42198185552 zastupanog po punomoćniku Manda Matijević</item>
    </izvorni_sadrzaj>
    <derivirana_varijabla naziv="DomainObject.Predmet.ProtuStrankaListFormatedOIB_1">
      <item>EURO UNIVERZAL društvo s ograničenom odgovornošću za trgovinu i usluge, OIB 42198185552 zastupanog po punomoćniku Manda Matijević</item>
    </derivirana_varijabla>
  </DomainObject.Predmet.ProtuStrankaListFormatedOIB>
  <DomainObject.Predmet.ProtuStrankaListFormatedWithAdress>
    <izvorni_sadrzaj>
      <item>EURO UNIVERZAL društvo s ograničenom odgovornošću za trgovinu i usluge, Savska 3 , 35000 Gornja Vrba zastupanog po punomoćniku Manda Matijević</item>
    </izvorni_sadrzaj>
    <derivirana_varijabla naziv="DomainObject.Predmet.ProtuStrankaListFormatedWithAdress_1">
      <item>EURO UNIVERZAL društvo s ograničenom odgovornošću za trgovinu i usluge, Savska 3 , 35000 Gornja Vrba zastupanog po punomoćniku Manda Matijević</item>
    </derivirana_varijabla>
  </DomainObject.Predmet.ProtuStrankaListFormatedWithAdress>
  <DomainObject.Predmet.ProtuStrankaListFormatedWithAdressOIB>
    <izvorni_sadrzaj>
      <item>EURO UNIVERZAL društvo s ograničenom odgovornošću za trgovinu i usluge, OIB 42198185552, Savska 3 , 35000 Gornja Vrba zastupanog po punomoćniku Manda Matijević</item>
    </izvorni_sadrzaj>
    <derivirana_varijabla naziv="DomainObject.Predmet.ProtuStrankaListFormatedWithAdressOIB_1">
      <item>EURO UNIVERZAL društvo s ograničenom odgovornošću za trgovinu i usluge, OIB 42198185552, Savska 3 , 35000 Gornja Vrba zastupanog po punomoćniku Manda Matijević</item>
    </derivirana_varijabla>
  </DomainObject.Predmet.ProtuStrankaListFormatedWithAdressOIB>
  <DomainObject.Predmet.ProtuStrankaListNazivFormated>
    <izvorni_sadrzaj>
      <item>EURO UNIVERZAL društvo s ograničenom odgovornošću za trgovinu i usluge</item>
    </izvorni_sadrzaj>
    <derivirana_varijabla naziv="DomainObject.Predmet.ProtuStrankaListNazivFormated_1">
      <item>EURO UNIVERZAL društvo s ograničenom odgovornošću za trgovinu i usluge</item>
    </derivirana_varijabla>
  </DomainObject.Predmet.ProtuStrankaListNazivFormated>
  <DomainObject.Predmet.ProtuStrankaListNazivFormatedOIB>
    <izvorni_sadrzaj>
      <item>EURO UNIVERZAL društvo s ograničenom odgovornošću za trgovinu i usluge, OIB 42198185552</item>
    </izvorni_sadrzaj>
    <derivirana_varijabla naziv="DomainObject.Predmet.ProtuStrankaListNazivFormatedOIB_1">
      <item>EURO UNIVERZAL društvo s ograničenom odgovornošću za trgovinu i usluge, OIB 42198185552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Manda Matijević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Manda Matijević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punomoćnik sudionika u postupku Fond za zaštitu okoliša i energetsku učinkovitost; REPUBLIKA HRVATSKA ,MINISTARSTVO FINANCIJA -POREZNA UPRAVA SLAV. BROD</item>
      <item>Mirko Jelić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Manda Matijević, OIB 93579350545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Manda Matijević, OIB 93579350545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punomoćnik sudionika u postupku Fond za zaštitu okoliša i energetsku učinkovitost; REPUBLIKA HRVATSKA ,MINISTARSTVO FINANCIJA -POREZNA UPRAVA SLAV. BROD</item>
      <item>Mirko Jelić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Manda Matijević,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Manda Matijević,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punomoćnik sudionika u postupku Fond za zaštitu okoliša i energetsku učinkovitost; REPUBLIKA HRVATSKA ,MINISTARSTVO FINANCIJA -POREZNA UPRAVA SLAV. BROD</item>
      <item>Mirko Jelić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Manda Matijević, OIB 93579350545,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Manda Matijević, OIB 93579350545,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punomoćnik sudionika u postupku Fond za zaštitu okoliša i energetsku učinkovitost; REPUBLIKA HRVATSKA ,MINISTARSTVO FINANCIJA -POREZNA UPRAVA SLAV. BROD</item>
      <item>Mirko Jelić</item>
    </derivirana_varijabla>
  </DomainObject.Predmet.OstaliListFormatedWithAdressOIB>
  <DomainObject.Predmet.OstaliListNazivFormated>
    <izvorni_sadrzaj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izvorni_sadrzaj>
    <derivirana_varijabla naziv="DomainObject.Predmet.OstaliListNazivFormated_1"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derivirana_varijabla>
  </DomainObject.Predmet.OstaliListNazivFormated>
  <DomainObject.Predmet.OstaliListNazivFormatedOIB>
    <izvorni_sadrzaj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  <item>Mirko Jelić</item>
    </izvorni_sadrzaj>
    <derivirana_varijabla naziv="DomainObject.Predmet.OstaliListNazivFormatedOIB_1"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 i dr.</izvorni_sadrzaj>
    <derivirana_varijabla naziv="DomainObject.Predmet.StrankaIDrugi_1">REPUBLIKA HRVATSKA ,MINISTARSTVO FINANCIJA -POREZNA UPRAVA SLAV. BROD i dr.</derivirana_varijabla>
  </DomainObject.Predmet.StrankaIDrugi>
  <DomainObject.Predmet.ProtustrankaIDrugi>
    <izvorni_sadrzaj>EURO UNIVERZAL društvo s ograničenom odgovornošću za trgovinu i usluge</izvorni_sadrzaj>
    <derivirana_varijabla naziv="DomainObject.Predmet.ProtustrankaIDrugi_1">EURO UNIVERZAL društvo s ograničenom odgovornošću za trgovinu i usluge</derivirana_varijabla>
  </DomainObject.Predmet.ProtustrankaIDrugi>
  <DomainObject.Predmet.StrankaIDrugiAdressOIB>
    <izvorni_sadrzaj>REPUBLIKA HRVATSKA ,MINISTARSTVO FINANCIJA -POREZNA UPRAVA SLAV. BROD, OIB 18683136487 i dr.</izvorni_sadrzaj>
    <derivirana_varijabla naziv="DomainObject.Predmet.StrankaIDrugiAdressOIB_1">REPUBLIKA HRVATSKA ,MINISTARSTVO FINANCIJA -POREZNA UPRAVA SLAV. BROD, OIB 18683136487 i dr.</derivirana_varijabla>
  </DomainObject.Predmet.StrankaIDrugiAdressOIB>
  <DomainObject.Predmet.ProtustrankaIDrugiAdressOIB>
    <izvorni_sadrzaj>EURO UNIVERZAL društvo s ograničenom odgovornošću za trgovinu i usluge, OIB 42198185552, Savska 3 , 35000 Gornja Vrba</izvorni_sadrzaj>
    <derivirana_varijabla naziv="DomainObject.Predmet.ProtustrankaIDrugiAdressOIB_1">EURO UNIVERZAL društvo s ograničenom odgovornošću za trgovinu i usluge, OIB 42198185552, Savska 3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izvorni_sadrzaj>
    <derivirana_varijabla naziv="DomainObject.Predmet.SudioniciListNaziv_1"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  <item>Mirko Jelić</item>
    </izvorni_sadrzaj>
    <derivirana_varijabla naziv="DomainObject.Predmet.SudioniciListAdressOIB_1"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  <item>, OIB null</item>
    </izvorni_sadrzaj>
    <derivirana_varijabla naziv="DomainObject.Predmet.SudioniciListNazivOIB_1"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369</properties:Words>
  <properties:Characters>1973</properties:Characters>
  <properties:Lines>70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2018-05-30T07:31:00Z</dcterms:created>
  <dc:creator>wsadmin</dc:creator>
  <cp:lastModifiedBy>wsadmin</cp:lastModifiedBy>
  <cp:lastPrinted>2018-04-13T07:11:00Z</cp:lastPrinted>
  <dcterms:modified xmlns:xsi="http://www.w3.org/2001/XMLSchema-instance" xsi:type="dcterms:W3CDTF">2018-06-05T10:51:00Z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(ST-1537-2016-05.06.18. EUROUNIVERZAL.docx)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