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DF2297" w:rsidR="00F4171A" w:rsidRPr="00F4171A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  </w:t>
            </w:r>
            <w:r w:rsidRPr="00F4171A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REPUBLIKA HRVATSKA</w:t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TRGOVAČKI SUD U ZAGREBU</w:t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Zagreb, Amruševa 2/II</w:t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14:textId="be20e6b" w14:paraId="be20e6b"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B63E9" w:rsidP="008C712F" w:rsidR="008C712F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81. St-</w:t>
      </w:r>
      <w:r w:rsidR="001470EE">
        <w:rPr>
          <w:rFonts w:cs="Times New Roman" w:eastAsia="Times New Roman" w:hAnsi="Times New Roman" w:ascii="Times New Roman"/>
          <w:sz w:val="24"/>
          <w:szCs w:val="24"/>
          <w:lang w:eastAsia="hr-HR"/>
        </w:rPr>
        <w:t>266</w:t>
      </w:r>
      <w:r w:rsidR="00D40CF4">
        <w:rPr>
          <w:rFonts w:cs="Times New Roman" w:eastAsia="Times New Roman" w:hAnsi="Times New Roman" w:ascii="Times New Roman"/>
          <w:sz w:val="24"/>
          <w:szCs w:val="24"/>
          <w:lang w:eastAsia="hr-HR"/>
        </w:rPr>
        <w:t>/16-6</w:t>
      </w: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81.St-2795</w:t>
      </w:r>
      <w:r w:rsidR="008C712F"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F4171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F4171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pku pod poslovnim 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brojem St-</w:t>
      </w:r>
      <w:r w:rsidR="001470EE">
        <w:rPr>
          <w:rFonts w:cs="Times New Roman" w:eastAsia="Times New Roman" w:hAnsi="Times New Roman" w:ascii="Times New Roman"/>
          <w:sz w:val="24"/>
          <w:szCs w:val="24"/>
          <w:lang w:eastAsia="hr-HR"/>
        </w:rPr>
        <w:t>266</w:t>
      </w:r>
      <w:r w:rsidR="00D40CF4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9445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470EE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za kulturu i umjetnost kod Yvesa,</w:t>
      </w:r>
      <w:r w:rsidR="00BF43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62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1470EE">
        <w:rPr>
          <w:rFonts w:cs="Times New Roman" w:eastAsia="Times New Roman" w:hAnsi="Times New Roman" w:ascii="Times New Roman"/>
          <w:sz w:val="24"/>
          <w:szCs w:val="24"/>
          <w:lang w:eastAsia="hr-HR"/>
        </w:rPr>
        <w:t>Vincenta iz Kastva 8</w:t>
      </w:r>
      <w:r w:rsidR="002510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470EE">
        <w:rPr>
          <w:rFonts w:cs="Times New Roman" w:eastAsia="Times New Roman" w:hAnsi="Times New Roman" w:ascii="Times New Roman"/>
          <w:sz w:val="24"/>
          <w:szCs w:val="24"/>
          <w:lang w:eastAsia="hr-HR"/>
        </w:rPr>
        <w:t>reg. broj 21008686</w:t>
      </w:r>
      <w:r w:rsidR="00FA5C0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 w:rsidR="001470EE">
        <w:rPr>
          <w:rFonts w:cs="Times New Roman" w:eastAsia="Times New Roman" w:hAnsi="Times New Roman" w:ascii="Times New Roman"/>
          <w:sz w:val="24"/>
          <w:szCs w:val="24"/>
          <w:lang w:eastAsia="hr-HR"/>
        </w:rPr>
        <w:t>35730625952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1470EE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1F5A07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1470EE">
        <w:rPr>
          <w:rFonts w:cs="Times New Roman" w:eastAsia="Times New Roman" w:hAnsi="Times New Roman" w:ascii="Times New Roman"/>
          <w:sz w:val="24"/>
          <w:szCs w:val="24"/>
          <w:lang w:eastAsia="hr-HR"/>
        </w:rPr>
        <w:t>7.309,83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kn.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9445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tabs>
          <w:tab w:pos="7200" w:val="center"/>
        </w:tabs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Mario Žišković</w:t>
      </w:r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</w:t>
      </w:r>
    </w:p>
    <w:p w:rsidRDefault="008C712F" w:rsidP="00F4171A" w:rsidR="00BD20BD">
      <w:pPr>
        <w:spacing w:lineRule="auto" w:line="240" w:after="0"/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- e - oglasna ploča 45 dana</w:t>
      </w:r>
    </w:p>
    <w:sectPr w:rsidR="00BD20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00773D"/>
    <w:rsid w:val="00067E83"/>
    <w:rsid w:val="000E0F8C"/>
    <w:rsid w:val="00104371"/>
    <w:rsid w:val="001470EE"/>
    <w:rsid w:val="001F53E5"/>
    <w:rsid w:val="001F5A07"/>
    <w:rsid w:val="00251075"/>
    <w:rsid w:val="002B63E9"/>
    <w:rsid w:val="002B65EB"/>
    <w:rsid w:val="002C46DE"/>
    <w:rsid w:val="002F43C2"/>
    <w:rsid w:val="003A3787"/>
    <w:rsid w:val="003D0369"/>
    <w:rsid w:val="004115B9"/>
    <w:rsid w:val="00593F2F"/>
    <w:rsid w:val="005F7948"/>
    <w:rsid w:val="00645D09"/>
    <w:rsid w:val="00862669"/>
    <w:rsid w:val="008C6138"/>
    <w:rsid w:val="008C712F"/>
    <w:rsid w:val="008F20CE"/>
    <w:rsid w:val="00977528"/>
    <w:rsid w:val="009F283E"/>
    <w:rsid w:val="00A04FCB"/>
    <w:rsid w:val="00A42EC8"/>
    <w:rsid w:val="00AE0C19"/>
    <w:rsid w:val="00B519FA"/>
    <w:rsid w:val="00B9445A"/>
    <w:rsid w:val="00BD20BD"/>
    <w:rsid w:val="00BD2AAE"/>
    <w:rsid w:val="00BF430A"/>
    <w:rsid w:val="00CB14A0"/>
    <w:rsid w:val="00D307D7"/>
    <w:rsid w:val="00D40CF4"/>
    <w:rsid w:val="00DE7752"/>
    <w:rsid w:val="00F4171A"/>
    <w:rsid w:val="00FA5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115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15B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115B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115B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115B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115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5B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115B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115B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115B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2.jpg@01CCFBB1.81EABE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St-266/2016</izvorni_sadrzaj>
    <derivirana_varijabla naziv="DomainObject.Predmet.OznakaBroj_1">St-266/2016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KULTURU I UMJETNOST KOD YVESA</izvorni_sadrzaj>
    <derivirana_varijabla naziv="DomainObject.Predmet.ProtustrankaFormated_1">  UDRUGA ZA KULTURU I UMJETNOST KOD YVESA</derivirana_varijabla>
  </DomainObject.Predmet.ProtustrankaFormated>
  <DomainObject.Predmet.ProtustrankaFormatedOIB>
    <izvorni_sadrzaj>  UDRUGA ZA KULTURU I UMJETNOST KOD YVESA, OIB 35730625952</izvorni_sadrzaj>
    <derivirana_varijabla naziv="DomainObject.Predmet.ProtustrankaFormatedOIB_1">  UDRUGA ZA KULTURU I UMJETNOST KOD YVESA, OIB 35730625952</derivirana_varijabla>
  </DomainObject.Predmet.ProtustrankaFormatedOIB>
  <DomainObject.Predmet.ProtustrankaFormatedWithAdress>
    <izvorni_sadrzaj> UDRUGA ZA KULTURU I UMJETNOST KOD YVESA, Vincenta iz Kastva 8, 10000 Zagreb</izvorni_sadrzaj>
    <derivirana_varijabla naziv="DomainObject.Predmet.ProtustrankaFormatedWithAdress_1"> UDRUGA ZA KULTURU I UMJETNOST KOD YVESA, Vincenta iz Kastva 8, 10000 Zagreb</derivirana_varijabla>
  </DomainObject.Predmet.ProtustrankaFormatedWithAdress>
  <DomainObject.Predmet.ProtustrankaFormatedWithAdressOIB>
    <izvorni_sadrzaj> UDRUGA ZA KULTURU I UMJETNOST KOD YVESA, OIB 35730625952, Vincenta iz Kastva 8, 10000 Zagreb</izvorni_sadrzaj>
    <derivirana_varijabla naziv="DomainObject.Predmet.ProtustrankaFormatedWithAdressOIB_1"> UDRUGA ZA KULTURU I UMJETNOST KOD YVESA, OIB 35730625952, Vincenta iz Kastva 8, 10000 Zagreb</derivirana_varijabla>
  </DomainObject.Predmet.ProtustrankaFormatedWithAdressOIB>
  <DomainObject.Predmet.ProtustrankaWithAdress>
    <izvorni_sadrzaj>UDRUGA ZA KULTURU I UMJETNOST KOD YVESA Vincenta iz Kastva 8, 10000 Zagreb</izvorni_sadrzaj>
    <derivirana_varijabla naziv="DomainObject.Predmet.ProtustrankaWithAdress_1">UDRUGA ZA KULTURU I UMJETNOST KOD YVESA Vincenta iz Kastva 8, 10000 Zagreb</derivirana_varijabla>
  </DomainObject.Predmet.ProtustrankaWithAdress>
  <DomainObject.Predmet.ProtustrankaWithAdressOIB>
    <izvorni_sadrzaj>UDRUGA ZA KULTURU I UMJETNOST KOD YVESA, OIB 35730625952, Vincenta iz Kastva 8, 10000 Zagreb</izvorni_sadrzaj>
    <derivirana_varijabla naziv="DomainObject.Predmet.ProtustrankaWithAdressOIB_1">UDRUGA ZA KULTURU I UMJETNOST KOD YVESA, OIB 35730625952, Vincenta iz Kastva 8, 10000 Zagreb</derivirana_varijabla>
  </DomainObject.Predmet.ProtustrankaWithAdressOIB>
  <DomainObject.Predmet.ProtustrankaNazivFormated>
    <izvorni_sadrzaj>UDRUGA ZA KULTURU I UMJETNOST KOD YVESA</izvorni_sadrzaj>
    <derivirana_varijabla naziv="DomainObject.Predmet.ProtustrankaNazivFormated_1">UDRUGA ZA KULTURU I UMJETNOST KOD YVESA</derivirana_varijabla>
  </DomainObject.Predmet.ProtustrankaNazivFormated>
  <DomainObject.Predmet.ProtustrankaNazivFormatedOIB>
    <izvorni_sadrzaj>UDRUGA ZA KULTURU I UMJETNOST KOD YVESA, OIB 35730625952</izvorni_sadrzaj>
    <derivirana_varijabla naziv="DomainObject.Predmet.ProtustrankaNazivFormatedOIB_1">UDRUGA ZA KULTURU I UMJETNOST KOD YVESA, OIB 35730625952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KULTURU I UMJETNOST KOD YVESA</item>
    </izvorni_sadrzaj>
    <derivirana_varijabla naziv="DomainObject.Predmet.ProtuStrankaListFormated_1">
      <item>UDRUGA ZA KULTURU I UMJETNOST KOD YVESA</item>
    </derivirana_varijabla>
  </DomainObject.Predmet.ProtuStrankaListFormated>
  <DomainObject.Predmet.ProtuStrankaListFormatedOIB>
    <izvorni_sadrzaj>
      <item>UDRUGA ZA KULTURU I UMJETNOST KOD YVESA, OIB 35730625952</item>
    </izvorni_sadrzaj>
    <derivirana_varijabla naziv="DomainObject.Predmet.ProtuStrankaListFormatedOIB_1">
      <item>UDRUGA ZA KULTURU I UMJETNOST KOD YVESA, OIB 35730625952</item>
    </derivirana_varijabla>
  </DomainObject.Predmet.ProtuStrankaListFormatedOIB>
  <DomainObject.Predmet.ProtuStrankaListFormatedWithAdress>
    <izvorni_sadrzaj>
      <item>UDRUGA ZA KULTURU I UMJETNOST KOD YVESA, Vincenta iz Kastva 8, 10000 Zagreb</item>
    </izvorni_sadrzaj>
    <derivirana_varijabla naziv="DomainObject.Predmet.ProtuStrankaListFormatedWithAdress_1">
      <item>UDRUGA ZA KULTURU I UMJETNOST KOD YVESA, Vincenta iz Kastva 8, 10000 Zagreb</item>
    </derivirana_varijabla>
  </DomainObject.Predmet.ProtuStrankaListFormatedWithAdress>
  <DomainObject.Predmet.ProtuStrankaListFormatedWithAdressOIB>
    <izvorni_sadrzaj>
      <item>UDRUGA ZA KULTURU I UMJETNOST KOD YVESA, OIB 35730625952, Vincenta iz Kastva 8, 10000 Zagreb</item>
    </izvorni_sadrzaj>
    <derivirana_varijabla naziv="DomainObject.Predmet.ProtuStrankaListFormatedWithAdressOIB_1">
      <item>UDRUGA ZA KULTURU I UMJETNOST KOD YVESA, OIB 35730625952, Vincenta iz Kastva 8, 10000 Zagreb</item>
    </derivirana_varijabla>
  </DomainObject.Predmet.ProtuStrankaListFormatedWithAdressOIB>
  <DomainObject.Predmet.ProtuStrankaListNazivFormated>
    <izvorni_sadrzaj>
      <item>UDRUGA ZA KULTURU I UMJETNOST KOD YVESA</item>
    </izvorni_sadrzaj>
    <derivirana_varijabla naziv="DomainObject.Predmet.ProtuStrankaListNazivFormated_1">
      <item>UDRUGA ZA KULTURU I UMJETNOST KOD YVESA</item>
    </derivirana_varijabla>
  </DomainObject.Predmet.ProtuStrankaListNazivFormated>
  <DomainObject.Predmet.ProtuStrankaListNazivFormatedOIB>
    <izvorni_sadrzaj>
      <item>UDRUGA ZA KULTURU I UMJETNOST KOD YVESA, OIB 35730625952</item>
    </izvorni_sadrzaj>
    <derivirana_varijabla naziv="DomainObject.Predmet.ProtuStrankaListNazivFormatedOIB_1">
      <item>UDRUGA ZA KULTURU I UMJETNOST KOD YVESA, OIB 35730625952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KULTURU I UMJETNOST KOD YVESA</izvorni_sadrzaj>
    <derivirana_varijabla naziv="DomainObject.Predmet.ProtustrankaIDrugi_1">UDRUGA ZA KULTURU I UMJETNOST KOD YVESA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KULTURU I UMJETNOST KOD YVESA, OIB 35730625952, Vincenta iz Kastva 8, 10000 Zagreb</izvorni_sadrzaj>
    <derivirana_varijabla naziv="DomainObject.Predmet.ProtustrankaIDrugiAdressOIB_1">UDRUGA ZA KULTURU I UMJETNOST KOD YVESA, OIB 35730625952, Vincenta iz Kastva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KULTURU I UMJETNOST KOD YVESA</item>
    </izvorni_sadrzaj>
    <derivirana_varijabla naziv="DomainObject.Predmet.SudioniciListNaziv_1">
      <item>FINA Regionalni centar Zagreb</item>
      <item>UDRUGA ZA KULTURU I UMJETNOST KOD YVESA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KULTURU I UMJETNOST KOD YVESA, OIB 35730625952, Vincenta iz Kastva 8,10000 Zagreb</item>
    </izvorni_sadrzaj>
    <derivirana_varijabla naziv="DomainObject.Predmet.SudioniciListAdressOIB_1">
      <item>FINA Regionalni centar Zagreb, OIB 85821130368, Trg svibanjskih žrtava 1995. 1,10000 Zagreb</item>
      <item>UDRUGA ZA KULTURU I UMJETNOST KOD YVESA, OIB 35730625952, Vincenta iz Kastva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35730625952</item>
    </izvorni_sadrzaj>
    <derivirana_varijabla naziv="DomainObject.Predmet.SudioniciListNazivOIB_1">
      <item>, OIB 85821130368</item>
      <item>, OIB 35730625952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6AB62D-5905-43C0-9287-EE06FFF7AD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1402</properties:Characters>
  <properties:Lines>56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2016-07-22T09:35:00Z</dcterms:created>
  <dc:creator>Mario Žišković</dc:creator>
  <cp:lastModifiedBy>Sonja Pilić</cp:lastModifiedBy>
  <cp:lastPrinted>2016-07-22T09:34:00Z</cp:lastPrinted>
  <dcterms:modified xmlns:xsi="http://www.w3.org/2001/XMLSchema-instance" xsi:type="dcterms:W3CDTF">2016-07-22T09:36:00Z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