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feff" w14:paraId="a8cfeff" w:rsidRDefault="002D77B4" w:rsidP="00597F65" w:rsidR="00597F65">
      <w:pPr>
        <w:jc w:val="right"/>
        <w15:collapsed w:val="false"/>
      </w:pPr>
      <w:r>
        <w:t xml:space="preserve">Broj: </w:t>
      </w:r>
      <w:r w:rsidR="00C33A60">
        <w:t xml:space="preserve">6 </w:t>
      </w:r>
      <w:r>
        <w:t>St-</w:t>
      </w:r>
      <w:r w:rsidR="001C25C5">
        <w:t>933/18-4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0DCC">
        <w:t xml:space="preserve">Financijska agencija Regionalni centar Osijek, za otvaranje stečajnog  postupka nad dužnikom </w:t>
      </w:r>
      <w:r w:rsidR="001C25C5">
        <w:rPr>
          <w:b/>
        </w:rPr>
        <w:t>HN-TEX j.d.o.o. Osijek, Psunjska 4, OIB: 46461741468, MBS: 030185844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C25C5">
        <w:t>27</w:t>
      </w:r>
      <w:r w:rsidR="00C33A60">
        <w:t>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1C25C5">
        <w:rPr>
          <w:b/>
        </w:rPr>
        <w:t>HN-TEX j.d.o.o. Osijek, Psunjska 4, OIB: 46461741468, MBS: 030185844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C25C5">
        <w:rPr>
          <w:b/>
        </w:rPr>
        <w:t>28. studenog</w:t>
      </w:r>
      <w:r w:rsidRPr="00914EB4">
        <w:rPr>
          <w:b/>
        </w:rPr>
        <w:t xml:space="preserve"> 2018. u </w:t>
      </w:r>
      <w:r w:rsidR="001C25C5">
        <w:rPr>
          <w:b/>
        </w:rPr>
        <w:t>10,15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70DCC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C70DCC" w:rsidRPr="00C70DCC">
        <w:rPr>
          <w:b/>
        </w:rPr>
        <w:t xml:space="preserve">Vinko </w:t>
      </w:r>
      <w:proofErr w:type="spellStart"/>
      <w:r w:rsidR="00C70DCC" w:rsidRPr="00C70DCC">
        <w:rPr>
          <w:b/>
        </w:rPr>
        <w:t>Pečanić</w:t>
      </w:r>
      <w:proofErr w:type="spellEnd"/>
      <w:r w:rsidR="00C70DCC" w:rsidRPr="00C70DCC">
        <w:rPr>
          <w:b/>
        </w:rPr>
        <w:t xml:space="preserve">, Lipik, </w:t>
      </w:r>
      <w:proofErr w:type="spellStart"/>
      <w:r w:rsidR="00C70DCC" w:rsidRPr="00C70DCC">
        <w:rPr>
          <w:b/>
        </w:rPr>
        <w:t>Frankopanska</w:t>
      </w:r>
      <w:proofErr w:type="spellEnd"/>
      <w:r w:rsidR="00C70DCC" w:rsidRPr="00C70DCC">
        <w:rPr>
          <w:b/>
        </w:rPr>
        <w:t xml:space="preserve"> 17, OIB: 03918439681</w:t>
      </w:r>
      <w:r w:rsidRPr="00C70DCC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1C25C5">
        <w:t>14</w:t>
      </w:r>
      <w:r w:rsidR="00C33A60">
        <w:t>. lipnja 2018</w:t>
      </w:r>
      <w:r w:rsidR="00C70DCC">
        <w:t>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1C25C5">
        <w:rPr>
          <w:b/>
        </w:rPr>
        <w:t>HN-TEX j.d.o.o. Osijek, Psunjska 4, OIB: 46461741468, MBS: 030185844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1C25C5" w:rsidP="001C25C5" w:rsidR="001C25C5">
      <w:pPr>
        <w:jc w:val="right"/>
      </w:pPr>
      <w:r>
        <w:lastRenderedPageBreak/>
        <w:t>Broj: 6 St-933/18-4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1C25C5">
        <w:t>12</w:t>
      </w:r>
      <w:r w:rsidR="00C33A60">
        <w:t>.6.2018.</w:t>
      </w:r>
      <w:r w:rsidR="00B72723">
        <w:t xml:space="preserve"> g.</w:t>
      </w:r>
      <w:r>
        <w:t xml:space="preserve"> u Očevidniku redoslijedu osnova za plaćanje ima evidentirane neizvršene osnove za plaćanje u neprekinutom razdoblju od </w:t>
      </w:r>
      <w:r w:rsidR="001C25C5">
        <w:t>208</w:t>
      </w:r>
      <w:r>
        <w:t xml:space="preserve"> dana u ukupnom iznosu od </w:t>
      </w:r>
      <w:r w:rsidR="001C25C5">
        <w:t>42.923,91</w:t>
      </w:r>
      <w:r>
        <w:t xml:space="preserve"> kn u koji iznos je uračunata kamata i naknada FINE za provedbu ovrhe na novčanim sredstvima te da dužnik ima </w:t>
      </w:r>
      <w:r w:rsidR="00C33A60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C70DCC">
        <w:rPr>
          <w:b/>
        </w:rPr>
        <w:t xml:space="preserve">Vinko </w:t>
      </w:r>
      <w:proofErr w:type="spellStart"/>
      <w:r w:rsidR="00C70DCC">
        <w:rPr>
          <w:b/>
        </w:rPr>
        <w:t>Pečanić</w:t>
      </w:r>
      <w:proofErr w:type="spellEnd"/>
      <w:r w:rsidR="00C70DCC">
        <w:rPr>
          <w:b/>
        </w:rPr>
        <w:t xml:space="preserve"> iz Lipika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C25C5">
        <w:t>27</w:t>
      </w:r>
      <w:r w:rsidR="00C33A60">
        <w:t>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70DCC" w:rsidR="00C70DCC" w:rsidRPr="00C70DCC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C70DCC" w:rsidRPr="00C70DCC">
        <w:t xml:space="preserve">Vinko </w:t>
      </w:r>
      <w:proofErr w:type="spellStart"/>
      <w:r w:rsidR="00C70DCC" w:rsidRPr="00C70DCC">
        <w:t>Pečanić</w:t>
      </w:r>
      <w:proofErr w:type="spellEnd"/>
      <w:r w:rsidR="00C70DCC" w:rsidRPr="00C70DCC">
        <w:t xml:space="preserve">, Lipik, </w:t>
      </w:r>
      <w:proofErr w:type="spellStart"/>
      <w:r w:rsidR="00C70DCC" w:rsidRPr="00C70DCC">
        <w:t>Frankopanska</w:t>
      </w:r>
      <w:proofErr w:type="spellEnd"/>
      <w:r w:rsidR="00C70DCC" w:rsidRPr="00C70DCC">
        <w:t xml:space="preserve"> 17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C33A60" w:rsidP="003768C2" w:rsidR="00C33A60" w:rsidRPr="00B72723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1C25C5">
        <w:t>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</w:t>
      </w:r>
      <w:r w:rsidR="00C70DCC">
        <w:t>pl.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C25C5">
        <w:t>28.11.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065947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719" w:rsidR="008D4719">
      <w:r>
        <w:separator/>
      </w:r>
    </w:p>
  </w:endnote>
  <w:endnote w:id="0" w:type="continuationSeparator">
    <w:p w:rsidRDefault="008D4719" w:rsidR="008D4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719" w:rsidR="008D4719">
      <w:r>
        <w:separator/>
      </w:r>
    </w:p>
  </w:footnote>
  <w:footnote w:id="0" w:type="continuationSeparator">
    <w:p w:rsidRDefault="008D4719" w:rsidR="008D4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594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65947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25C5"/>
    <w:rsid w:val="001C7099"/>
    <w:rsid w:val="001D24EE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2287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563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9B9"/>
    <w:rsid w:val="00850A85"/>
    <w:rsid w:val="008737C5"/>
    <w:rsid w:val="00891BF4"/>
    <w:rsid w:val="008D4719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7D1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5361"/>
    <w:rsid w:val="00C33A60"/>
    <w:rsid w:val="00C473BD"/>
    <w:rsid w:val="00C70DCC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70D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9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59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9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9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9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70D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9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59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9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9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9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St-933/2018</izvorni_sadrzaj>
    <derivirana_varijabla naziv="DomainObject.Predmet.OznakaBroj_1">St-933/2018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HN-TEX j.d.o.o. za proizvodnju i usluge</izvorni_sadrzaj>
    <derivirana_varijabla naziv="DomainObject.Predmet.ProtustrankaFormated_1">  HN-TEX j.d.o.o. za proizvodnju i usluge</derivirana_varijabla>
  </DomainObject.Predmet.ProtustrankaFormated>
  <DomainObject.Predmet.ProtustrankaFormatedOIB>
    <izvorni_sadrzaj>  HN-TEX j.d.o.o. za proizvodnju i usluge, OIB 46461741468</izvorni_sadrzaj>
    <derivirana_varijabla naziv="DomainObject.Predmet.ProtustrankaFormatedOIB_1">  HN-TEX j.d.o.o. za proizvodnju i usluge, OIB 46461741468</derivirana_varijabla>
  </DomainObject.Predmet.ProtustrankaFormatedOIB>
  <DomainObject.Predmet.ProtustrankaFormatedWithAdress>
    <izvorni_sadrzaj> HN-TEX j.d.o.o. za proizvodnju i usluge, Psunjska 4, 31000 Osijek</izvorni_sadrzaj>
    <derivirana_varijabla naziv="DomainObject.Predmet.ProtustrankaFormatedWithAdress_1"> HN-TEX j.d.o.o. za proizvodnju i usluge, Psunjska 4, 31000 Osijek</derivirana_varijabla>
  </DomainObject.Predmet.ProtustrankaFormatedWithAdress>
  <DomainObject.Predmet.ProtustrankaFormatedWithAdressOIB>
    <izvorni_sadrzaj> HN-TEX j.d.o.o. za proizvodnju i usluge, OIB 46461741468, Psunjska 4, 31000 Osijek</izvorni_sadrzaj>
    <derivirana_varijabla naziv="DomainObject.Predmet.ProtustrankaFormatedWithAdressOIB_1"> HN-TEX j.d.o.o. za proizvodnju i usluge, OIB 46461741468, Psunjska 4, 31000 Osijek</derivirana_varijabla>
  </DomainObject.Predmet.ProtustrankaFormatedWithAdressOIB>
  <DomainObject.Predmet.ProtustrankaWithAdress>
    <izvorni_sadrzaj>HN-TEX j.d.o.o. za proizvodnju i usluge Psunjska 4, 31000 Osijek</izvorni_sadrzaj>
    <derivirana_varijabla naziv="DomainObject.Predmet.ProtustrankaWithAdress_1">HN-TEX j.d.o.o. za proizvodnju i usluge Psunjska 4, 31000 Osijek</derivirana_varijabla>
  </DomainObject.Predmet.ProtustrankaWithAdress>
  <DomainObject.Predmet.ProtustrankaWithAdressOIB>
    <izvorni_sadrzaj>HN-TEX j.d.o.o. za proizvodnju i usluge, OIB 46461741468, Psunjska 4, 31000 Osijek</izvorni_sadrzaj>
    <derivirana_varijabla naziv="DomainObject.Predmet.ProtustrankaWithAdressOIB_1">HN-TEX j.d.o.o. za proizvodnju i usluge, OIB 46461741468, Psunjska 4, 31000 Osijek</derivirana_varijabla>
  </DomainObject.Predmet.ProtustrankaWithAdressOIB>
  <DomainObject.Predmet.ProtustrankaNazivFormated>
    <izvorni_sadrzaj>HN-TEX j.d.o.o. za proizvodnju i usluge</izvorni_sadrzaj>
    <derivirana_varijabla naziv="DomainObject.Predmet.ProtustrankaNazivFormated_1">HN-TEX j.d.o.o. za proizvodnju i usluge</derivirana_varijabla>
  </DomainObject.Predmet.ProtustrankaNazivFormated>
  <DomainObject.Predmet.ProtustrankaNazivFormatedOIB>
    <izvorni_sadrzaj>HN-TEX j.d.o.o. za proizvodnju i usluge, OIB 46461741468</izvorni_sadrzaj>
    <derivirana_varijabla naziv="DomainObject.Predmet.ProtustrankaNazivFormatedOIB_1">HN-TEX j.d.o.o. za proizvodnju i usluge, OIB 46461741468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HN-TEX j.d.o.o. za proizvodnju i usluge</item>
    </izvorni_sadrzaj>
    <derivirana_varijabla naziv="DomainObject.Predmet.ProtuStrankaListFormated_1">
      <item>HN-TEX j.d.o.o. za proizvodnju i usluge</item>
    </derivirana_varijabla>
  </DomainObject.Predmet.ProtuStrankaListFormated>
  <DomainObject.Predmet.ProtuStrankaListFormatedOIB>
    <izvorni_sadrzaj>
      <item>HN-TEX j.d.o.o. za proizvodnju i usluge, OIB 46461741468</item>
    </izvorni_sadrzaj>
    <derivirana_varijabla naziv="DomainObject.Predmet.ProtuStrankaListFormatedOIB_1">
      <item>HN-TEX j.d.o.o. za proizvodnju i usluge, OIB 46461741468</item>
    </derivirana_varijabla>
  </DomainObject.Predmet.ProtuStrankaListFormatedOIB>
  <DomainObject.Predmet.ProtuStrankaListFormatedWithAdress>
    <izvorni_sadrzaj>
      <item>HN-TEX j.d.o.o. za proizvodnju i usluge, Psunjska 4, 31000 Osijek</item>
    </izvorni_sadrzaj>
    <derivirana_varijabla naziv="DomainObject.Predmet.ProtuStrankaListFormatedWithAdress_1">
      <item>HN-TEX j.d.o.o. za proizvodnju i usluge, Psunjska 4, 31000 Osijek</item>
    </derivirana_varijabla>
  </DomainObject.Predmet.ProtuStrankaListFormatedWithAdress>
  <DomainObject.Predmet.ProtuStrankaListFormatedWithAdressOIB>
    <izvorni_sadrzaj>
      <item>HN-TEX j.d.o.o. za proizvodnju i usluge, OIB 46461741468, Psunjska 4, 31000 Osijek</item>
    </izvorni_sadrzaj>
    <derivirana_varijabla naziv="DomainObject.Predmet.ProtuStrankaListFormatedWithAdressOIB_1">
      <item>HN-TEX j.d.o.o. za proizvodnju i usluge, OIB 46461741468, Psunjska 4, 31000 Osijek</item>
    </derivirana_varijabla>
  </DomainObject.Predmet.ProtuStrankaListFormatedWithAdressOIB>
  <DomainObject.Predmet.ProtuStrankaListNazivFormated>
    <izvorni_sadrzaj>
      <item>HN-TEX j.d.o.o. za proizvodnju i usluge</item>
    </izvorni_sadrzaj>
    <derivirana_varijabla naziv="DomainObject.Predmet.ProtuStrankaListNazivFormated_1">
      <item>HN-TEX j.d.o.o. za proizvodnju i usluge</item>
    </derivirana_varijabla>
  </DomainObject.Predmet.ProtuStrankaListNazivFormated>
  <DomainObject.Predmet.ProtuStrankaListNazivFormatedOIB>
    <izvorni_sadrzaj>
      <item>HN-TEX j.d.o.o. za proizvodnju i usluge, OIB 46461741468</item>
    </izvorni_sadrzaj>
    <derivirana_varijabla naziv="DomainObject.Predmet.ProtuStrankaListNazivFormatedOIB_1">
      <item>HN-TEX j.d.o.o. za proizvodnju i usluge, OIB 46461741468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HN-TEX j.d.o.o. za proizvodnju i usluge</izvorni_sadrzaj>
    <derivirana_varijabla naziv="DomainObject.Predmet.ProtustrankaIDrugi_1">HN-TEX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HN-TEX j.d.o.o. za proizvodnju i usluge, OIB 46461741468, Psunjska 4, 31000 Osijek</izvorni_sadrzaj>
    <derivirana_varijabla naziv="DomainObject.Predmet.ProtustrankaIDrugiAdressOIB_1">HN-TEX j.d.o.o. za proizvodnju i usluge, OIB 46461741468, Psunjska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HN-TEX j.d.o.o. za proizvodnju i usluge</item>
    </izvorni_sadrzaj>
    <derivirana_varijabla naziv="DomainObject.Predmet.SudioniciListNaziv_1">
      <item>FINA RC OSIJEK</item>
      <item>HN-TEX j.d.o.o. za proizvodnju i usluge</item>
    </derivirana_varijabla>
  </DomainObject.Predmet.SudioniciListNaziv>
  <DomainObject.Predmet.SudioniciListAdressOIB>
    <izvorni_sadrzaj>
      <item>FINA RC OSIJEK, OIB 85821130368</item>
      <item>HN-TEX j.d.o.o. za proizvodnju i usluge, OIB 46461741468, Psunjska 4,31000 Osijek</item>
    </izvorni_sadrzaj>
    <derivirana_varijabla naziv="DomainObject.Predmet.SudioniciListAdressOIB_1">
      <item>FINA RC OSIJEK, OIB 85821130368</item>
      <item>HN-TEX j.d.o.o. za proizvodnju i usluge, OIB 46461741468, Psunjska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46461741468</item>
    </izvorni_sadrzaj>
    <derivirana_varijabla naziv="DomainObject.Predmet.SudioniciListNazivOIB_1">
      <item>, OIB 85821130368</item>
      <item>, OIB 46461741468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1BA50-8BE6-4F17-9945-52DAD0B84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2473</properties:Characters>
  <properties:Lines>104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2018-03-19T08:01:00Z</dcterms:created>
  <dc:creator>hermanj</dc:creator>
  <cp:lastModifiedBy>Danijela Sekulić</cp:lastModifiedBy>
  <cp:lastPrinted>2018-09-27T11:45:00Z</cp:lastPrinted>
  <dcterms:modified xmlns:xsi="http://www.w3.org/2001/XMLSchema-instance" xsi:type="dcterms:W3CDTF">2018-09-27T11:45:00Z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(FINA-PEČANIĆ.docx)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