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881d" w14:paraId="f5e881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061450">
        <w:t>488/16-13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338F1">
        <w:t xml:space="preserve"> </w:t>
      </w:r>
      <w:r w:rsidR="003F35DB">
        <w:t>DOM DESIGN d.o.o., Čakovec, E. i G. Legenstein 11, OIB: 66430807001, dana 3. lipnja 2016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3F35DB">
        <w:t xml:space="preserve"> DOM DESIGN d.o.o., Čakovec, E. i G. Legenstein 11, OIB: 66430807001</w:t>
      </w:r>
      <w:r w:rsidR="00740000">
        <w:t xml:space="preserve">, </w:t>
      </w:r>
      <w:r w:rsidR="00CB6C18">
        <w:t xml:space="preserve">iznosi </w:t>
      </w:r>
      <w:r w:rsidR="003F35DB">
        <w:t>11.584,10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3F35DB">
        <w:t xml:space="preserve"> Denis Mesarić, Strahoninec, Josipa Horvata Zdelara 10, OIB: 06358691297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3F35DB">
        <w:t>3. lipnja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3D1" w:rsidR="003103D1">
      <w:r>
        <w:separator/>
      </w:r>
    </w:p>
  </w:endnote>
  <w:endnote w:id="0" w:type="continuationSeparator">
    <w:p w:rsidRDefault="003103D1" w:rsidR="00310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3D1" w:rsidR="003103D1">
      <w:r>
        <w:separator/>
      </w:r>
    </w:p>
  </w:footnote>
  <w:footnote w:id="0" w:type="continuationSeparator">
    <w:p w:rsidRDefault="003103D1" w:rsidR="00310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450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103D1"/>
    <w:rsid w:val="00324220"/>
    <w:rsid w:val="00327690"/>
    <w:rsid w:val="00352165"/>
    <w:rsid w:val="003A46E1"/>
    <w:rsid w:val="003A7C72"/>
    <w:rsid w:val="003E2AE0"/>
    <w:rsid w:val="003E5A01"/>
    <w:rsid w:val="003F35DB"/>
    <w:rsid w:val="00400A96"/>
    <w:rsid w:val="00401A7F"/>
    <w:rsid w:val="00402957"/>
    <w:rsid w:val="00420A44"/>
    <w:rsid w:val="00420F99"/>
    <w:rsid w:val="00435063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26AB4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A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A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DESIGN društvo s ograničenom odgovornošću za trgovinu i usluge</izvorni_sadrzaj>
    <derivirana_varijabla naziv="DomainObject.Predmet.ProtustrankaFormated_1">  DOM DESIGN društvo s ograničenom odgovornošću za trgovinu i usluge</derivirana_varijabla>
  </DomainObject.Predmet.ProtustrankaFormated>
  <DomainObject.Predmet.ProtustrankaFormatedOIB>
    <izvorni_sadrzaj>  DOM DESIGN društvo s ograničenom odgovornošću za trgovinu i usluge, OIB 66430807001</izvorni_sadrzaj>
    <derivirana_varijabla naziv="DomainObject.Predmet.ProtustrankaFormatedOIB_1">  DOM DESIGN društvo s ograničenom odgovornošću za trgovinu i usluge, OIB 66430807001</derivirana_varijabla>
  </DomainObject.Predmet.ProtustrankaFormatedOIB>
  <DomainObject.Predmet.ProtustrankaFormatedWithAdress>
    <izvorni_sadrzaj> DOM DESIGN društvo s ograničenom odgovornošću za trgovinu i usluge, E. i G. LEGENSTEIN 11, 40000 Čakovec</izvorni_sadrzaj>
    <derivirana_varijabla naziv="DomainObject.Predmet.ProtustrankaFormatedWithAdress_1"> DOM DESIGN društvo s ograničenom odgovornošću za trgovinu i usluge, E. i G. LEGENSTEIN 11, 40000 Čakovec</derivirana_varijabla>
  </DomainObject.Predmet.ProtustrankaFormatedWithAdress>
  <DomainObject.Predmet.ProtustrankaFormatedWithAdressOIB>
    <izvorni_sadrzaj> DOM DESIGN društvo s ograničenom odgovornošću za trgovinu i usluge, OIB 66430807001, E. i G. LEGENSTEIN 11, 40000 Čakovec</izvorni_sadrzaj>
    <derivirana_varijabla naziv="DomainObject.Predmet.ProtustrankaFormatedWithAdressOIB_1"> DOM DESIGN društvo s ograničenom odgovornošću za trgovinu i usluge, OIB 66430807001, E. i G. LEGENSTEIN 11, 40000 Čakovec</derivirana_varijabla>
  </DomainObject.Predmet.ProtustrankaFormatedWithAdressOIB>
  <DomainObject.Predmet.ProtustrankaWithAdress>
    <izvorni_sadrzaj>DOM DESIGN društvo s ograničenom odgovornošću za trgovinu i usluge E. i G. LEGENSTEIN 11, 40000 Čakovec</izvorni_sadrzaj>
    <derivirana_varijabla naziv="DomainObject.Predmet.ProtustrankaWithAdress_1">DOM DESIGN društvo s ograničenom odgovornošću za trgovinu i usluge E. i G. LEGENSTEIN 11, 40000 Čakovec</derivirana_varijabla>
  </DomainObject.Predmet.ProtustrankaWithAdress>
  <DomainObject.Predmet.ProtustrankaWithAdressOIB>
    <izvorni_sadrzaj>DOM DESIGN društvo s ograničenom odgovornošću za trgovinu i usluge, OIB 66430807001, E. i G. LEGENSTEIN 11, 40000 Čakovec</izvorni_sadrzaj>
    <derivirana_varijabla naziv="DomainObject.Predmet.ProtustrankaWithAdressOIB_1">DOM DESIGN društvo s ograničenom odgovornošću za trgovinu i usluge, OIB 66430807001, E. i G. LEGENSTEIN 11, 40000 Čakovec</derivirana_varijabla>
  </DomainObject.Predmet.ProtustrankaWithAdressOIB>
  <DomainObject.Predmet.ProtustrankaNazivFormated>
    <izvorni_sadrzaj>DOM DESIGN društvo s ograničenom odgovornošću za trgovinu i usluge</izvorni_sadrzaj>
    <derivirana_varijabla naziv="DomainObject.Predmet.ProtustrankaNazivFormated_1">DOM DESIGN društvo s ograničenom odgovornošću za trgovinu i usluge</derivirana_varijabla>
  </DomainObject.Predmet.ProtustrankaNazivFormated>
  <DomainObject.Predmet.ProtustrankaNazivFormatedOIB>
    <izvorni_sadrzaj>DOM DESIGN društvo s ograničenom odgovornošću za trgovinu i usluge, OIB 66430807001</izvorni_sadrzaj>
    <derivirana_varijabla naziv="DomainObject.Predmet.ProtustrankaNazivFormatedOIB_1">DOM DESIGN društvo s ograničenom odgovornošću za trgovinu i usluge, OIB 66430807001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DESIGN društvo s ograničenom odgovornošću za trgovinu i usluge</item>
    </izvorni_sadrzaj>
    <derivirana_varijabla naziv="DomainObject.Predmet.ProtuStrankaListFormated_1">
      <item>DOM DESIGN društvo s ograničenom odgovornošću za trgovinu i usluge</item>
    </derivirana_varijabla>
  </DomainObject.Predmet.ProtuStrankaListFormated>
  <DomainObject.Predmet.ProtuStrankaListFormatedOIB>
    <izvorni_sadrzaj>
      <item>DOM DESIGN društvo s ograničenom odgovornošću za trgovinu i usluge, OIB 66430807001</item>
    </izvorni_sadrzaj>
    <derivirana_varijabla naziv="DomainObject.Predmet.ProtuStrankaListFormatedOIB_1">
      <item>DOM DESIGN društvo s ograničenom odgovornošću za trgovinu i usluge, OIB 66430807001</item>
    </derivirana_varijabla>
  </DomainObject.Predmet.ProtuStrankaListFormatedOIB>
  <DomainObject.Predmet.ProtuStrankaListFormatedWithAdress>
    <izvorni_sadrzaj>
      <item>DOM DESIGN društvo s ograničenom odgovornošću za trgovinu i usluge, E. i G. LEGENSTEIN 11, 40000 Čakovec</item>
    </izvorni_sadrzaj>
    <derivirana_varijabla naziv="DomainObject.Predmet.ProtuStrankaListFormatedWithAdress_1">
      <item>DOM DESIGN društvo s ograničenom odgovornošću za trgovinu i usluge, E. i G. LEGENSTEIN 11, 40000 Čakovec</item>
    </derivirana_varijabla>
  </DomainObject.Predmet.ProtuStrankaListFormatedWithAdress>
  <DomainObject.Predmet.ProtuStrankaListFormatedWithAdressOIB>
    <izvorni_sadrzaj>
      <item>DOM DESIGN društvo s ograničenom odgovornošću za trgovinu i usluge, OIB 66430807001, E. i G. LEGENSTEIN 11, 40000 Čakovec</item>
    </izvorni_sadrzaj>
    <derivirana_varijabla naziv="DomainObject.Predmet.ProtuStrankaListFormatedWithAdressOIB_1">
      <item>DOM DESIGN društvo s ograničenom odgovornošću za trgovinu i usluge, OIB 66430807001, E. i G. LEGENSTEIN 11, 40000 Čakovec</item>
    </derivirana_varijabla>
  </DomainObject.Predmet.ProtuStrankaListFormatedWithAdressOIB>
  <DomainObject.Predmet.ProtuStrankaListNazivFormated>
    <izvorni_sadrzaj>
      <item>DOM DESIGN društvo s ograničenom odgovornošću za trgovinu i usluge</item>
    </izvorni_sadrzaj>
    <derivirana_varijabla naziv="DomainObject.Predmet.ProtuStrankaListNazivFormated_1">
      <item>DOM DESIGN društvo s ograničenom odgovornošću za trgovinu i usluge</item>
    </derivirana_varijabla>
  </DomainObject.Predmet.ProtuStrankaListNazivFormated>
  <DomainObject.Predmet.ProtuStrankaListNazivFormatedOIB>
    <izvorni_sadrzaj>
      <item>DOM DESIGN društvo s ograničenom odgovornošću za trgovinu i usluge, OIB 66430807001</item>
    </izvorni_sadrzaj>
    <derivirana_varijabla naziv="DomainObject.Predmet.ProtuStrankaListNazivFormatedOIB_1">
      <item>DOM DESIGN društvo s ograničenom odgovornošću za trgovinu i usluge, OIB 66430807001</item>
    </derivirana_varijabla>
  </DomainObject.Predmet.ProtuStrankaListNazivFormatedOIB>
  <DomainObject.Predmet.OstaliListFormated>
    <izvorni_sadrzaj>
      <item>Sudski registar</item>
      <item>DENIS MESARIĆ</item>
    </izvorni_sadrzaj>
    <derivirana_varijabla naziv="DomainObject.Predmet.OstaliListFormated_1">
      <item>Sudski registar</item>
      <item>DENIS MESARIĆ</item>
    </derivirana_varijabla>
  </DomainObject.Predmet.OstaliListFormated>
  <DomainObject.Predmet.OstaliListFormatedOIB>
    <izvorni_sadrzaj>
      <item>Sudski registar</item>
      <item>DENIS MESARIĆ, OIB 06358691297</item>
    </izvorni_sadrzaj>
    <derivirana_varijabla naziv="DomainObject.Predmet.OstaliListFormatedOIB_1">
      <item>Sudski registar</item>
      <item>DENIS MESARIĆ, OIB 06358691297</item>
    </derivirana_varijabla>
  </DomainObject.Predmet.OstaliListFormatedOIB>
  <DomainObject.Predmet.OstaliListFormatedWithAdress>
    <izvorni_sadrzaj>
      <item>Sudski registar</item>
      <item>DENIS MESARIĆ, J. H. Zdelara 10, 40000 Strahoninec</item>
    </izvorni_sadrzaj>
    <derivirana_varijabla naziv="DomainObject.Predmet.OstaliListFormatedWithAdress_1">
      <item>Sudski registar</item>
      <item>DENIS MESARIĆ, J. H. Zdelara 10, 40000 Strahoninec</item>
    </derivirana_varijabla>
  </DomainObject.Predmet.OstaliListFormatedWithAdress>
  <DomainObject.Predmet.OstaliListFormatedWithAdressOIB>
    <izvorni_sadrzaj>
      <item>Sudski registar</item>
      <item>DENIS MESARIĆ, OIB 06358691297, J. H. Zdelara 10, 40000 Strahoninec</item>
    </izvorni_sadrzaj>
    <derivirana_varijabla naziv="DomainObject.Predmet.OstaliListFormatedWithAdressOIB_1">
      <item>Sudski registar</item>
      <item>DENIS MESARIĆ, OIB 06358691297, J. H. Zdelara 10, 40000 Strahoninec</item>
    </derivirana_varijabla>
  </DomainObject.Predmet.OstaliListFormatedWithAdressOIB>
  <DomainObject.Predmet.OstaliListNazivFormated>
    <izvorni_sadrzaj>
      <item>Sudski registar</item>
      <item>DENIS MESARIĆ</item>
    </izvorni_sadrzaj>
    <derivirana_varijabla naziv="DomainObject.Predmet.OstaliListNazivFormated_1">
      <item>Sudski registar</item>
      <item>DENIS MESARIĆ</item>
    </derivirana_varijabla>
  </DomainObject.Predmet.OstaliListNazivFormated>
  <DomainObject.Predmet.OstaliListNazivFormatedOIB>
    <izvorni_sadrzaj>
      <item>Sudski registar</item>
      <item>DENIS MESARIĆ, OIB 06358691297</item>
    </izvorni_sadrzaj>
    <derivirana_varijabla naziv="DomainObject.Predmet.OstaliListNazivFormatedOIB_1">
      <item>Sudski registar</item>
      <item>DENIS MESARIĆ, OIB 06358691297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DESIGN društvo s ograničenom odgovornošću za trgovinu i usluge</izvorni_sadrzaj>
    <derivirana_varijabla naziv="DomainObject.Predmet.ProtustrankaIDrugi_1">DOM DESIGN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DESIGN društvo s ograničenom odgovornošću za trgovinu i usluge, OIB 66430807001, E. i G. LEGENSTEIN 11, 40000 Čakovec</izvorni_sadrzaj>
    <derivirana_varijabla naziv="DomainObject.Predmet.ProtustrankaIDrugiAdressOIB_1">DOM DESIGN društvo s ograničenom odgovornošću za trgovinu i usluge, OIB 66430807001, E. i G. LEGENSTEIN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DESIGN društvo s ograničenom odgovornošću za trgovinu i usluge</item>
      <item>Sudski registar</item>
      <item>DENIS MESARIĆ</item>
    </izvorni_sadrzaj>
    <derivirana_varijabla naziv="DomainObject.Predmet.SudioniciListNaziv_1">
      <item>Financijska agencija</item>
      <item>DOM DESIGN društvo s ograničenom odgovornošću za trgovinu i usluge</item>
      <item>Sudski registar</item>
      <item>DENIS MESARIĆ</item>
    </derivirana_varijabla>
  </DomainObject.Predmet.SudioniciListNaziv>
  <DomainObject.Predmet.SudioniciListAdressOIB>
    <izvorni_sadrzaj>
      <item>Financijska agencija, OIB 85821130368, A. Cesarca 2,42000 Varaždin</item>
      <item>DOM DESIGN društvo s ograničenom odgovornošću za trgovinu i usluge, OIB 66430807001, E. i G. LEGENSTEIN 11,40000 Čakovec</item>
      <item>Sudski registar</item>
      <item>DENIS MESARIĆ, OIB 06358691297, J. H. Zdelara 10,40000 Strahoninec</item>
    </izvorni_sadrzaj>
    <derivirana_varijabla naziv="DomainObject.Predmet.SudioniciListAdressOIB_1">
      <item>Financijska agencija, OIB 85821130368, A. Cesarca 2,42000 Varaždin</item>
      <item>DOM DESIGN društvo s ograničenom odgovornošću za trgovinu i usluge, OIB 66430807001, E. i G. LEGENSTEIN 11,40000 Čakovec</item>
      <item>Sudski registar</item>
      <item>DENIS MESARIĆ, OIB 06358691297, J. H. Zdelara 10,40000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66430807001</item>
      <item>, OIB null</item>
      <item>, OIB 06358691297</item>
    </izvorni_sadrzaj>
    <derivirana_varijabla naziv="DomainObject.Predmet.SudioniciListNazivOIB_1">
      <item>, OIB 85821130368</item>
      <item>, OIB 66430807001</item>
      <item>, OIB null</item>
      <item>, OIB 06358691297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EC23A-B9A2-40B3-B9B9-7206A7C93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1870</properties:Characters>
  <properties:Lines>46</properties:Lines>
  <properties:Paragraphs>14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2016-06-03T06:14:00Z</cp:lastPrinted>
  <dcterms:modified xmlns:xsi="http://www.w3.org/2001/XMLSchema-instance" xsi:type="dcterms:W3CDTF">2016-06-03T06:15:00Z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