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57cc" w14:paraId="ecd57cc" w:rsidRDefault="001B00FC" w:rsidP="005D7BF8" w:rsidR="001B00F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0FC" w:rsidP="005D7BF8" w:rsidR="001B00FC" w:rsidRPr="001B00FC">
      <w:pPr>
        <w:pStyle w:val="Bezproreda"/>
        <w:jc w:val="both"/>
        <w:rPr>
          <w:rFonts w:hAnsi="Times New Roman" w:ascii="Times New Roman"/>
          <w:b w:val="false"/>
        </w:rPr>
      </w:pPr>
      <w:r w:rsidRPr="001B00FC">
        <w:rPr>
          <w:rFonts w:eastAsia="MS Mincho" w:hAnsi="Times New Roman" w:ascii="Times New Roman"/>
          <w:b w:val="false"/>
        </w:rPr>
        <w:t xml:space="preserve">   REPUBLIKA HRVATSKA</w:t>
      </w:r>
    </w:p>
    <w:p w:rsidRDefault="001B00FC" w:rsidP="005D7BF8" w:rsidR="001B00FC" w:rsidRPr="001B00FC">
      <w:pPr>
        <w:pStyle w:val="Bezproreda"/>
        <w:jc w:val="both"/>
        <w:rPr>
          <w:rFonts w:hAnsi="Times New Roman" w:ascii="Times New Roman"/>
          <w:b w:val="false"/>
        </w:rPr>
      </w:pPr>
      <w:r w:rsidRPr="001B00FC">
        <w:rPr>
          <w:rFonts w:eastAsia="MS Mincho" w:hAnsi="Times New Roman" w:ascii="Times New Roman"/>
          <w:b w:val="false"/>
        </w:rPr>
        <w:t>TRGOVAČKI SUD U RIJECI</w:t>
      </w:r>
    </w:p>
    <w:p w:rsidRDefault="001B00FC" w:rsidP="005D7BF8" w:rsidR="001B00FC" w:rsidRPr="001B00F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B00F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351086" w:rsidRPr="00351086">
        <w:rPr>
          <w:b/>
        </w:rPr>
        <w:t>S. D. I. USLUGE društvo s ograničenom odgovornošću za promidžbu, trgovinu i usluge, turistička agencija</w:t>
      </w:r>
      <w:r w:rsidR="00351086">
        <w:rPr>
          <w:b/>
        </w:rPr>
        <w:t xml:space="preserve">, Crikvenica, Kralja Tomislava 132, OIB </w:t>
      </w:r>
      <w:r w:rsidR="00351086" w:rsidRPr="00351086">
        <w:rPr>
          <w:b/>
        </w:rPr>
        <w:t>41246352378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</w:t>
      </w:r>
      <w:r w:rsidR="00351086">
        <w:t>9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351086">
        <w:t>9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1B00FC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</w:t>
      </w:r>
      <w:r w:rsidR="00351086">
        <w:rPr>
          <w:sz w:val="20"/>
          <w:szCs w:val="20"/>
        </w:rPr>
        <w:t>9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0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351086">
      <w:t>272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B00FC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1086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00FC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00F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D. I. USLUGE društvo s ograničenom odgovornošću za promidžbu, trgovinu i usluge, turistička agencija</izvorni_sadrzaj>
    <derivirana_varijabla naziv="DomainObject.Predmet.ProtustrankaFormated_1">  S. D. I. USLUGE društvo s ograničenom odgovornošću za promidžbu, trgovinu i usluge, turistička agencija</derivirana_varijabla>
  </DomainObject.Predmet.ProtustrankaFormated>
  <DomainObject.Predmet.ProtustrankaFormatedOIB>
    <izvorni_sadrzaj>  S. D. I. USLUGE društvo s ograničenom odgovornošću za promidžbu, trgovinu i usluge, turistička agencija, OIB 41246352378</izvorni_sadrzaj>
    <derivirana_varijabla naziv="DomainObject.Predmet.ProtustrankaFormatedOIB_1">  S. D. I. USLUGE društvo s ograničenom odgovornošću za promidžbu, trgovinu i usluge, turistička agencija, OIB 41246352378</derivirana_varijabla>
  </DomainObject.Predmet.ProtustrankaFormatedOIB>
  <DomainObject.Predmet.ProtustrankaFormatedWithAdress>
    <izvorni_sadrzaj> S. D. I. USLUGE društvo s ograničenom odgovornošću za promidžbu, trgovinu i usluge, turistička agencija, Kralja Tomislava 132, 51260 Crikvenica</izvorni_sadrzaj>
    <derivirana_varijabla naziv="DomainObject.Predmet.ProtustrankaFormatedWithAdress_1"> S. D. I. USLUGE društvo s ograničenom odgovornošću za promidžbu, trgovinu i usluge, turistička agencija, Kralja Tomislava 132, 51260 Crikvenica</derivirana_varijabla>
  </DomainObject.Predmet.ProtustrankaFormatedWithAdress>
  <DomainObject.Predmet.ProtustrankaFormatedWithAdressOIB>
    <izvorni_sadrzaj> S. D. I. USLUGE društvo s ograničenom odgovornošću za promidžbu, trgovinu i usluge, turistička agencija, OIB 41246352378, Kralja Tomislava 132, 51260 Crikvenica</izvorni_sadrzaj>
    <derivirana_varijabla naziv="DomainObject.Predmet.ProtustrankaFormatedWithAdressOIB_1"> S. D. I. USLUGE društvo s ograničenom odgovornošću za promidžbu, trgovinu i usluge, turistička agencija, OIB 41246352378, Kralja Tomislava 132, 51260 Crikvenica</derivirana_varijabla>
  </DomainObject.Predmet.ProtustrankaFormatedWithAdressOIB>
  <DomainObject.Predmet.ProtustrankaWithAdress>
    <izvorni_sadrzaj>S. D. I. USLUGE društvo s ograničenom odgovornošću za promidžbu, trgovinu i usluge, turistička agencija Kralja Tomislava 132, 51260 Crikvenica</izvorni_sadrzaj>
    <derivirana_varijabla naziv="DomainObject.Predmet.ProtustrankaWithAdress_1">S. D. I. USLUGE društvo s ograničenom odgovornošću za promidžbu, trgovinu i usluge, turistička agencija Kralja Tomislava 132, 51260 Crikvenica</derivirana_varijabla>
  </DomainObject.Predmet.ProtustrankaWithAdress>
  <DomainObject.Predmet.ProtustrankaWithAdressOIB>
    <izvorni_sadrzaj>S. D. I. USLUGE društvo s ograničenom odgovornošću za promidžbu, trgovinu i usluge, turistička agencija, OIB 41246352378, Kralja Tomislava 132, 51260 Crikvenica</izvorni_sadrzaj>
    <derivirana_varijabla naziv="DomainObject.Predmet.ProtustrankaWithAdressOIB_1">S. D. I. USLUGE društvo s ograničenom odgovornošću za promidžbu, trgovinu i usluge, turistička agencija, OIB 41246352378, Kralja Tomislava 132, 51260 Crikvenica</derivirana_varijabla>
  </DomainObject.Predmet.ProtustrankaWithAdressOIB>
  <DomainObject.Predmet.ProtustrankaNazivFormated>
    <izvorni_sadrzaj>S. D. I. USLUGE društvo s ograničenom odgovornošću za promidžbu, trgovinu i usluge, turistička agencija</izvorni_sadrzaj>
    <derivirana_varijabla naziv="DomainObject.Predmet.ProtustrankaNazivFormated_1">S. D. I. USLUGE društvo s ograničenom odgovornošću za promidžbu, trgovinu i usluge, turistička agencija</derivirana_varijabla>
  </DomainObject.Predmet.ProtustrankaNazivFormated>
  <DomainObject.Predmet.ProtustrankaNazivFormatedOIB>
    <izvorni_sadrzaj>S. D. I. USLUGE društvo s ograničenom odgovornošću za promidžbu, trgovinu i usluge, turistička agencija, OIB 41246352378</izvorni_sadrzaj>
    <derivirana_varijabla naziv="DomainObject.Predmet.ProtustrankaNazivFormatedOIB_1">S. D. I. USLUGE društvo s ograničenom odgovornošću za promidžbu, trgovinu i usluge, turistička agencija, OIB 41246352378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D. I. USLUGE društvo s ograničenom odgovornošću za promidžbu, trgovinu i usluge, turistička agencija</item>
    </izvorni_sadrzaj>
    <derivirana_varijabla naziv="DomainObject.Predmet.ProtuStrankaListFormated_1">
      <item>S. D. I. USLUGE društvo s ograničenom odgovornošću za promidžbu, trgovinu i usluge, turistička agencija</item>
    </derivirana_varijabla>
  </DomainObject.Predmet.ProtuStrankaListFormated>
  <DomainObject.Predmet.ProtuStrankaListFormatedOIB>
    <izvorni_sadrzaj>
      <item>S. D. I. USLUGE društvo s ograničenom odgovornošću za promidžbu, trgovinu i usluge, turistička agencija, OIB 41246352378</item>
    </izvorni_sadrzaj>
    <derivirana_varijabla naziv="DomainObject.Predmet.ProtuStrankaListFormatedOIB_1">
      <item>S. D. I. USLUGE društvo s ograničenom odgovornošću za promidžbu, trgovinu i usluge, turistička agencija, OIB 41246352378</item>
    </derivirana_varijabla>
  </DomainObject.Predmet.ProtuStrankaListFormatedOIB>
  <DomainObject.Predmet.ProtuStrankaListFormatedWithAdress>
    <izvorni_sadrzaj>
      <item>S. D. I. USLUGE društvo s ograničenom odgovornošću za promidžbu, trgovinu i usluge, turistička agencija, Kralja Tomislava 132, 51260 Crikvenica</item>
    </izvorni_sadrzaj>
    <derivirana_varijabla naziv="DomainObject.Predmet.ProtuStrankaListFormatedWithAdress_1">
      <item>S. D. I. USLUGE društvo s ograničenom odgovornošću za promidžbu, trgovinu i usluge, turistička agencija, Kralja Tomislava 132, 51260 Crikvenica</item>
    </derivirana_varijabla>
  </DomainObject.Predmet.ProtuStrankaListFormatedWithAdress>
  <DomainObject.Predmet.ProtuStrankaListFormatedWithAdressOIB>
    <izvorni_sadrzaj>
      <item>S. D. I. USLUGE društvo s ograničenom odgovornošću za promidžbu, trgovinu i usluge, turistička agencija, OIB 41246352378, Kralja Tomislava 132, 51260 Crikvenica</item>
    </izvorni_sadrzaj>
    <derivirana_varijabla naziv="DomainObject.Predmet.ProtuStrankaListFormatedWithAdressOIB_1">
      <item>S. D. I. USLUGE društvo s ograničenom odgovornošću za promidžbu, trgovinu i usluge, turistička agencija, OIB 41246352378, Kralja Tomislava 132, 51260 Crikvenica</item>
    </derivirana_varijabla>
  </DomainObject.Predmet.ProtuStrankaListFormatedWithAdressOIB>
  <DomainObject.Predmet.ProtuStrankaListNazivFormated>
    <izvorni_sadrzaj>
      <item>S. D. I. USLUGE društvo s ograničenom odgovornošću za promidžbu, trgovinu i usluge, turistička agencija</item>
    </izvorni_sadrzaj>
    <derivirana_varijabla naziv="DomainObject.Predmet.ProtuStrankaListNazivFormated_1">
      <item>S. D. I. USLUGE društvo s ograničenom odgovornošću za promidžbu, trgovinu i usluge, turistička agencija</item>
    </derivirana_varijabla>
  </DomainObject.Predmet.ProtuStrankaListNazivFormated>
  <DomainObject.Predmet.ProtuStrankaListNazivFormatedOIB>
    <izvorni_sadrzaj>
      <item>S. D. I. USLUGE društvo s ograničenom odgovornošću za promidžbu, trgovinu i usluge, turistička agencija, OIB 41246352378</item>
    </izvorni_sadrzaj>
    <derivirana_varijabla naziv="DomainObject.Predmet.ProtuStrankaListNazivFormatedOIB_1">
      <item>S. D. I. USLUGE društvo s ograničenom odgovornošću za promidžbu, trgovinu i usluge, turistička agencija, OIB 41246352378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D. I. USLUGE društvo s ograničenom odgovornošću za promidžbu, trgovinu i usluge, turistička agencija</izvorni_sadrzaj>
    <derivirana_varijabla naziv="DomainObject.Predmet.ProtustrankaIDrugi_1">S. D. I. USLUGE društvo s ograničenom odgovornošću za promidžbu, trgovinu i usluge,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D. I. USLUGE društvo s ograničenom odgovornošću za promidžbu, trgovinu i usluge, turistička agencija, OIB 41246352378, Kralja Tomislava 132, 51260 Crikvenica</izvorni_sadrzaj>
    <derivirana_varijabla naziv="DomainObject.Predmet.ProtustrankaIDrugiAdressOIB_1">S. D. I. USLUGE društvo s ograničenom odgovornošću za promidžbu, trgovinu i usluge, turistička agencija, OIB 41246352378, Kralja Tomislava 132,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D. I. USLUGE društvo s ograničenom odgovornošću za promidžbu, trgovinu i usluge, turistička agencija</item>
    </izvorni_sadrzaj>
    <derivirana_varijabla naziv="DomainObject.Predmet.SudioniciListNaziv_1">
      <item>FINA  Rijeka</item>
      <item>S. D. I. USLUGE društvo s ograničenom odgovornošću za promidžbu, trgovinu i usluge, turistička agencija</item>
    </derivirana_varijabla>
  </DomainObject.Predmet.SudioniciListNaziv>
  <DomainObject.Predmet.SudioniciListAdressOIB>
    <izvorni_sadrzaj>
      <item>FINA  Rijeka, OIB 85821130368, Frana Kurelca 8,51000 Rijeka</item>
      <item>S. D. I. USLUGE društvo s ograničenom odgovornošću za promidžbu, trgovinu i usluge, turistička agencija, OIB 41246352378, Kralja Tomislava 132,51260 Crikvenica</item>
    </izvorni_sadrzaj>
    <derivirana_varijabla naziv="DomainObject.Predmet.SudioniciListAdressOIB_1">
      <item>FINA  Rijeka, OIB 85821130368, Frana Kurelca 8,51000 Rijeka</item>
      <item>S. D. I. USLUGE društvo s ograničenom odgovornošću za promidžbu, trgovinu i usluge, turistička agencija, OIB 41246352378, Kralja Tomislava 132,51260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41246352378</item>
    </izvorni_sadrzaj>
    <derivirana_varijabla naziv="DomainObject.Predmet.SudioniciListNazivOIB_1">
      <item>, OIB 85821130368</item>
      <item>, OIB 41246352378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F23B4-AA06-47BE-B642-EA9AD3CC6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925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2017-10-09T11:29:00Z</dcterms:created>
  <dc:creator>dcmelik</dc:creator>
  <cp:lastModifiedBy>Jasna Radulović</cp:lastModifiedBy>
  <cp:lastPrinted>2017-10-09T11:28:00Z</cp:lastPrinted>
  <dcterms:modified xmlns:xsi="http://www.w3.org/2001/XMLSchema-instance" xsi:type="dcterms:W3CDTF">2017-10-09T11:30:00Z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