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c65f" w14:paraId="41bc65f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R E P U B L I K A  H R V A T S K A</w:t>
      </w:r>
    </w:p>
    <w:p w:rsidRDefault="008615FD" w:rsidP="008615FD" w:rsidR="008615FD" w:rsidRPr="00A8162D">
      <w:pPr>
        <w:jc w:val="center"/>
        <w:rPr>
          <w:b/>
        </w:rPr>
      </w:pPr>
    </w:p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9C553F" w:rsidRPr="009C553F">
        <w:rPr>
          <w:b/>
          <w:sz w:val="24"/>
        </w:rPr>
        <w:t>HOOK UP j.d.o.o. za posredovanje u zapošljavanju, Osijek, Trg Slobode 8/I, OIB: 85648797932, MBS: 030158887</w:t>
      </w:r>
      <w:r w:rsidRPr="00A8162D">
        <w:rPr>
          <w:sz w:val="24"/>
        </w:rPr>
        <w:t xml:space="preserve">, dana </w:t>
      </w:r>
      <w:r w:rsidR="009C553F">
        <w:rPr>
          <w:sz w:val="24"/>
        </w:rPr>
        <w:t>9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8615FD" w:rsidP="008615FD" w:rsidR="008615FD">
      <w:pPr>
        <w:jc w:val="center"/>
        <w:rPr>
          <w:b/>
        </w:rPr>
      </w:pPr>
      <w:r w:rsidRPr="00A8162D">
        <w:rPr>
          <w:b/>
        </w:rPr>
        <w:t>z a k l j u č i o  j e :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9C553F" w:rsidRPr="009C553F">
        <w:t xml:space="preserve">Dalibor </w:t>
      </w:r>
      <w:proofErr w:type="spellStart"/>
      <w:r w:rsidR="009C553F" w:rsidRPr="009C553F">
        <w:t>Goričkić</w:t>
      </w:r>
      <w:proofErr w:type="spellEnd"/>
      <w:r w:rsidR="009C553F" w:rsidRPr="009C553F">
        <w:t>, OIB: 20140219540, Osijek, Bračka 118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6F782D">
        <w:rPr>
          <w:b/>
        </w:rPr>
        <w:t>6</w:t>
      </w:r>
      <w:r w:rsidR="009C553F">
        <w:rPr>
          <w:b/>
        </w:rPr>
        <w:t>57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SZ). za stečajnog dužnika </w:t>
      </w:r>
      <w:r w:rsidR="009C553F" w:rsidRPr="009C553F">
        <w:rPr>
          <w:b/>
        </w:rPr>
        <w:t>HOOK UP j.d.o.o. za posredovanje u zapošljavanju, Osijek, Trg Slobode 8/I, OIB: 85648797932, MBS: 030158887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8615FD" w:rsidRPr="00A8162D">
        <w:t xml:space="preserve"> dužnika </w:t>
      </w:r>
      <w:r w:rsidR="009C553F" w:rsidRPr="009C553F">
        <w:t xml:space="preserve">Dalibor </w:t>
      </w:r>
      <w:proofErr w:type="spellStart"/>
      <w:r w:rsidR="009C553F" w:rsidRPr="009C553F">
        <w:t>Goričkić</w:t>
      </w:r>
      <w:proofErr w:type="spellEnd"/>
      <w:r w:rsidR="009C553F" w:rsidRPr="009C553F">
        <w:t>,</w:t>
      </w:r>
      <w:r w:rsidR="00C52406" w:rsidRPr="00C52406">
        <w:t xml:space="preserve"> </w:t>
      </w:r>
      <w:r w:rsidR="009C553F" w:rsidRPr="009C553F">
        <w:t>Osijek, Bračka 118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9C553F">
        <w:rPr>
          <w:sz w:val="24"/>
        </w:rPr>
        <w:t>9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 xml:space="preserve">Zapisničar: Danijela </w:t>
      </w:r>
      <w:proofErr w:type="spellStart"/>
      <w:r>
        <w:rPr>
          <w:sz w:val="24"/>
        </w:rPr>
        <w:t>Špeletić</w:t>
      </w:r>
      <w:proofErr w:type="spellEnd"/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8615FD" w:rsidR="00041597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041597">
        <w:t xml:space="preserve">Dalibor </w:t>
      </w:r>
      <w:proofErr w:type="spellStart"/>
      <w:r w:rsidR="00041597">
        <w:t>Goričkić</w:t>
      </w:r>
      <w:proofErr w:type="spellEnd"/>
      <w:r w:rsidR="00041597">
        <w:t>, Osijek, Bračka 118</w:t>
      </w:r>
    </w:p>
    <w:p w:rsidRDefault="008615FD" w:rsidP="008615FD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041597">
        <w:t>9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CB3" w:rsidR="00736CB3">
      <w:r>
        <w:separator/>
      </w:r>
    </w:p>
  </w:endnote>
  <w:endnote w:id="0" w:type="continuationSeparator">
    <w:p w:rsidRDefault="00736CB3" w:rsidR="00736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CB3" w:rsidR="00736CB3">
      <w:r>
        <w:separator/>
      </w:r>
    </w:p>
  </w:footnote>
  <w:footnote w:id="0" w:type="continuationSeparator">
    <w:p w:rsidRDefault="00736CB3" w:rsidR="00736C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2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40528" w:rsidR="002405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97F78">
      <w:t>6 St-657/16-6</w:t>
    </w:r>
  </w:p>
  <w:p w:rsidRDefault="002A2D81" w:rsidP="002A2D81" w:rsidR="002A2D81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B54F1">
      <w:t>6</w:t>
    </w:r>
    <w:r w:rsidR="00597F78">
      <w:t>57</w:t>
    </w:r>
    <w:r w:rsidR="00240528">
      <w:t>/16-</w:t>
    </w:r>
    <w:r w:rsidR="00597F78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6CB3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20E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5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2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C52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52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20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20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5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2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C52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52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20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20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HOOK UP j.d.o.o. za posredovanje u zapošljavanju</izvorni_sadrzaj>
    <derivirana_varijabla naziv="DomainObject.Predmet.ProtustrankaFormated_1">  HOOK UP j.d.o.o. za posredovanje u zapošljavanju</derivirana_varijabla>
  </DomainObject.Predmet.ProtustrankaFormated>
  <DomainObject.Predmet.ProtustrankaFormatedOIB>
    <izvorni_sadrzaj>  HOOK UP j.d.o.o. za posredovanje u zapošljavanju, OIB 85648797932</izvorni_sadrzaj>
    <derivirana_varijabla naziv="DomainObject.Predmet.ProtustrankaFormatedOIB_1">  HOOK UP j.d.o.o. za posredovanje u zapošljavanju, OIB 85648797932</derivirana_varijabla>
  </DomainObject.Predmet.ProtustrankaFormatedOIB>
  <DomainObject.Predmet.ProtustrankaFormatedWithAdress>
    <izvorni_sadrzaj> HOOK UP j.d.o.o. za posredovanje u zapošljavanju, Trg Slobode 8I, 31000 Osijek</izvorni_sadrzaj>
    <derivirana_varijabla naziv="DomainObject.Predmet.ProtustrankaFormatedWithAdress_1"> HOOK UP j.d.o.o. za posredovanje u zapošljavanju, Trg Slobode 8I, 31000 Osijek</derivirana_varijabla>
  </DomainObject.Predmet.ProtustrankaFormatedWithAdress>
  <DomainObject.Predmet.ProtustrankaFormatedWithAdressOIB>
    <izvorni_sadrzaj> HOOK UP j.d.o.o. za posredovanje u zapošljavanju, OIB 85648797932, Trg Slobode 8I, 31000 Osijek</izvorni_sadrzaj>
    <derivirana_varijabla naziv="DomainObject.Predmet.ProtustrankaFormatedWithAdressOIB_1"> HOOK UP j.d.o.o. za posredovanje u zapošljavanju, OIB 85648797932, Trg Slobode 8I, 31000 Osijek</derivirana_varijabla>
  </DomainObject.Predmet.ProtustrankaFormatedWithAdressOIB>
  <DomainObject.Predmet.ProtustrankaWithAdress>
    <izvorni_sadrzaj>HOOK UP j.d.o.o. za posredovanje u zapošljavanju Trg Slobode 8I, 31000 Osijek</izvorni_sadrzaj>
    <derivirana_varijabla naziv="DomainObject.Predmet.ProtustrankaWithAdress_1">HOOK UP j.d.o.o. za posredovanje u zapošljavanju Trg Slobode 8I, 31000 Osijek</derivirana_varijabla>
  </DomainObject.Predmet.ProtustrankaWithAdress>
  <DomainObject.Predmet.ProtustrankaWithAdressOIB>
    <izvorni_sadrzaj>HOOK UP j.d.o.o. za posredovanje u zapošljavanju, OIB 85648797932, Trg Slobode 8I, 31000 Osijek</izvorni_sadrzaj>
    <derivirana_varijabla naziv="DomainObject.Predmet.ProtustrankaWithAdressOIB_1">HOOK UP j.d.o.o. za posredovanje u zapošljavanju, OIB 85648797932, Trg Slobode 8I, 31000 Osijek</derivirana_varijabla>
  </DomainObject.Predmet.ProtustrankaWithAdressOIB>
  <DomainObject.Predmet.ProtustrankaNazivFormated>
    <izvorni_sadrzaj>HOOK UP j.d.o.o. za posredovanje u zapošljavanju</izvorni_sadrzaj>
    <derivirana_varijabla naziv="DomainObject.Predmet.ProtustrankaNazivFormated_1">HOOK UP j.d.o.o. za posredovanje u zapošljavanju</derivirana_varijabla>
  </DomainObject.Predmet.ProtustrankaNazivFormated>
  <DomainObject.Predmet.ProtustrankaNazivFormatedOIB>
    <izvorni_sadrzaj>HOOK UP j.d.o.o. za posredovanje u zapošljavanju, OIB 85648797932</izvorni_sadrzaj>
    <derivirana_varijabla naziv="DomainObject.Predmet.ProtustrankaNazivFormatedOIB_1">HOOK UP j.d.o.o. za posredovanje u zapošljavanju, OIB 85648797932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HOOK UP j.d.o.o. za posredovanje u zapošljavanju</item>
    </izvorni_sadrzaj>
    <derivirana_varijabla naziv="DomainObject.Predmet.ProtuStrankaListFormated_1">
      <item>HOOK UP j.d.o.o. za posredovanje u zapošljavanju</item>
    </derivirana_varijabla>
  </DomainObject.Predmet.ProtuStrankaListFormated>
  <DomainObject.Predmet.ProtuStrankaListFormatedOIB>
    <izvorni_sadrzaj>
      <item>HOOK UP j.d.o.o. za posredovanje u zapošljavanju, OIB 85648797932</item>
    </izvorni_sadrzaj>
    <derivirana_varijabla naziv="DomainObject.Predmet.ProtuStrankaListFormatedOIB_1">
      <item>HOOK UP j.d.o.o. za posredovanje u zapošljavanju, OIB 85648797932</item>
    </derivirana_varijabla>
  </DomainObject.Predmet.ProtuStrankaListFormatedOIB>
  <DomainObject.Predmet.ProtuStrankaListFormatedWithAdress>
    <izvorni_sadrzaj>
      <item>HOOK UP j.d.o.o. za posredovanje u zapošljavanju, Trg Slobode 8I, 31000 Osijek</item>
    </izvorni_sadrzaj>
    <derivirana_varijabla naziv="DomainObject.Predmet.ProtuStrankaListFormatedWithAdress_1">
      <item>HOOK UP j.d.o.o. za posredovanje u zapošljavanju, Trg Slobode 8I, 31000 Osijek</item>
    </derivirana_varijabla>
  </DomainObject.Predmet.ProtuStrankaListFormatedWithAdress>
  <DomainObject.Predmet.ProtuStrankaListFormatedWithAdressOIB>
    <izvorni_sadrzaj>
      <item>HOOK UP j.d.o.o. za posredovanje u zapošljavanju, OIB 85648797932, Trg Slobode 8I, 31000 Osijek</item>
    </izvorni_sadrzaj>
    <derivirana_varijabla naziv="DomainObject.Predmet.ProtuStrankaListFormatedWithAdressOIB_1">
      <item>HOOK UP j.d.o.o. za posredovanje u zapošljavanju, OIB 85648797932, Trg Slobode 8I, 31000 Osijek</item>
    </derivirana_varijabla>
  </DomainObject.Predmet.ProtuStrankaListFormatedWithAdressOIB>
  <DomainObject.Predmet.ProtuStrankaListNazivFormated>
    <izvorni_sadrzaj>
      <item>HOOK UP j.d.o.o. za posredovanje u zapošljavanju</item>
    </izvorni_sadrzaj>
    <derivirana_varijabla naziv="DomainObject.Predmet.ProtuStrankaListNazivFormated_1">
      <item>HOOK UP j.d.o.o. za posredovanje u zapošljavanju</item>
    </derivirana_varijabla>
  </DomainObject.Predmet.ProtuStrankaListNazivFormated>
  <DomainObject.Predmet.ProtuStrankaListNazivFormatedOIB>
    <izvorni_sadrzaj>
      <item>HOOK UP j.d.o.o. za posredovanje u zapošljavanju, OIB 85648797932</item>
    </izvorni_sadrzaj>
    <derivirana_varijabla naziv="DomainObject.Predmet.ProtuStrankaListNazivFormatedOIB_1">
      <item>HOOK UP j.d.o.o. za posredovanje u zapošljavanju, OIB 85648797932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HOOK UP j.d.o.o. za posredovanje u zapošljavanju</izvorni_sadrzaj>
    <derivirana_varijabla naziv="DomainObject.Predmet.ProtustrankaIDrugi_1">HOOK UP j.d.o.o. za posredovanje u zapošljavanju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HOOK UP j.d.o.o. za posredovanje u zapošljavanju, OIB 85648797932, Trg Slobode 8I, 31000 Osijek</izvorni_sadrzaj>
    <derivirana_varijabla naziv="DomainObject.Predmet.ProtustrankaIDrugiAdressOIB_1">HOOK UP j.d.o.o. za posredovanje u zapošljavanju, OIB 85648797932, Trg Slobode 8I,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HOOK UP j.d.o.o. za posredovanje u zapošljavanju</item>
    </izvorni_sadrzaj>
    <derivirana_varijabla naziv="DomainObject.Predmet.SudioniciListNaziv_1">
      <item>FINA RC OSIJEK</item>
      <item>HOOK UP j.d.o.o. za posredovanje u zapošljavanju</item>
    </derivirana_varijabla>
  </DomainObject.Predmet.SudioniciListNaziv>
  <DomainObject.Predmet.SudioniciListAdressOIB>
    <izvorni_sadrzaj>
      <item>FINA RC OSIJEK, OIB 85821130368</item>
      <item>HOOK UP j.d.o.o. za posredovanje u zapošljavanju, OIB 85648797932, Trg Slobode 8I,31000 Osijek</item>
    </izvorni_sadrzaj>
    <derivirana_varijabla naziv="DomainObject.Predmet.SudioniciListAdressOIB_1">
      <item>FINA RC OSIJEK, OIB 85821130368</item>
      <item>HOOK UP j.d.o.o. za posredovanje u zapošljavanju, OIB 85648797932, Trg Slobode 8I,31000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85648797932</item>
    </izvorni_sadrzaj>
    <derivirana_varijabla naziv="DomainObject.Predmet.SudioniciListNazivOIB_1">
      <item>, OIB 85821130368</item>
      <item>, OIB 85648797932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BF0C3-4955-4DA8-816A-57A9DC2FD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262</properties:Words>
  <properties:Characters>1261</properties:Characters>
  <properties:Lines>117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2016-06-07T11:30:00Z</cp:lastPrinted>
  <dcterms:modified xmlns:xsi="http://www.w3.org/2001/XMLSchema-instance" xsi:type="dcterms:W3CDTF">2016-06-09T07:13:00Z</dcterms:modified>
  <cp:revision>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