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e4a5" w14:paraId="4cde4a5" w:rsidRDefault="006A6166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6A6166">
        <w:t>825/12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095FD1" w:rsidRPr="0025003B">
        <w:t>NCL</w:t>
      </w:r>
      <w:proofErr w:type="spellEnd"/>
      <w:r w:rsidR="00095FD1" w:rsidRPr="0025003B">
        <w:t xml:space="preserve"> NOVOSTI d.o.o. u stečaju, Zagreb, Radnička cesta 45/III, </w:t>
      </w:r>
      <w:proofErr w:type="spellStart"/>
      <w:r w:rsidR="00095FD1" w:rsidRPr="0025003B">
        <w:t>MBS</w:t>
      </w:r>
      <w:proofErr w:type="spellEnd"/>
      <w:r w:rsidR="00095FD1" w:rsidRPr="0025003B">
        <w:t xml:space="preserve">:080503421, </w:t>
      </w:r>
      <w:proofErr w:type="spellStart"/>
      <w:r w:rsidR="00095FD1" w:rsidRPr="0025003B">
        <w:t>OIB</w:t>
      </w:r>
      <w:proofErr w:type="spellEnd"/>
      <w:r w:rsidR="00095FD1" w:rsidRPr="0025003B">
        <w:t>:32291306034</w:t>
      </w:r>
      <w:r w:rsidR="00BD7A25" w:rsidRPr="006756CC">
        <w:t xml:space="preserve">, </w:t>
      </w:r>
      <w:r w:rsidR="00095FD1">
        <w:t>10. srpnja 2017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095FD1">
        <w:t>10. srpnja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095FD1">
        <w:t>10. srpnja 2017.</w:t>
      </w: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833A3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833A32" w:rsidP="007A1486" w:rsidR="00833A3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33A32" w:rsidP="007A1486" w:rsidR="00833A3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33A32" w:rsidP="007A1486" w:rsidR="00833A32" w:rsidRPr="007A1486">
      <w:pPr>
        <w:ind w:left="720"/>
      </w:pPr>
    </w:p>
    <w:p w:rsidRDefault="00833A32" w:rsidP="00BD641E" w:rsidR="00833A32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095FD1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A6166"/>
    <w:rsid w:val="006E4475"/>
    <w:rsid w:val="007141AF"/>
    <w:rsid w:val="007A6843"/>
    <w:rsid w:val="007B3F07"/>
    <w:rsid w:val="00833A32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538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2017-07-10T12:39:00Z</dcterms:created>
  <dc:creator>nmarkovic</dc:creator>
  <cp:lastModifiedBy>Ivana Stampf</cp:lastModifiedBy>
  <cp:lastPrinted>2014-03-31T09:11:00Z</cp:lastPrinted>
  <dcterms:modified xmlns:xsi="http://www.w3.org/2001/XMLSchema-instance" xsi:type="dcterms:W3CDTF">2017-07-10T12:42:00Z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