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4124" w14:paraId="0264124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AF661B">
        <w:t>2</w:t>
      </w:r>
      <w:r w:rsidR="00A72258">
        <w:t>8</w:t>
      </w:r>
      <w:r w:rsidR="00AF661B">
        <w:t>85</w:t>
      </w:r>
      <w:r w:rsidRPr="00151FF0">
        <w:t>/1</w:t>
      </w:r>
      <w:r w:rsidR="00AF661B">
        <w:t>6</w:t>
      </w:r>
      <w:r w:rsidRPr="00151FF0">
        <w:t>-</w:t>
      </w:r>
      <w:r w:rsidR="00A72258">
        <w:t>3</w:t>
      </w:r>
      <w:r w:rsidR="00AF661B">
        <w:t>3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</w:t>
      </w:r>
      <w:r w:rsidR="00A72258">
        <w:t xml:space="preserve">u </w:t>
      </w:r>
      <w:r w:rsidRPr="00E255BF">
        <w:t>stečajno</w:t>
      </w:r>
      <w:r w:rsidR="00A72258">
        <w:t>m</w:t>
      </w:r>
      <w:r w:rsidRPr="00E255BF">
        <w:t xml:space="preserve"> postupk</w:t>
      </w:r>
      <w:r w:rsidR="00A72258">
        <w:t>u</w:t>
      </w:r>
      <w:r w:rsidRPr="00E255BF">
        <w:t xml:space="preserve"> nad dužnikom </w:t>
      </w:r>
      <w:r w:rsidR="00AF661B" w:rsidRPr="00AF661B">
        <w:t>PJEŠČANA OBALA j.d.o.o. za proizvodnju, trgovinu i usluge, Vinkovci, Zagrebačka 16, MBS 030156821, OIB 25547214658</w:t>
      </w:r>
      <w:r w:rsidRPr="00E255BF">
        <w:t xml:space="preserve">, dana </w:t>
      </w:r>
      <w:r w:rsidR="005F412F" w:rsidRPr="005F412F">
        <w:t>30. siječnja 2018</w:t>
      </w:r>
      <w:r w:rsidRPr="00E255BF">
        <w:t>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dužnika </w:t>
      </w:r>
      <w:r w:rsidR="00AF661B" w:rsidRPr="00AF661B">
        <w:t>Đuro Pejić, Vinkovci, Zagrebačka 16, OIB 63467548086</w:t>
      </w:r>
      <w:r>
        <w:t xml:space="preserve"> po t. 4. izreke rješenja ovoga suda poslovnog broja 14 St-</w:t>
      </w:r>
      <w:r w:rsidR="00AF661B">
        <w:t>28</w:t>
      </w:r>
      <w:r w:rsidR="005F412F">
        <w:t>8</w:t>
      </w:r>
      <w:r w:rsidR="007C09CE">
        <w:t>5</w:t>
      </w:r>
      <w:r>
        <w:t>/1</w:t>
      </w:r>
      <w:r w:rsidR="007C09CE">
        <w:t>6</w:t>
      </w:r>
      <w:r>
        <w:t>-</w:t>
      </w:r>
      <w:r w:rsidR="007C09CE">
        <w:t>19</w:t>
      </w:r>
      <w:r>
        <w:t xml:space="preserve"> od </w:t>
      </w:r>
      <w:r w:rsidR="007C09CE">
        <w:t>14</w:t>
      </w:r>
      <w:r>
        <w:t>.0</w:t>
      </w:r>
      <w:r w:rsidR="007C09CE">
        <w:t>3</w:t>
      </w:r>
      <w:r>
        <w:t>.201</w:t>
      </w:r>
      <w:r w:rsidR="005F412F">
        <w:t>7</w:t>
      </w:r>
      <w:r>
        <w:t>., odnosno da u dogovoru sa stečajn</w:t>
      </w:r>
      <w:r w:rsidR="007C09CE">
        <w:t>i</w:t>
      </w:r>
      <w:r>
        <w:t>m upravitelj</w:t>
      </w:r>
      <w:r w:rsidR="007C09CE">
        <w:t>e</w:t>
      </w:r>
      <w:r>
        <w:t xml:space="preserve">m </w:t>
      </w:r>
      <w:r w:rsidR="007C09CE" w:rsidRPr="007C09CE">
        <w:t>Zvonko</w:t>
      </w:r>
      <w:r w:rsidR="007C09CE">
        <w:t>m</w:t>
      </w:r>
      <w:r w:rsidR="007C09CE" w:rsidRPr="007C09CE">
        <w:t xml:space="preserve"> Tomljanović, Našice, J. Runjanina 7, OIB 01559486405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</w:t>
      </w:r>
      <w:r w:rsidR="004A380D">
        <w:t xml:space="preserve"> i 104/17</w:t>
      </w:r>
      <w:r w:rsidR="00CB1BDB">
        <w:t>) i čl. 66. Zakona o arhivskom gradivu i arhivima (NN 105/97, 64/00, 65/09</w:t>
      </w:r>
      <w:r w:rsidR="00603098">
        <w:t>,</w:t>
      </w:r>
      <w:r w:rsidR="00CB1BDB">
        <w:t xml:space="preserve"> 125/11</w:t>
      </w:r>
      <w:r w:rsidR="00603098">
        <w:t xml:space="preserve"> i 46/17</w:t>
      </w:r>
      <w:r w:rsidR="00CB1BDB">
        <w:t>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5F412F" w:rsidRPr="005F412F">
        <w:t>30. siječnja 2018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7C09CE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7C09CE" w:rsidRPr="007C09CE">
        <w:t>Đuro Pejić, Vinkovci, Zagrebačka 16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7C09CE">
        <w:t>i</w:t>
      </w:r>
      <w:r>
        <w:t xml:space="preserve"> </w:t>
      </w:r>
      <w:r w:rsidR="0061543A">
        <w:t>upravitelj</w:t>
      </w:r>
      <w:r w:rsidR="00CD2145">
        <w:t xml:space="preserve"> </w:t>
      </w:r>
      <w:r w:rsidR="007C09CE">
        <w:t>Zvonko Tomljanović</w:t>
      </w:r>
    </w:p>
    <w:p w:rsidRDefault="00D50924" w:rsidP="00D50924" w:rsidR="00D50924" w:rsidRPr="00D50924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D50924">
        <w:rPr>
          <w:rFonts w:cstheme="majorBidi" w:hAnsiTheme="majorBidi" w:asciiTheme="majorBidi"/>
        </w:rPr>
        <w:t xml:space="preserve">mrežna stranica e-Oglasna ploča sudova </w:t>
      </w:r>
    </w:p>
    <w:p w:rsidRDefault="00D50924" w:rsidP="00D50924" w:rsidR="00D50924">
      <w:pPr>
        <w:pStyle w:val="Tijeloteksta"/>
        <w:ind w:left="720"/>
      </w:pP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1BFD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380D"/>
    <w:rsid w:val="004A79EB"/>
    <w:rsid w:val="004C4F1E"/>
    <w:rsid w:val="004C6EF8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12F"/>
    <w:rsid w:val="005F4DFA"/>
    <w:rsid w:val="00603098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09CE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4B45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2258"/>
    <w:rsid w:val="00A74469"/>
    <w:rsid w:val="00A90CA5"/>
    <w:rsid w:val="00A91489"/>
    <w:rsid w:val="00A924F5"/>
    <w:rsid w:val="00AB601F"/>
    <w:rsid w:val="00AB6394"/>
    <w:rsid w:val="00AD7E47"/>
    <w:rsid w:val="00AE693D"/>
    <w:rsid w:val="00AF661B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0924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1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BF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BF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BF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BF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1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BF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BF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BF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BF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2885</izvorni_sadrzaj>
    <derivirana_varijabla naziv="DomainObject.Predmet.Broj_1">2885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2017.</izvorni_sadrzaj>
    <derivirana_varijabla naziv="DomainObject.Predmet.DatumRjesavanja_1">14.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St-2885/2016</izvorni_sadrzaj>
    <derivirana_varijabla naziv="DomainObject.Predmet.OznakaBroj_1">St-2885/2016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PJEŠČANA OBALA j.d.o.o. za proizvodnju, trgovinu i usluge</izvorni_sadrzaj>
    <derivirana_varijabla naziv="DomainObject.Predmet.ProtustrankaFormated_1">  PJEŠČANA OBALA j.d.o.o. za proizvodnju, trgovinu i usluge</derivirana_varijabla>
  </DomainObject.Predmet.ProtustrankaFormated>
  <DomainObject.Predmet.ProtustrankaFormatedOIB>
    <izvorni_sadrzaj>  PJEŠČANA OBALA j.d.o.o. za proizvodnju, trgovinu i usluge, OIB 25547214658</izvorni_sadrzaj>
    <derivirana_varijabla naziv="DomainObject.Predmet.ProtustrankaFormatedOIB_1">  PJEŠČANA OBALA j.d.o.o. za proizvodnju, trgovinu i usluge, OIB 25547214658</derivirana_varijabla>
  </DomainObject.Predmet.ProtustrankaFormatedOIB>
  <DomainObject.Predmet.ProtustrankaFormatedWithAdress>
    <izvorni_sadrzaj> PJEŠČANA OBALA j.d.o.o. za proizvodnju, trgovinu i usluge, Zagrebačka 16, 32100 Vinkovci</izvorni_sadrzaj>
    <derivirana_varijabla naziv="DomainObject.Predmet.ProtustrankaFormatedWithAdress_1"> PJEŠČANA OBALA j.d.o.o. za proizvodnju, trgovinu i usluge, Zagrebačka 16, 32100 Vinkovci</derivirana_varijabla>
  </DomainObject.Predmet.ProtustrankaFormatedWithAdress>
  <DomainObject.Predmet.ProtustrankaFormatedWithAdressOIB>
    <izvorni_sadrzaj> PJEŠČANA OBALA j.d.o.o. za proizvodnju, trgovinu i usluge, OIB 25547214658, Zagrebačka 16, 32100 Vinkovci</izvorni_sadrzaj>
    <derivirana_varijabla naziv="DomainObject.Predmet.ProtustrankaFormatedWithAdressOIB_1"> PJEŠČANA OBALA j.d.o.o. za proizvodnju, trgovinu i usluge, OIB 25547214658, Zagrebačka 16, 32100 Vinkovci</derivirana_varijabla>
  </DomainObject.Predmet.ProtustrankaFormatedWithAdressOIB>
  <DomainObject.Predmet.ProtustrankaWithAdress>
    <izvorni_sadrzaj>PJEŠČANA OBALA j.d.o.o. za proizvodnju, trgovinu i usluge Zagrebačka 16, 32100 Vinkovci</izvorni_sadrzaj>
    <derivirana_varijabla naziv="DomainObject.Predmet.ProtustrankaWithAdress_1">PJEŠČANA OBALA j.d.o.o. za proizvodnju, trgovinu i usluge Zagrebačka 16, 32100 Vinkovci</derivirana_varijabla>
  </DomainObject.Predmet.ProtustrankaWithAdress>
  <DomainObject.Predmet.ProtustrankaWithAdressOIB>
    <izvorni_sadrzaj>PJEŠČANA OBALA j.d.o.o. za proizvodnju, trgovinu i usluge, OIB 25547214658, Zagrebačka 16, 32100 Vinkovci</izvorni_sadrzaj>
    <derivirana_varijabla naziv="DomainObject.Predmet.ProtustrankaWithAdressOIB_1">PJEŠČANA OBALA j.d.o.o. za proizvodnju, trgovinu i usluge, OIB 25547214658, Zagrebačka 16, 32100 Vinkovci</derivirana_varijabla>
  </DomainObject.Predmet.ProtustrankaWithAdressOIB>
  <DomainObject.Predmet.ProtustrankaNazivFormated>
    <izvorni_sadrzaj>PJEŠČANA OBALA j.d.o.o. za proizvodnju, trgovinu i usluge</izvorni_sadrzaj>
    <derivirana_varijabla naziv="DomainObject.Predmet.ProtustrankaNazivFormated_1">PJEŠČANA OBALA j.d.o.o. za proizvodnju, trgovinu i usluge</derivirana_varijabla>
  </DomainObject.Predmet.ProtustrankaNazivFormated>
  <DomainObject.Predmet.ProtustrankaNazivFormatedOIB>
    <izvorni_sadrzaj>PJEŠČANA OBALA j.d.o.o. za proizvodnju, trgovinu i usluge, OIB 25547214658</izvorni_sadrzaj>
    <derivirana_varijabla naziv="DomainObject.Predmet.ProtustrankaNazivFormatedOIB_1">PJEŠČANA OBALA j.d.o.o. za proizvodnju, trgovinu i usluge, OIB 25547214658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PJEŠČANA OBALA j.d.o.o. za proizvodnju, trgovinu i usluge</item>
    </izvorni_sadrzaj>
    <derivirana_varijabla naziv="DomainObject.Predmet.ProtuStrankaListFormated_1">
      <item>PJEŠČANA OBALA j.d.o.o. za proizvodnju, trgovinu i usluge</item>
    </derivirana_varijabla>
  </DomainObject.Predmet.ProtuStrankaListFormated>
  <DomainObject.Predmet.ProtuStrankaListFormatedOIB>
    <izvorni_sadrzaj>
      <item>PJEŠČANA OBALA j.d.o.o. za proizvodnju, trgovinu i usluge, OIB 25547214658</item>
    </izvorni_sadrzaj>
    <derivirana_varijabla naziv="DomainObject.Predmet.ProtuStrankaListFormatedOIB_1">
      <item>PJEŠČANA OBALA j.d.o.o. za proizvodnju, trgovinu i usluge, OIB 25547214658</item>
    </derivirana_varijabla>
  </DomainObject.Predmet.ProtuStrankaListFormatedOIB>
  <DomainObject.Predmet.ProtuStrankaListFormatedWithAdress>
    <izvorni_sadrzaj>
      <item>PJEŠČANA OBALA j.d.o.o. za proizvodnju, trgovinu i usluge, Zagrebačka 16, 32100 Vinkovci</item>
    </izvorni_sadrzaj>
    <derivirana_varijabla naziv="DomainObject.Predmet.ProtuStrankaListFormatedWithAdress_1">
      <item>PJEŠČANA OBALA j.d.o.o. za proizvodnju, trgovinu i usluge, Zagrebačka 16, 32100 Vinkovci</item>
    </derivirana_varijabla>
  </DomainObject.Predmet.ProtuStrankaListFormatedWithAdress>
  <DomainObject.Predmet.ProtuStrankaListFormatedWithAdressOIB>
    <izvorni_sadrzaj>
      <item>PJEŠČANA OBALA j.d.o.o. za proizvodnju, trgovinu i usluge, OIB 25547214658, Zagrebačka 16, 32100 Vinkovci</item>
    </izvorni_sadrzaj>
    <derivirana_varijabla naziv="DomainObject.Predmet.ProtuStrankaListFormatedWithAdressOIB_1">
      <item>PJEŠČANA OBALA j.d.o.o. za proizvodnju, trgovinu i usluge, OIB 25547214658, Zagrebačka 16, 32100 Vinkovci</item>
    </derivirana_varijabla>
  </DomainObject.Predmet.ProtuStrankaListFormatedWithAdressOIB>
  <DomainObject.Predmet.ProtuStrankaListNazivFormated>
    <izvorni_sadrzaj>
      <item>PJEŠČANA OBALA j.d.o.o. za proizvodnju, trgovinu i usluge</item>
    </izvorni_sadrzaj>
    <derivirana_varijabla naziv="DomainObject.Predmet.ProtuStrankaListNazivFormated_1">
      <item>PJEŠČANA OBALA j.d.o.o. za proizvodnju, trgovinu i usluge</item>
    </derivirana_varijabla>
  </DomainObject.Predmet.ProtuStrankaListNazivFormated>
  <DomainObject.Predmet.ProtuStrankaListNazivFormatedOIB>
    <izvorni_sadrzaj>
      <item>PJEŠČANA OBALA j.d.o.o. za proizvodnju, trgovinu i usluge, OIB 25547214658</item>
    </izvorni_sadrzaj>
    <derivirana_varijabla naziv="DomainObject.Predmet.ProtuStrankaListNazivFormatedOIB_1">
      <item>PJEŠČANA OBALA j.d.o.o. za proizvodnju, trgovinu i usluge, OIB 25547214658</item>
    </derivirana_varijabla>
  </DomainObject.Predmet.ProtuStrankaListNazivFormatedOIB>
  <DomainObject.Predmet.OstaliListFormated>
    <izvorni_sadrzaj>
      <item>ŽDO GUO Vukovar</item>
      <item>Zvonko Tomljanović</item>
      <item>Đuro Pejić</item>
    </izvorni_sadrzaj>
    <derivirana_varijabla naziv="DomainObject.Predmet.OstaliListFormated_1">
      <item>ŽDO GUO Vukovar</item>
      <item>Zvonko Tomljanović</item>
      <item>Đuro Pejić</item>
    </derivirana_varijabla>
  </DomainObject.Predmet.OstaliListFormated>
  <DomainObject.Predmet.OstaliListFormatedOIB>
    <izvorni_sadrzaj>
      <item>ŽDO GUO Vukovar</item>
      <item>Zvonko Tomljanović, OIB 01559486405</item>
      <item>Đuro Pejić, OIB 63467548086</item>
    </izvorni_sadrzaj>
    <derivirana_varijabla naziv="DomainObject.Predmet.OstaliListFormatedOIB_1">
      <item>ŽDO GUO Vukovar</item>
      <item>Zvonko Tomljanović, OIB 01559486405</item>
      <item>Đuro Pejić, OIB 63467548086</item>
    </derivirana_varijabla>
  </DomainObject.Predmet.OstaliListFormatedOIB>
  <DomainObject.Predmet.OstaliListFormatedWithAdress>
    <izvorni_sadrzaj>
      <item>ŽDO GUO Vukovar</item>
      <item>Zvonko Tomljanović, J. Runjanina 7, 31500 Našice</item>
      <item>Đuro Pejić, Zagrebačka 16, 32100 Vinkovci</item>
    </izvorni_sadrzaj>
    <derivirana_varijabla naziv="DomainObject.Predmet.OstaliListFormatedWithAdress_1">
      <item>ŽDO GUO Vukovar</item>
      <item>Zvonko Tomljanović, J. Runjanina 7, 31500 Našice</item>
      <item>Đuro Pejić, Zagrebačka 16, 32100 Vinkovci</item>
    </derivirana_varijabla>
  </DomainObject.Predmet.OstaliListFormatedWithAdress>
  <DomainObject.Predmet.OstaliListFormatedWithAdressOIB>
    <izvorni_sadrzaj>
      <item>ŽDO GUO Vukovar</item>
      <item>Zvonko Tomljanović, OIB 01559486405, J. Runjanina 7, 31500 Našice</item>
      <item>Đuro Pejić, OIB 63467548086, Zagrebačka 16, 32100 Vinkovci</item>
    </izvorni_sadrzaj>
    <derivirana_varijabla naziv="DomainObject.Predmet.OstaliListFormatedWithAdressOIB_1">
      <item>ŽDO GUO Vukovar</item>
      <item>Zvonko Tomljanović, OIB 01559486405, J. Runjanina 7, 31500 Našice</item>
      <item>Đuro Pejić, OIB 63467548086, Zagrebačka 16, 32100 Vinkovci</item>
    </derivirana_varijabla>
  </DomainObject.Predmet.OstaliListFormatedWithAdressOIB>
  <DomainObject.Predmet.OstaliListNazivFormated>
    <izvorni_sadrzaj>
      <item>ŽDO GUO Vukovar</item>
      <item>Zvonko Tomljanović</item>
      <item>Đuro Pejić</item>
    </izvorni_sadrzaj>
    <derivirana_varijabla naziv="DomainObject.Predmet.OstaliListNazivFormated_1">
      <item>ŽDO GUO Vukovar</item>
      <item>Zvonko Tomljanović</item>
      <item>Đuro Pejić</item>
    </derivirana_varijabla>
  </DomainObject.Predmet.OstaliListNazivFormated>
  <DomainObject.Predmet.OstaliListNazivFormatedOIB>
    <izvorni_sadrzaj>
      <item>ŽDO GUO Vukovar</item>
      <item>Zvonko Tomljanović, OIB 01559486405</item>
      <item>Đuro Pejić, OIB 63467548086</item>
    </izvorni_sadrzaj>
    <derivirana_varijabla naziv="DomainObject.Predmet.OstaliListNazivFormatedOIB_1">
      <item>ŽDO GUO Vukovar</item>
      <item>Zvonko Tomljanović, OIB 01559486405</item>
      <item>Đuro Pejić, OIB 63467548086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PJEŠČANA OBALA j.d.o.o. za proizvodnju, trgovinu i usluge</izvorni_sadrzaj>
    <derivirana_varijabla naziv="DomainObject.Predmet.ProtustrankaIDrugi_1">PJEŠČANA OBALA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PJEŠČANA OBALA j.d.o.o. za proizvodnju, trgovinu i usluge, OIB 25547214658, Zagrebačka 16, 32100 Vinkovci</izvorni_sadrzaj>
    <derivirana_varijabla naziv="DomainObject.Predmet.ProtustrankaIDrugiAdressOIB_1">PJEŠČANA OBALA j.d.o.o. za proizvodnju, trgovinu i usluge, OIB 25547214658, Zagrebačka 16,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2017.</izvorni_sadrzaj>
    <derivirana_varijabla naziv="DomainObject.Predmet.OdlukaRjesenje.DatumDonosenjaOdluke_1">14. ožujka 2017.</derivirana_varijabla>
  </DomainObject.Predmet.OdlukaRjesenje.DatumDonosenjaOdluke>
  <DomainObject.Predmet.OdlukaRjesenje.DatumPravomocnosti>
    <izvorni_sadrzaj>16. svibnja 2017.</izvorni_sadrzaj>
    <derivirana_varijabla naziv="DomainObject.Predmet.OdlukaRjesenje.DatumPravomocnosti_1">16. svibnja 2017.</derivirana_varijabla>
  </DomainObject.Predmet.OdlukaRjesenje.DatumPravomocnosti>
  <DomainObject.Predmet.OdlukaRjesenje.Oznaka>
    <izvorni_sadrzaj>St-2885/2016-19</izvorni_sadrzaj>
    <derivirana_varijabla naziv="DomainObject.Predmet.OdlukaRjesenje.Oznaka_1">St-2885/2016-19</derivirana_varijabla>
  </DomainObject.Predmet.OdlukaRjesenje.Oznaka>
  <DomainObject.Predmet.SudioniciListNaziv>
    <izvorni_sadrzaj>
      <item>FINA RC OSIJEK</item>
      <item>PJEŠČANA OBALA j.d.o.o. za proizvodnju, trgovinu i usluge</item>
      <item>ŽDO GUO Vukovar</item>
      <item>Zvonko Tomljanović</item>
      <item>Đuro Pejić</item>
    </izvorni_sadrzaj>
    <derivirana_varijabla naziv="DomainObject.Predmet.SudioniciListNaziv_1">
      <item>FINA RC OSIJEK</item>
      <item>PJEŠČANA OBALA j.d.o.o. za proizvodnju, trgovinu i usluge</item>
      <item>ŽDO GUO Vukovar</item>
      <item>Zvonko Tomljanović</item>
      <item>Đuro Pejić</item>
    </derivirana_varijabla>
  </DomainObject.Predmet.SudioniciListNaziv>
  <DomainObject.Predmet.SudioniciListAdressOIB>
    <izvorni_sadrzaj>
      <item>FINA RC OSIJEK, OIB 85821130368</item>
      <item>PJEŠČANA OBALA j.d.o.o. za proizvodnju, trgovinu i usluge, OIB 25547214658, Zagrebačka 16,32100 Vinkovci</item>
      <item>ŽDO GUO Vukovar</item>
      <item>Zvonko Tomljanović, OIB 01559486405, J. Runjanina 7,31500 Našice</item>
      <item>Đuro Pejić, OIB 63467548086, Zagrebačka 16,32100 Vinkovci</item>
    </izvorni_sadrzaj>
    <derivirana_varijabla naziv="DomainObject.Predmet.SudioniciListAdressOIB_1">
      <item>FINA RC OSIJEK, OIB 85821130368</item>
      <item>PJEŠČANA OBALA j.d.o.o. za proizvodnju, trgovinu i usluge, OIB 25547214658, Zagrebačka 16,32100 Vinkovci</item>
      <item>ŽDO GUO Vukovar</item>
      <item>Zvonko Tomljanović, OIB 01559486405, J. Runjanina 7,31500 Našice</item>
      <item>Đuro Pejić, OIB 63467548086, Zagrebačka 16,32100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25547214658</item>
      <item>, OIB null</item>
      <item>, OIB 01559486405</item>
      <item>, OIB 63467548086</item>
    </izvorni_sadrzaj>
    <derivirana_varijabla naziv="DomainObject.Predmet.SudioniciListNazivOIB_1">
      <item>, OIB 85821130368</item>
      <item>, OIB 25547214658</item>
      <item>, OIB null</item>
      <item>, OIB 01559486405</item>
      <item>, OIB 63467548086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238</properties:Words>
  <properties:Characters>1299</properties:Characters>
  <properties:Lines>43</properties:Lines>
  <properties:Paragraphs>14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2018-01-30T12:35:00Z</cp:lastPrinted>
  <dcterms:modified xmlns:xsi="http://www.w3.org/2001/XMLSchema-instance" xsi:type="dcterms:W3CDTF">2018-01-30T12:53:00Z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