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90f4" w14:paraId="02e90f4" w:rsidRDefault="007C1CB0" w:rsidR="007C1CB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2559F1">
        <w:t>1642/2013</w:t>
      </w:r>
      <w:r w:rsidR="00C04700">
        <w:t>-59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2559F1" w:rsidP="002559F1" w:rsidR="002559F1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19</w:t>
      </w:r>
      <w:r w:rsidRPr="006B3812">
        <w:rPr>
          <w:lang w:val="pt-BR"/>
        </w:rPr>
        <w:t>.</w:t>
      </w:r>
      <w:r>
        <w:rPr>
          <w:lang w:val="pt-BR"/>
        </w:rPr>
        <w:t xml:space="preserve"> rujna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D5779A" w:rsidR="00333D64">
      <w:pPr>
        <w:ind w:firstLine="720"/>
        <w:jc w:val="both"/>
      </w:pPr>
      <w:r w:rsidRPr="00D5779A">
        <w:t>Nalaže se računovodstvu Trgovačkog suda u Zagrebu, iznos od</w:t>
      </w:r>
      <w:r w:rsidR="00006141">
        <w:t xml:space="preserve"> </w:t>
      </w:r>
      <w:r w:rsidR="002559F1">
        <w:rPr>
          <w:bCs/>
        </w:rPr>
        <w:t xml:space="preserve">9.771,60 </w:t>
      </w:r>
      <w:r w:rsidR="00333D64">
        <w:t>kuna</w:t>
      </w:r>
      <w:r w:rsidR="00333D64" w:rsidRPr="00333D64">
        <w:t xml:space="preserve"> </w:t>
      </w:r>
      <w:r w:rsidR="007552C9">
        <w:t>sa depozitnog</w:t>
      </w:r>
      <w:r w:rsidR="006C4BF0" w:rsidRPr="00D5779A">
        <w:t xml:space="preserve"> račun</w:t>
      </w:r>
      <w:r w:rsidR="007552C9">
        <w:t>a</w:t>
      </w:r>
      <w:r w:rsidR="006C4BF0" w:rsidRPr="00D5779A">
        <w:t xml:space="preserve"> ovoga suda otvoren u Hrvatskoj poštanskoj banci broj </w:t>
      </w:r>
      <w:r w:rsidR="00D5779A">
        <w:t>IBAN:HR92</w:t>
      </w:r>
      <w:r w:rsidR="006C4BF0"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D5779A">
          <w:t>05 St</w:t>
        </w:r>
      </w:smartTag>
      <w:r w:rsidR="006C4BF0" w:rsidRPr="00D5779A">
        <w:t xml:space="preserve"> </w:t>
      </w:r>
      <w:r w:rsidR="002559F1">
        <w:t>1642/2013</w:t>
      </w:r>
      <w:r w:rsidR="006C4BF0" w:rsidRPr="00D5779A">
        <w:t xml:space="preserve">, prebaciti na račun </w:t>
      </w:r>
      <w:r w:rsidR="002559F1">
        <w:t xml:space="preserve">razlučnog vjerovnika </w:t>
      </w:r>
      <w:r w:rsidR="002559F1" w:rsidRPr="002559F1">
        <w:t>REPUBLIKA HRVATSKA, MINISTARSTVO FINANCIJA - POREZNA UPRAVA</w:t>
      </w:r>
      <w:r w:rsidR="001534C9">
        <w:t>:</w:t>
      </w:r>
    </w:p>
    <w:p w:rsidRDefault="00333D64" w:rsidP="00D5779A" w:rsidR="00333D64">
      <w:pPr>
        <w:ind w:firstLine="720"/>
        <w:jc w:val="both"/>
      </w:pPr>
    </w:p>
    <w:p w:rsidRDefault="00BB7F41" w:rsidP="00BB7F41" w:rsidR="00BB7F41">
      <w:pPr>
        <w:jc w:val="both"/>
        <w:rPr>
          <w:b/>
        </w:rPr>
      </w:pPr>
      <w:r>
        <w:rPr>
          <w:b/>
        </w:rPr>
        <w:t>IBAN: HR 12 10010051863000160</w:t>
      </w:r>
    </w:p>
    <w:p w:rsidRDefault="00193F47" w:rsidP="00BB7F41" w:rsidR="00BB7F41">
      <w:pPr>
        <w:jc w:val="both"/>
        <w:rPr>
          <w:b/>
        </w:rPr>
      </w:pPr>
      <w:r>
        <w:rPr>
          <w:b/>
        </w:rPr>
        <w:t>Poziv na broj:</w:t>
      </w:r>
      <w:r w:rsidR="00BB7F41">
        <w:rPr>
          <w:b/>
        </w:rPr>
        <w:t xml:space="preserve"> HR68</w:t>
      </w:r>
      <w:r>
        <w:rPr>
          <w:b/>
        </w:rPr>
        <w:t xml:space="preserve"> </w:t>
      </w:r>
      <w:r w:rsidR="00BB7F41">
        <w:rPr>
          <w:b/>
        </w:rPr>
        <w:t>1201-</w:t>
      </w:r>
      <w:r w:rsidR="00BB7F41" w:rsidRPr="00BB7F41">
        <w:rPr>
          <w:b/>
        </w:rPr>
        <w:t>53835939151</w:t>
      </w:r>
    </w:p>
    <w:p w:rsidRDefault="00D5779A" w:rsidP="00D5779A" w:rsidR="00D5779A">
      <w:pPr>
        <w:ind w:firstLine="720"/>
        <w:jc w:val="both"/>
      </w:pPr>
    </w:p>
    <w:p w:rsidRDefault="006C4BF0" w:rsidP="00D5779A" w:rsidR="006C4BF0" w:rsidRPr="00D5779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471725" w:rsidR="00471725">
      <w:pPr>
        <w:ind w:firstLine="720"/>
        <w:jc w:val="both"/>
      </w:pPr>
      <w:r>
        <w:t xml:space="preserve">Rješenjem </w:t>
      </w:r>
      <w:r w:rsidR="00193F47">
        <w:t xml:space="preserve">o namirenju ovoga suda od 7. svibnja 2018. godine, pravomoćno s danom </w:t>
      </w:r>
      <w:r w:rsidR="00471725">
        <w:t xml:space="preserve">25. svibnja 2018. godine, određeno je kako se razlučni vjerovnik </w:t>
      </w:r>
      <w:r w:rsidR="00471725" w:rsidRPr="002559F1">
        <w:t>REPUBLIKA HRVATSKA, MINISTARSTVO FINANCIJA - POREZNA UPRAVA</w:t>
      </w:r>
      <w:r w:rsidR="00471725">
        <w:t xml:space="preserve"> namiruje za iznos od </w:t>
      </w:r>
      <w:r w:rsidR="00471725">
        <w:rPr>
          <w:bCs/>
        </w:rPr>
        <w:t xml:space="preserve">9.771,60 </w:t>
      </w:r>
      <w:r w:rsidR="00471725">
        <w:t>kuna, a koji se iznos nalazi na depozitnom računu u ovosudnom predmetu.</w:t>
      </w:r>
    </w:p>
    <w:p w:rsidRDefault="00471725" w:rsidP="00471725" w:rsidR="00471725">
      <w:pPr>
        <w:ind w:firstLine="720"/>
        <w:jc w:val="both"/>
      </w:pPr>
      <w:r>
        <w:t>Na ročištu za diobu kupovnine održanom 7. svibnja 2018. godine, vjerovnik RH je predložio da se novac uplati na račun kako je to navedeno u izreci zaključka.</w:t>
      </w:r>
    </w:p>
    <w:p w:rsidRDefault="00471725" w:rsidP="00471725" w:rsidR="00471725">
      <w:pPr>
        <w:ind w:firstLine="720"/>
        <w:jc w:val="both"/>
      </w:pPr>
      <w:r>
        <w:t>S obzirom na naprijed navedeno, odlučeno je kao u izreci.</w:t>
      </w:r>
    </w:p>
    <w:p w:rsidRDefault="00C04700" w:rsidP="0058716C" w:rsidR="00C04700">
      <w:pPr>
        <w:pStyle w:val="Tijeloteksta"/>
        <w:jc w:val="center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0B48D6">
        <w:t>1</w:t>
      </w:r>
      <w:r w:rsidR="00471725">
        <w:t>9. rujna 2018.</w:t>
      </w:r>
      <w:r w:rsidR="00866CD2" w:rsidRPr="007910B3"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C04700" w:rsidP="00E91121" w:rsidR="00C047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4700" w:rsidP="00E91121" w:rsidR="00C047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04700" w:rsidP="00E91121" w:rsidR="00C0470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04700" w:rsidP="00E91121" w:rsidR="00C047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1F31" w:rsidP="00471725" w:rsidR="00561F3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7C1CB0" w:rsidP="0064237B" w:rsidR="007C1CB0">
      <w:pPr>
        <w:pStyle w:val="Podnaslov"/>
        <w:ind w:firstLine="708" w:left="4956"/>
      </w:pPr>
    </w:p>
    <w:p w:rsidRDefault="007C1CB0" w:rsidP="00B44727" w:rsidR="007C1CB0">
      <w:pPr>
        <w:pStyle w:val="Tijeloteksta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>Protiv zaključka nije dopuštena žalba ( čl. 1</w:t>
      </w:r>
      <w:r w:rsidR="0064237B">
        <w:t>9</w:t>
      </w:r>
      <w:r w:rsidRPr="007910B3">
        <w:t>. st.</w:t>
      </w:r>
      <w:r w:rsidR="0064237B">
        <w:t>7</w:t>
      </w:r>
      <w:r w:rsidRPr="007910B3">
        <w:t>. SZ )</w:t>
      </w:r>
    </w:p>
    <w:p w:rsidRDefault="007C1CB0" w:rsidP="0058716C" w:rsidR="007C1CB0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C04700" w:rsidP="0058716C" w:rsidR="00C04700">
      <w:pPr>
        <w:pStyle w:val="Tijeloteksta"/>
        <w:jc w:val="left"/>
      </w:pPr>
    </w:p>
    <w:p w:rsidRDefault="0058716C" w:rsidP="0058716C" w:rsidR="0058716C" w:rsidRPr="007910B3">
      <w:pPr>
        <w:pStyle w:val="Tijeloteksta"/>
        <w:jc w:val="left"/>
      </w:pPr>
      <w:r w:rsidRPr="007910B3">
        <w:lastRenderedPageBreak/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E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471725">
      <w:t>1642/2013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111B96"/>
    <w:rsid w:val="00150C36"/>
    <w:rsid w:val="001534C9"/>
    <w:rsid w:val="00180663"/>
    <w:rsid w:val="00193F47"/>
    <w:rsid w:val="001B710F"/>
    <w:rsid w:val="001E2A9C"/>
    <w:rsid w:val="00200591"/>
    <w:rsid w:val="00213BB4"/>
    <w:rsid w:val="002144A4"/>
    <w:rsid w:val="00216D2F"/>
    <w:rsid w:val="0022164F"/>
    <w:rsid w:val="00254E9D"/>
    <w:rsid w:val="002559F1"/>
    <w:rsid w:val="002569DA"/>
    <w:rsid w:val="00294623"/>
    <w:rsid w:val="002A1B23"/>
    <w:rsid w:val="002A7843"/>
    <w:rsid w:val="002B3D0C"/>
    <w:rsid w:val="002E16FA"/>
    <w:rsid w:val="002F024D"/>
    <w:rsid w:val="00333D64"/>
    <w:rsid w:val="00347BB4"/>
    <w:rsid w:val="00370E59"/>
    <w:rsid w:val="00376FCD"/>
    <w:rsid w:val="00387760"/>
    <w:rsid w:val="003F7955"/>
    <w:rsid w:val="0043227E"/>
    <w:rsid w:val="00444837"/>
    <w:rsid w:val="00471725"/>
    <w:rsid w:val="004871B5"/>
    <w:rsid w:val="004918F3"/>
    <w:rsid w:val="004B7F3F"/>
    <w:rsid w:val="004C5B63"/>
    <w:rsid w:val="004E5469"/>
    <w:rsid w:val="004E72D8"/>
    <w:rsid w:val="004F022B"/>
    <w:rsid w:val="005071FA"/>
    <w:rsid w:val="00552261"/>
    <w:rsid w:val="00561F31"/>
    <w:rsid w:val="005709FD"/>
    <w:rsid w:val="0058716C"/>
    <w:rsid w:val="005B7467"/>
    <w:rsid w:val="005C786C"/>
    <w:rsid w:val="005D6BC6"/>
    <w:rsid w:val="006024BD"/>
    <w:rsid w:val="00633727"/>
    <w:rsid w:val="0064237B"/>
    <w:rsid w:val="00643E8E"/>
    <w:rsid w:val="0068005A"/>
    <w:rsid w:val="00680E74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7C1CB0"/>
    <w:rsid w:val="00866CD2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B7F41"/>
    <w:rsid w:val="00BE1F4D"/>
    <w:rsid w:val="00C015DE"/>
    <w:rsid w:val="00C04700"/>
    <w:rsid w:val="00C406C8"/>
    <w:rsid w:val="00C95B69"/>
    <w:rsid w:val="00CA55C8"/>
    <w:rsid w:val="00CA6A23"/>
    <w:rsid w:val="00CB2D12"/>
    <w:rsid w:val="00D2669C"/>
    <w:rsid w:val="00D56602"/>
    <w:rsid w:val="00D5779A"/>
    <w:rsid w:val="00D613DC"/>
    <w:rsid w:val="00D92593"/>
    <w:rsid w:val="00DB06B8"/>
    <w:rsid w:val="00DC3162"/>
    <w:rsid w:val="00DD4238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B5264"/>
    <w:rsid w:val="00FF18E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0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0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228</properties:Words>
  <properties:Characters>1219</properties:Characters>
  <properties:Lines>88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2018-09-20T08:35:00Z</dcterms:created>
  <dc:creator>nmarkovic</dc:creator>
  <cp:lastModifiedBy>Jadranka Zelić</cp:lastModifiedBy>
  <cp:lastPrinted>2018-09-20T08:34:00Z</cp:lastPrinted>
  <dcterms:modified xmlns:xsi="http://www.w3.org/2001/XMLSchema-instance" xsi:type="dcterms:W3CDTF">2018-09-20T08:37:00Z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12.7.2018.  na račun RH FINMAX 19.9.2018.docx)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