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5e9c" w14:paraId="3f25e9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</w:t>
      </w:r>
      <w:r w:rsidR="006B0385">
        <w:t>po prijedlogu predlagatelja  REPUBLIKA HRVATSKA, Ministarstvo financija, Porezna uprava, Područni ured Istra, Primorje, Lika, OIB: 52634238587, zastupane po Županijskom državnom odvjetništvu u Puli – Pola, za otvaranje stečajnog postupka nad dužnikom RPB NEKRETNINE d. o. o. Poreč, Partizanska 13, OIB 66353607284</w:t>
      </w:r>
      <w:r w:rsidR="001E69E4">
        <w:t>,</w:t>
      </w:r>
      <w:r w:rsidR="001F6470">
        <w:t xml:space="preserve"> </w:t>
      </w:r>
      <w:r w:rsidR="006B0385">
        <w:t>21</w:t>
      </w:r>
      <w:r w:rsidR="00656550">
        <w:t>. veljače 2017</w:t>
      </w:r>
      <w:r w:rsidRPr="00C10C53">
        <w:t>.</w:t>
      </w:r>
      <w:r w:rsidR="00AB310F">
        <w:t xml:space="preserve"> godine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6B0385">
        <w:t>RPB NEKRETNINE d. o. o. Poreč, Partizanska 13, OIB 66353607284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AD581E">
        <w:t>broj 020-</w:t>
      </w:r>
      <w:r w:rsidR="006B0385">
        <w:t>380</w:t>
      </w:r>
      <w:r w:rsidRPr="00AD581E">
        <w:t>-1</w:t>
      </w:r>
      <w:r w:rsidR="00643D7D" w:rsidRPr="00AD581E">
        <w:t>6</w:t>
      </w:r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B0385">
        <w:t>21</w:t>
      </w:r>
      <w:r w:rsidR="00656550">
        <w:t>. veljače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6B0385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6B0385" w:rsidRPr="00C10C53">
      <w:t>Posl.br.: 1 St-</w:t>
    </w:r>
    <w:r w:rsidR="006B0385">
      <w:t>380</w:t>
    </w:r>
    <w:r w:rsidR="006B0385" w:rsidRPr="00C10C53">
      <w:t>/</w:t>
    </w:r>
    <w:r w:rsidR="006B0385">
      <w:t>16</w:t>
    </w:r>
    <w:r w:rsidR="006B0385" w:rsidRPr="00C10C53">
      <w:t>-</w:t>
    </w:r>
    <w:r w:rsidR="006B0385">
      <w:t>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r w:rsidRPr="00C10C53">
      <w:t>Posl.br.: 1 St-</w:t>
    </w:r>
    <w:r w:rsidR="006B0385">
      <w:t>380</w:t>
    </w:r>
    <w:r w:rsidRPr="00C10C53">
      <w:t>/</w:t>
    </w:r>
    <w:r w:rsidR="006B0385">
      <w:t>1</w:t>
    </w:r>
    <w:r>
      <w:t>6</w:t>
    </w:r>
    <w:r w:rsidRPr="00C10C53">
      <w:t>-</w:t>
    </w:r>
    <w:r w:rsidR="006B0385"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96112"/>
    <w:rsid w:val="004A433C"/>
    <w:rsid w:val="004F2F77"/>
    <w:rsid w:val="004F7459"/>
    <w:rsid w:val="0051489A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82858"/>
    <w:rsid w:val="00991CF9"/>
    <w:rsid w:val="009A52CC"/>
    <w:rsid w:val="009C60F6"/>
    <w:rsid w:val="009D2D0A"/>
    <w:rsid w:val="009E515D"/>
    <w:rsid w:val="00A8793A"/>
    <w:rsid w:val="00AB310F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17F14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RPB NEKRETNINE d.o.o. POREČ</izvorni_sadrzaj>
    <derivirana_varijabla naziv="DomainObject.Predmet.ProtustrankaFormated_1">  RPB NEKRETNINE d.o.o. POREČ</derivirana_varijabla>
  </DomainObject.Predmet.ProtustrankaFormated>
  <DomainObject.Predmet.ProtustrankaFormatedOIB>
    <izvorni_sadrzaj>  RPB NEKRETNINE d.o.o. POREČ, OIB 66353607284</izvorni_sadrzaj>
    <derivirana_varijabla naziv="DomainObject.Predmet.ProtustrankaFormatedOIB_1">  RPB NEKRETNINE d.o.o. POREČ, OIB 66353607284</derivirana_varijabla>
  </DomainObject.Predmet.ProtustrankaFormatedOIB>
  <DomainObject.Predmet.ProtustrankaFormatedWithAdress>
    <izvorni_sadrzaj> RPB NEKRETNINE d.o.o. POREČ, Partizanska 13, 52440 Poreč</izvorni_sadrzaj>
    <derivirana_varijabla naziv="DomainObject.Predmet.ProtustrankaFormatedWithAdress_1"> RPB NEKRETNINE d.o.o. POREČ, Partizanska 13, 52440 Poreč</derivirana_varijabla>
  </DomainObject.Predmet.ProtustrankaFormatedWithAdress>
  <DomainObject.Predmet.ProtustrankaFormatedWithAdressOIB>
    <izvorni_sadrzaj> RPB NEKRETNINE d.o.o. POREČ, OIB 66353607284, Partizanska 13, 52440 Poreč</izvorni_sadrzaj>
    <derivirana_varijabla naziv="DomainObject.Predmet.ProtustrankaFormatedWithAdressOIB_1"> RPB NEKRETNINE d.o.o. POREČ, OIB 66353607284, Partizanska 13, 52440 Poreč</derivirana_varijabla>
  </DomainObject.Predmet.ProtustrankaFormatedWithAdressOIB>
  <DomainObject.Predmet.ProtustrankaWithAdress>
    <izvorni_sadrzaj>RPB NEKRETNINE d.o.o. POREČ Partizanska 13, 52440 Poreč</izvorni_sadrzaj>
    <derivirana_varijabla naziv="DomainObject.Predmet.ProtustrankaWithAdress_1">RPB NEKRETNINE d.o.o. POREČ Partizanska 13, 52440 Poreč</derivirana_varijabla>
  </DomainObject.Predmet.ProtustrankaWithAdress>
  <DomainObject.Predmet.ProtustrankaWithAdressOIB>
    <izvorni_sadrzaj>RPB NEKRETNINE d.o.o. POREČ, OIB 66353607284, Partizanska 13, 52440 Poreč</izvorni_sadrzaj>
    <derivirana_varijabla naziv="DomainObject.Predmet.ProtustrankaWithAdressOIB_1">RPB NEKRETNINE d.o.o. POREČ, OIB 66353607284, Partizanska 13, 52440 Poreč</derivirana_varijabla>
  </DomainObject.Predmet.ProtustrankaWithAdressOIB>
  <DomainObject.Predmet.ProtustrankaNazivFormated>
    <izvorni_sadrzaj>RPB NEKRETNINE d.o.o. POREČ</izvorni_sadrzaj>
    <derivirana_varijabla naziv="DomainObject.Predmet.ProtustrankaNazivFormated_1">RPB NEKRETNINE d.o.o. POREČ</derivirana_varijabla>
  </DomainObject.Predmet.ProtustrankaNazivFormated>
  <DomainObject.Predmet.ProtustrankaNazivFormatedOIB>
    <izvorni_sadrzaj>RPB NEKRETNINE d.o.o. POREČ, OIB 66353607284</izvorni_sadrzaj>
    <derivirana_varijabla naziv="DomainObject.Predmet.ProtustrankaNazivFormatedOIB_1">RPB NEKRETNINE d.o.o. POREČ, OIB 66353607284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JAVNI BILJEŽNIK ANKA POROPAT, VIŠNJAN; REPUBLIKA HRVATSKA, Ministarstvo financija, Porezna uprava, Područni ured Istra, Primorje, Gorski Kotar  i Lika zastupanog po punomoćniku ŽDO PULA</izvorni_sadrzaj>
    <derivirana_varijabla naziv="DomainObject.Predmet.StrankaFormated_1">  JAVNI BILJEŽNIK ANKA POROPAT, VIŠNJAN;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JAVNI BILJEŽNIK ANKA POROPAT, VIŠNJAN, OIB 66297687393; REPUBLIKA HRVATSKA, Ministarstvo financija, Porezna uprava, Područni ured Istra, Primorje, Gorski Kotar  i Lika, OIB 52634238587 zastupanog po punomoćniku ŽDO PULA</izvorni_sadrzaj>
    <derivirana_varijabla naziv="DomainObject.Predmet.StrankaFormatedOIB_1">  JAVNI BILJEŽNIK ANKA POROPAT, VIŠNJAN, OIB 66297687393;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JAVNI BILJEŽNIK ANKA POROPAT, VIŠNJAN, Kestenova 36, 52440 Kukci; REPUBLIKA HRVATSKA, Ministarstvo financija, Porezna uprava, Područni ured Istra, Primorje, Gorski Kotar  i Lika zastupanog po punomoćniku ŽDO PULA</izvorni_sadrzaj>
    <derivirana_varijabla naziv="DomainObject.Predmet.StrankaFormatedWithAdress_1"> JAVNI BILJEŽNIK ANKA POROPAT, VIŠNJAN, Kestenova 36, 52440 Kukci;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JAVNI BILJEŽNIK ANKA POROPAT, VIŠNJAN, OIB 66297687393, Kestenova 36, 52440 Kukci; REPUBLIKA HRVATSKA, Ministarstvo financija, Porezna uprava, Područni ured Istra, Primorje, Gorski Kotar  i Lika, OIB 52634238587 zastupanog po punomoćniku ŽDO PULA</izvorni_sadrzaj>
    <derivirana_varijabla naziv="DomainObject.Predmet.StrankaFormatedWithAdressOIB_1"> JAVNI BILJEŽNIK ANKA POROPAT, VIŠNJAN, OIB 66297687393, Kestenova 36, 52440 Kukci;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JAVNI BILJEŽNIK ANKA POROPAT, VIŠNJAN Kestenova 36,52440 Kukci,REPUBLIKA HRVATSKA, Ministarstvo financija, Porezna uprava, Područni ured Istra, Primorje, Gorski Kotar  i Lika </izvorni_sadrzaj>
    <derivirana_varijabla naziv="DomainObject.Predmet.StrankaWithAdress_1">JAVNI BILJEŽNIK ANKA POROPAT, VIŠNJAN Kestenova 36,52440 Kukci,REPUBLIKA HRVATSKA, Ministarstvo financija, Porezna uprava, Područni ured Istra, Primorje, Gorski Kotar  i Lika </derivirana_varijabla>
  </DomainObject.Predmet.StrankaWithAdress>
  <DomainObject.Predmet.StrankaWithAdressOIB>
    <izvorni_sadrzaj>JAVNI BILJEŽNIK ANKA POROPAT, VIŠNJAN, OIB 66297687393, Kestenova 36,52440 Kukci,REPUBLIKA HRVATSKA, Ministarstvo financija, Porezna uprava, Područni ured Istra, Primorje, Gorski Kotar  i Lika, OIB 52634238587</izvorni_sadrzaj>
    <derivirana_varijabla naziv="DomainObject.Predmet.StrankaWithAdressOIB_1">JAVNI BILJEŽNIK ANKA POROPAT, VIŠNJAN, OIB 66297687393, Kestenova 36,52440 Kukci,REPUBLIKA HRVATSKA, Ministarstvo financija, Porezna uprava, Područni ured Istra, Primorje, Gorski Kotar  i Lika, OIB 52634238587</derivirana_varijabla>
  </DomainObject.Predmet.StrankaWithAdressOIB>
  <DomainObject.Predmet.StrankaNazivFormated>
    <izvorni_sadrzaj>JAVNI BILJEŽNIK ANKA POROPAT, VIŠNJAN,REPUBLIKA HRVATSKA, Ministarstvo financija, Porezna uprava, Područni ured Istra, Primorje, Gorski Kotar  i Lika</izvorni_sadrzaj>
    <derivirana_varijabla naziv="DomainObject.Predmet.StrankaNazivFormated_1">JAVNI BILJEŽNIK ANKA POROPAT, VIŠNJAN,REPUBLIKA HRVATSKA, Ministarstvo financija, Porezna uprava, Područni ured Istra, Primorje, Gorski Kotar  i Lika</derivirana_varijabla>
  </DomainObject.Predmet.StrankaNazivFormated>
  <DomainObject.Predmet.StrankaNazivFormatedOIB>
    <izvorni_sadrzaj>JAVNI BILJEŽNIK ANKA POROPAT, VIŠNJAN, OIB 66297687393,REPUBLIKA HRVATSKA, Ministarstvo financija, Porezna uprava, Područni ured Istra, Primorje, Gorski Kotar  i Lika, OIB 52634238587</izvorni_sadrzaj>
    <derivirana_varijabla naziv="DomainObject.Predmet.StrankaNazivFormatedOIB_1">JAVNI BILJEŽNIK ANKA POROPAT, VIŠNJAN, OIB 66297687393,REPUBLIKA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210115.23</izvorni_sadrzaj>
    <derivirana_varijabla naziv="DomainObject.Predmet.TrenutnaVrijednost_1">210115.23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JAVNI BILJEŽNIK ANKA POROPAT, VIŠNJAN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JAVNI BILJEŽNIK ANKA POROPAT, VIŠNJAN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JAVNI BILJEŽNIK ANKA POROPAT, VIŠNJAN, OIB 66297687393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JAVNI BILJEŽNIK ANKA POROPAT, VIŠNJAN, OIB 66297687393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JAVNI BILJEŽNIK ANKA POROPAT, VIŠNJAN, Kestenova 36, 52440 Kukci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JAVNI BILJEŽNIK ANKA POROPAT, VIŠNJAN, Kestenova 36, 52440 Kukci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JAVNI BILJEŽNIK ANKA POROPAT, VIŠNJAN, OIB 66297687393, Kestenova 36, 52440 Kukci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JAVNI BILJEŽNIK ANKA POROPAT, VIŠNJAN, OIB 66297687393, Kestenova 36, 52440 Kukci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JAVNI BILJEŽNIK ANKA POROPAT, VIŠNJAN</item>
      <item>REPUBLIKA HRVATSKA, Ministarstvo financija, Porezna uprava, Područni ured Istra, Primorje, Gorski Kotar  i Lika</item>
    </izvorni_sadrzaj>
    <derivirana_varijabla naziv="DomainObject.Predmet.StrankaListNazivFormated_1">
      <item>JAVNI BILJEŽNIK ANKA POROPAT, VIŠNJAN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JAVNI BILJEŽNIK ANKA POROPAT, VIŠNJAN, OIB 66297687393</item>
      <item>REPUBLIKA HRVATSKA, Ministarstvo financija, Porezna uprava, Područni ured Istra, Primorje, Gorski Kotar  i Lika, OIB 52634238587</item>
    </izvorni_sadrzaj>
    <derivirana_varijabla naziv="DomainObject.Predmet.StrankaListNazivFormatedOIB_1">
      <item>JAVNI BILJEŽNIK ANKA POROPAT, VIŠNJAN, OIB 66297687393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RPB NEKRETNINE d.o.o. POREČ</item>
    </izvorni_sadrzaj>
    <derivirana_varijabla naziv="DomainObject.Predmet.ProtuStrankaListFormated_1">
      <item>RPB NEKRETNINE d.o.o. POREČ</item>
    </derivirana_varijabla>
  </DomainObject.Predmet.ProtuStrankaListFormated>
  <DomainObject.Predmet.ProtuStrankaListFormatedOIB>
    <izvorni_sadrzaj>
      <item>RPB NEKRETNINE d.o.o. POREČ, OIB 66353607284</item>
    </izvorni_sadrzaj>
    <derivirana_varijabla naziv="DomainObject.Predmet.ProtuStrankaListFormatedOIB_1">
      <item>RPB NEKRETNINE d.o.o. POREČ, OIB 66353607284</item>
    </derivirana_varijabla>
  </DomainObject.Predmet.ProtuStrankaListFormatedOIB>
  <DomainObject.Predmet.ProtuStrankaListFormatedWithAdress>
    <izvorni_sadrzaj>
      <item>RPB NEKRETNINE d.o.o. POREČ, Partizanska 13, 52440 Poreč</item>
    </izvorni_sadrzaj>
    <derivirana_varijabla naziv="DomainObject.Predmet.ProtuStrankaListFormatedWithAdress_1">
      <item>RPB NEKRETNINE d.o.o. POREČ, Partizanska 13, 52440 Poreč</item>
    </derivirana_varijabla>
  </DomainObject.Predmet.ProtuStrankaListFormatedWithAdress>
  <DomainObject.Predmet.ProtuStrankaListFormatedWithAdressOIB>
    <izvorni_sadrzaj>
      <item>RPB NEKRETNINE d.o.o. POREČ, OIB 66353607284, Partizanska 13, 52440 Poreč</item>
    </izvorni_sadrzaj>
    <derivirana_varijabla naziv="DomainObject.Predmet.ProtuStrankaListFormatedWithAdressOIB_1">
      <item>RPB NEKRETNINE d.o.o. POREČ, OIB 66353607284, Partizanska 13, 52440 Poreč</item>
    </derivirana_varijabla>
  </DomainObject.Predmet.ProtuStrankaListFormatedWithAdressOIB>
  <DomainObject.Predmet.ProtuStrankaListNazivFormated>
    <izvorni_sadrzaj>
      <item>RPB NEKRETNINE d.o.o. POREČ</item>
    </izvorni_sadrzaj>
    <derivirana_varijabla naziv="DomainObject.Predmet.ProtuStrankaListNazivFormated_1">
      <item>RPB NEKRETNINE d.o.o. POREČ</item>
    </derivirana_varijabla>
  </DomainObject.Predmet.ProtuStrankaListNazivFormated>
  <DomainObject.Predmet.ProtuStrankaListNazivFormatedOIB>
    <izvorni_sadrzaj>
      <item>RPB NEKRETNINE d.o.o. POREČ, OIB 66353607284</item>
    </izvorni_sadrzaj>
    <derivirana_varijabla naziv="DomainObject.Predmet.ProtuStrankaListNazivFormatedOIB_1">
      <item>RPB NEKRETNINE d.o.o. POREČ, OIB 66353607284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JAVNI BILJEŽNIK ANKA POROPAT, VIŠNJAN i dr.</izvorni_sadrzaj>
    <derivirana_varijabla naziv="DomainObject.Predmet.StrankaIDrugi_1">JAVNI BILJEŽNIK ANKA POROPAT, VIŠNJAN i dr.</derivirana_varijabla>
  </DomainObject.Predmet.StrankaIDrugi>
  <DomainObject.Predmet.ProtustrankaIDrugi>
    <izvorni_sadrzaj>RPB NEKRETNINE d.o.o. POREČ</izvorni_sadrzaj>
    <derivirana_varijabla naziv="DomainObject.Predmet.ProtustrankaIDrugi_1">RPB NEKRETNINE d.o.o. POREČ</derivirana_varijabla>
  </DomainObject.Predmet.ProtustrankaIDrugi>
  <DomainObject.Predmet.StrankaIDrugiAdressOIB>
    <izvorni_sadrzaj>JAVNI BILJEŽNIK ANKA POROPAT, VIŠNJAN, OIB 66297687393, Kestenova 36, 52440 Kukci i dr.</izvorni_sadrzaj>
    <derivirana_varijabla naziv="DomainObject.Predmet.StrankaIDrugiAdressOIB_1">JAVNI BILJEŽNIK ANKA POROPAT, VIŠNJAN, OIB 66297687393, Kestenova 36, 52440 Kukci i dr.</derivirana_varijabla>
  </DomainObject.Predmet.StrankaIDrugiAdressOIB>
  <DomainObject.Predmet.ProtustrankaIDrugiAdressOIB>
    <izvorni_sadrzaj>RPB NEKRETNINE d.o.o. POREČ, OIB 66353607284, Partizanska 13, 52440 Poreč</izvorni_sadrzaj>
    <derivirana_varijabla naziv="DomainObject.Predmet.ProtustrankaIDrugiAdressOIB_1">RPB NEKRETNINE d.o.o. POREČ, OIB 66353607284,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RPB NEKRETNINE d.o.o. POREČ</item>
      <item>JAVNI BILJEŽNIK ANKA POROPAT, VIŠNJAN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RPB NEKRETNINE d.o.o. POREČ</item>
      <item>JAVNI BILJEŽNIK ANKA POROPAT, VIŠNJAN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RPB NEKRETNINE d.o.o. POREČ, OIB 66353607284, Partizanska 13,52440 Poreč</item>
      <item>JAVNI BILJEŽNIK ANKA POROPAT, VIŠNJAN, OIB 66297687393, Kestenova 36,52440 Kukci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RPB NEKRETNINE d.o.o. POREČ, OIB 66353607284, Partizanska 13,52440 Poreč</item>
      <item>JAVNI BILJEŽNIK ANKA POROPAT, VIŠNJAN, OIB 66297687393, Kestenova 36,52440 Kukci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66353607284</item>
      <item>, OIB 66297687393</item>
      <item>, OIB 52634238587</item>
      <item>, OIB null</item>
    </izvorni_sadrzaj>
    <derivirana_varijabla naziv="DomainObject.Predmet.SudioniciListNazivOIB_1">
      <item>, OIB 66353607284</item>
      <item>, OIB 66297687393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2247</properties:Characters>
  <properties:Lines>70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2017-02-21T08:24:00Z</dcterms:created>
  <dc:creator>Jasmina Matika</dc:creator>
  <cp:lastModifiedBy>Lorena Paris Aničić</cp:lastModifiedBy>
  <cp:lastPrinted>2017-02-21T08:26:00Z</cp:lastPrinted>
  <dcterms:modified xmlns:xsi="http://www.w3.org/2001/XMLSchema-instance" xsi:type="dcterms:W3CDTF">2017-02-21T08:29:00Z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