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43BA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3BAE" w:rsidP="008F5996" w:rsidR="00143BA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43BAE" w:rsidP="008F5996" w:rsidR="00143BA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43BAE" w:rsidP="008F5996" w:rsidR="00143BAE" w:rsidRPr="00143BAE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385642e" w14:paraId="385642e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143BAE">
        <w:rPr>
          <w:rFonts w:hAnsi="Times New Roman" w:ascii="Times New Roman"/>
          <w:sz w:val="24"/>
        </w:rPr>
        <w:t>1441/11</w:t>
      </w:r>
      <w:r w:rsidR="003807A4" w:rsidRPr="00040E80">
        <w:rPr>
          <w:rFonts w:hAnsi="Times New Roman" w:ascii="Times New Roman"/>
          <w:sz w:val="24"/>
        </w:rPr>
        <w:t xml:space="preserve"> </w:t>
      </w:r>
      <w:r w:rsidR="00806632">
        <w:rPr>
          <w:rFonts w:hAnsi="Times New Roman" w:ascii="Times New Roman"/>
          <w:sz w:val="24"/>
        </w:rPr>
        <w:t>-370</w:t>
      </w:r>
    </w:p>
    <w:p w:rsidRDefault="0029118A" w:rsidP="0029118A" w:rsidR="0029118A">
      <w:pPr>
        <w:rPr>
          <w:rFonts w:hAnsi="Times New Roman" w:ascii="Times New Roman"/>
          <w:sz w:val="24"/>
        </w:rPr>
      </w:pPr>
    </w:p>
    <w:p w:rsidRDefault="00143BAE" w:rsidP="0029118A" w:rsidR="00143BAE" w:rsidRPr="00040E80">
      <w:pPr>
        <w:rPr>
          <w:rFonts w:hAnsi="Times New Roman" w:ascii="Times New Roman"/>
          <w:sz w:val="24"/>
        </w:rPr>
      </w:pPr>
    </w:p>
    <w:p w:rsidRDefault="00143BAE" w:rsidP="00143BAE" w:rsidR="0029118A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860524" w:rsidP="00860524" w:rsidR="0029118A" w:rsidRPr="00D91909">
      <w:pPr>
        <w:jc w:val="center"/>
        <w:rPr>
          <w:rFonts w:hAnsi="Times New Roman" w:ascii="Times New Roman"/>
          <w:sz w:val="24"/>
        </w:rPr>
      </w:pPr>
      <w:r w:rsidRPr="00D91909">
        <w:rPr>
          <w:rFonts w:hAnsi="Times New Roman" w:ascii="Times New Roman"/>
          <w:sz w:val="24"/>
        </w:rPr>
        <w:t>Z A K LJ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143BAE">
        <w:rPr>
          <w:rFonts w:hAnsi="Times New Roman" w:ascii="Times New Roman"/>
          <w:sz w:val="24"/>
        </w:rPr>
        <w:t xml:space="preserve"> </w:t>
      </w:r>
      <w:r w:rsidR="00143BAE" w:rsidRPr="00143BAE">
        <w:rPr>
          <w:rFonts w:hAnsi="Times New Roman" w:ascii="Times New Roman"/>
          <w:sz w:val="24"/>
        </w:rPr>
        <w:t>HERBOS d.d. – u stečaju, iz Siska, Obrtnička 17, OIB: 42794139563</w:t>
      </w:r>
      <w:r w:rsidR="00143BAE">
        <w:rPr>
          <w:rFonts w:hAnsi="Times New Roman" w:ascii="Times New Roman"/>
          <w:sz w:val="24"/>
        </w:rPr>
        <w:t xml:space="preserve">, </w:t>
      </w:r>
      <w:r w:rsidR="006E42DE" w:rsidRPr="00040E80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</w:t>
      </w:r>
      <w:r w:rsidR="00D47774">
        <w:rPr>
          <w:rFonts w:hAnsi="Times New Roman" w:ascii="Times New Roman"/>
          <w:sz w:val="24"/>
        </w:rPr>
        <w:t>22. veljače 2016.</w:t>
      </w:r>
      <w:r w:rsidR="006613E5" w:rsidRPr="00040E80">
        <w:rPr>
          <w:rFonts w:hAnsi="Times New Roman" w:ascii="Times New Roman"/>
          <w:sz w:val="24"/>
        </w:rPr>
        <w:t xml:space="preserve"> 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8D7751">
      <w:pPr>
        <w:jc w:val="center"/>
        <w:rPr>
          <w:rFonts w:hAnsi="Times New Roman" w:ascii="Times New Roman"/>
          <w:sz w:val="24"/>
        </w:rPr>
      </w:pPr>
      <w:r w:rsidRPr="008D7751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 xml:space="preserve">I. Ročište za diobu kupovnine </w:t>
      </w:r>
      <w:r w:rsidR="00143BAE">
        <w:rPr>
          <w:rFonts w:hAnsi="Times New Roman" w:ascii="Times New Roman"/>
          <w:sz w:val="24"/>
        </w:rPr>
        <w:t>polučene prodajom nekretnin</w:t>
      </w:r>
      <w:r w:rsidR="00D47774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</w:t>
      </w:r>
      <w:r w:rsidR="00D47774">
        <w:rPr>
          <w:rFonts w:hAnsi="Times New Roman" w:ascii="Times New Roman"/>
          <w:sz w:val="24"/>
        </w:rPr>
        <w:t xml:space="preserve">stečajnog dužnika </w:t>
      </w:r>
      <w:r w:rsidR="00143BAE">
        <w:rPr>
          <w:rFonts w:hAnsi="Times New Roman" w:ascii="Times New Roman"/>
          <w:sz w:val="24"/>
        </w:rPr>
        <w:t>upisan</w:t>
      </w:r>
      <w:r w:rsidR="00D80799">
        <w:rPr>
          <w:rFonts w:hAnsi="Times New Roman" w:ascii="Times New Roman"/>
          <w:sz w:val="24"/>
        </w:rPr>
        <w:t>e</w:t>
      </w:r>
      <w:r w:rsidR="00143BAE">
        <w:rPr>
          <w:rFonts w:hAnsi="Times New Roman" w:ascii="Times New Roman"/>
          <w:sz w:val="24"/>
        </w:rPr>
        <w:t xml:space="preserve"> u zk. ul. </w:t>
      </w:r>
      <w:r w:rsidR="00D80799">
        <w:rPr>
          <w:rFonts w:hAnsi="Times New Roman" w:ascii="Times New Roman"/>
          <w:sz w:val="24"/>
        </w:rPr>
        <w:t>4931 k.o. Sisak Stari, u iznosu od 18.640,00 kn,</w:t>
      </w:r>
      <w:r w:rsidR="00D47774">
        <w:rPr>
          <w:rFonts w:hAnsi="Times New Roman" w:ascii="Times New Roman"/>
          <w:sz w:val="24"/>
        </w:rPr>
        <w:t xml:space="preserve"> </w:t>
      </w:r>
      <w:r w:rsidR="00860524" w:rsidRPr="00040E80">
        <w:rPr>
          <w:rFonts w:hAnsi="Times New Roman" w:ascii="Times New Roman"/>
          <w:sz w:val="24"/>
        </w:rPr>
        <w:t>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D47774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11. ožujka</w:t>
      </w:r>
      <w:r w:rsidR="00143BAE">
        <w:rPr>
          <w:rFonts w:hAnsi="Times New Roman" w:ascii="Times New Roman"/>
          <w:b/>
          <w:sz w:val="24"/>
          <w:u w:val="single"/>
        </w:rPr>
        <w:t xml:space="preserve"> </w:t>
      </w:r>
      <w:r w:rsidR="00860524" w:rsidRPr="00040E80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11.0</w:t>
      </w:r>
      <w:r w:rsidR="00D80799">
        <w:rPr>
          <w:rFonts w:hAnsi="Times New Roman" w:ascii="Times New Roman"/>
          <w:b/>
          <w:sz w:val="24"/>
          <w:u w:val="single"/>
        </w:rPr>
        <w:t>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43BA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8D7751">
        <w:rPr>
          <w:rFonts w:hAnsi="Times New Roman" w:ascii="Times New Roman"/>
          <w:sz w:val="24"/>
        </w:rPr>
        <w:t>96</w:t>
      </w:r>
      <w:r w:rsidRPr="00040E80">
        <w:rPr>
          <w:rFonts w:hAnsi="Times New Roman" w:ascii="Times New Roman"/>
          <w:sz w:val="24"/>
        </w:rPr>
        <w:t>/II (</w:t>
      </w:r>
      <w:r w:rsidR="008D7751">
        <w:rPr>
          <w:rFonts w:hAnsi="Times New Roman" w:ascii="Times New Roman"/>
          <w:sz w:val="24"/>
        </w:rPr>
        <w:t>Mala dvorana</w:t>
      </w:r>
      <w:r w:rsidRPr="00040E80">
        <w:rPr>
          <w:rFonts w:hAnsi="Times New Roman" w:ascii="Times New Roman"/>
          <w:sz w:val="24"/>
        </w:rPr>
        <w:t>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 da će se tražbina vjerovnika koji ne</w:t>
      </w:r>
      <w:r w:rsidR="006E42DE" w:rsidRPr="00040E80">
        <w:rPr>
          <w:rFonts w:cs="TimesNewRomanPSMT" w:hAnsi="Times New Roman" w:ascii="Times New Roman"/>
          <w:sz w:val="24"/>
          <w:lang w:val="en-US"/>
        </w:rPr>
        <w:t xml:space="preserve"> </w:t>
      </w:r>
      <w:r w:rsidRPr="00040E80">
        <w:rPr>
          <w:rFonts w:cs="TimesNewRomanPSMT" w:hAnsi="Times New Roman" w:ascii="Times New Roman"/>
          <w:sz w:val="24"/>
          <w:lang w:val="en-US"/>
        </w:rPr>
        <w:t xml:space="preserve">dođe na ročište uzeti prema stanju koje proizlazi iz zemljišne knjige i spisa te da, najkasnije na ročištu za </w:t>
      </w:r>
      <w:r w:rsidRPr="00040E80">
        <w:rPr>
          <w:rFonts w:hAnsi="Times New Roman" w:ascii="Times New Roman"/>
          <w:sz w:val="24"/>
          <w:lang w:val="en-US"/>
        </w:rPr>
        <w:t>diobu, mogu drugom osporiti tražbinu, njezinu visinu i red namirenja</w:t>
      </w:r>
      <w:r w:rsidR="006E42DE" w:rsidRPr="00040E80">
        <w:rPr>
          <w:rFonts w:hAnsi="Times New Roman" w:ascii="Times New Roman"/>
          <w:sz w:val="24"/>
          <w:lang w:val="en-US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6D61D6" w:rsidR="006A3BBC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D47774">
        <w:rPr>
          <w:rFonts w:hAnsi="Times New Roman" w:ascii="Times New Roman"/>
          <w:sz w:val="24"/>
        </w:rPr>
        <w:t>22. veljače 2016.</w:t>
      </w:r>
    </w:p>
    <w:p w:rsidRDefault="006D61D6" w:rsidP="006D61D6" w:rsidR="006D61D6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="00D91909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MIHAEL KOVAČIĆ</w:t>
      </w:r>
      <w:r w:rsidR="00806632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806632" w:rsidP="006A3BBC" w:rsidR="006A3B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06632" w:rsidP="006A3BBC" w:rsidR="00806632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143BAE" w:rsidP="006A3BBC" w:rsidR="00143BAE">
      <w:pPr>
        <w:rPr>
          <w:rFonts w:hAnsi="Times New Roman" w:ascii="Times New Roman"/>
          <w:sz w:val="24"/>
        </w:rPr>
      </w:pPr>
    </w:p>
    <w:p w:rsidRDefault="006A3BBC" w:rsidP="006A3BBC" w:rsidR="006A3BBC" w:rsidRPr="00806632">
      <w:pPr>
        <w:rPr>
          <w:rFonts w:hAnsi="Times New Roman" w:ascii="Times New Roman"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806632">
      <w:pPr>
        <w:rPr>
          <w:rFonts w:hAnsi="Times New Roman" w:ascii="Times New Roman"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806632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806632">
        <w:rPr>
          <w:rFonts w:hAnsi="Times New Roman" w:ascii="Times New Roman"/>
          <w:color w:themeColor="background1" w:val="FFFFFF"/>
          <w:sz w:val="24"/>
        </w:rPr>
        <w:t>čajnom upravitelju</w:t>
      </w:r>
      <w:r w:rsidR="006D61D6" w:rsidRPr="00806632">
        <w:rPr>
          <w:rFonts w:hAnsi="Times New Roman" w:ascii="Times New Roman"/>
          <w:color w:themeColor="background1" w:val="FFFFFF"/>
          <w:sz w:val="24"/>
        </w:rPr>
        <w:t xml:space="preserve">, osobno </w:t>
      </w:r>
    </w:p>
    <w:p w:rsidRDefault="006E42DE" w:rsidP="00143BAE" w:rsidR="00143BAE" w:rsidRPr="00806632">
      <w:pPr>
        <w:rPr>
          <w:rFonts w:hAnsi="Times New Roman" w:ascii="Times New Roman"/>
          <w:i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 xml:space="preserve"> </w:t>
      </w:r>
      <w:r w:rsidR="00143BAE" w:rsidRPr="00806632">
        <w:rPr>
          <w:rFonts w:hAnsi="Times New Roman" w:ascii="Times New Roman"/>
          <w:color w:themeColor="background1" w:val="FFFFFF"/>
          <w:sz w:val="24"/>
        </w:rPr>
        <w:t xml:space="preserve">   </w:t>
      </w:r>
      <w:r w:rsidR="00143BAE" w:rsidRPr="00806632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143BAE" w:rsidP="00143BAE" w:rsidR="00E76D25" w:rsidRPr="00806632">
      <w:pPr>
        <w:rPr>
          <w:rFonts w:hAnsi="Times New Roman" w:ascii="Times New Roman"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>2. Republika Hrvatska, zastupana po zz. Županijskom državnom odvjetništvu u Sisku</w:t>
      </w:r>
      <w:r w:rsidR="00E76D25" w:rsidRPr="0080663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D80799" w:rsidP="00143BAE" w:rsidR="00D80799" w:rsidRPr="00806632">
      <w:pPr>
        <w:rPr>
          <w:rFonts w:hAnsi="Times New Roman" w:ascii="Times New Roman"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>3. H-Abduco d.o.o. Zagreb, Slavonska avenija 6a</w:t>
      </w:r>
    </w:p>
    <w:p w:rsidRDefault="00143BAE" w:rsidR="00040E80" w:rsidRPr="00806632">
      <w:pPr>
        <w:rPr>
          <w:rFonts w:hAnsi="Times New Roman" w:ascii="Times New Roman"/>
          <w:color w:themeColor="background1" w:val="FFFFFF"/>
          <w:sz w:val="24"/>
        </w:rPr>
      </w:pPr>
      <w:r w:rsidRPr="00806632">
        <w:rPr>
          <w:rFonts w:hAnsi="Times New Roman" w:ascii="Times New Roman"/>
          <w:color w:themeColor="background1" w:val="FFFFFF"/>
          <w:sz w:val="24"/>
        </w:rPr>
        <w:t>4</w:t>
      </w:r>
      <w:r w:rsidR="006613E5" w:rsidRPr="00806632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806632">
        <w:rPr>
          <w:rFonts w:hAnsi="Times New Roman" w:ascii="Times New Roman"/>
          <w:color w:themeColor="background1" w:val="FFFFFF"/>
          <w:sz w:val="24"/>
        </w:rPr>
        <w:t>e-Oglasna p</w:t>
      </w:r>
      <w:r w:rsidR="006613E5" w:rsidRPr="00806632">
        <w:rPr>
          <w:rFonts w:hAnsi="Times New Roman" w:ascii="Times New Roman"/>
          <w:color w:themeColor="background1" w:val="FFFFFF"/>
          <w:sz w:val="24"/>
        </w:rPr>
        <w:t>loča</w:t>
      </w:r>
      <w:r w:rsidR="00B9185A" w:rsidRPr="00806632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6A3BBC" w:rsidR="00040E80" w:rsidRPr="0080663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EB0" w:rsidR="00270EB0">
      <w:r>
        <w:separator/>
      </w:r>
    </w:p>
  </w:endnote>
  <w:endnote w:id="0" w:type="continuationSeparator">
    <w:p w:rsidRDefault="00270EB0" w:rsidR="00270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EB0" w:rsidR="00270EB0">
      <w:r>
        <w:separator/>
      </w:r>
    </w:p>
  </w:footnote>
  <w:footnote w:id="0" w:type="continuationSeparator">
    <w:p w:rsidRDefault="00270EB0" w:rsidR="00270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0643" w:rsidR="001506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643" w:rsidP="00E37420" w:rsidR="00150643" w:rsidRPr="00143BAE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3BAE">
      <w:rPr>
        <w:rStyle w:val="Brojstranice"/>
        <w:rFonts w:hAnsi="Times New Roman" w:ascii="Times New Roman"/>
      </w:rPr>
      <w:t xml:space="preserve">- </w:t>
    </w:r>
    <w:r w:rsidRPr="00143BAE">
      <w:rPr>
        <w:rStyle w:val="Brojstranice"/>
        <w:rFonts w:hAnsi="Times New Roman" w:ascii="Times New Roman"/>
      </w:rPr>
      <w:fldChar w:fldCharType="begin"/>
    </w:r>
    <w:r w:rsidRPr="00143BAE">
      <w:rPr>
        <w:rStyle w:val="Brojstranice"/>
        <w:rFonts w:hAnsi="Times New Roman" w:ascii="Times New Roman"/>
      </w:rPr>
      <w:instrText xml:space="preserve">PAGE  </w:instrText>
    </w:r>
    <w:r w:rsidRPr="00143BAE">
      <w:rPr>
        <w:rStyle w:val="Brojstranice"/>
        <w:rFonts w:hAnsi="Times New Roman" w:ascii="Times New Roman"/>
      </w:rPr>
      <w:fldChar w:fldCharType="separate"/>
    </w:r>
    <w:r w:rsidR="000003D6">
      <w:rPr>
        <w:rStyle w:val="Brojstranice"/>
        <w:rFonts w:hAnsi="Times New Roman" w:ascii="Times New Roman"/>
      </w:rPr>
      <w:t>2</w:t>
    </w:r>
    <w:r w:rsidRPr="00143BAE">
      <w:rPr>
        <w:rStyle w:val="Brojstranice"/>
        <w:rFonts w:hAnsi="Times New Roman" w:ascii="Times New Roman"/>
      </w:rPr>
      <w:fldChar w:fldCharType="end"/>
    </w:r>
    <w:r w:rsidRPr="00143BAE">
      <w:rPr>
        <w:rStyle w:val="Brojstranice"/>
        <w:rFonts w:hAnsi="Times New Roman" w:ascii="Times New Roman"/>
      </w:rPr>
      <w:t xml:space="preserve"> -</w:t>
    </w:r>
  </w:p>
  <w:p w:rsidRDefault="00150643" w:rsidP="00143BAE" w:rsidR="00150643" w:rsidRPr="00D47774">
    <w:pPr>
      <w:jc w:val="right"/>
      <w:rPr>
        <w:rFonts w:hAnsi="Times New Roman" w:ascii="Times New Roman"/>
      </w:rPr>
    </w:pPr>
    <w:r w:rsidRPr="00D47774">
      <w:rPr>
        <w:rFonts w:hAnsi="Times New Roman" w:ascii="Times New Roman"/>
        <w:szCs w:val="22"/>
      </w:rPr>
      <w:t>3 St-</w:t>
    </w:r>
    <w:r w:rsidR="00D47774">
      <w:rPr>
        <w:rFonts w:hAnsi="Times New Roman" w:ascii="Times New Roman"/>
        <w:szCs w:val="22"/>
      </w:rPr>
      <w:t>1441/11</w:t>
    </w:r>
    <w:r w:rsidR="00806632">
      <w:rPr>
        <w:rFonts w:hAnsi="Times New Roman" w:ascii="Times New Roman"/>
        <w:szCs w:val="22"/>
      </w:rPr>
      <w:t>-370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6D25"/>
    <w:rsid w:val="000003D6"/>
    <w:rsid w:val="00034763"/>
    <w:rsid w:val="00040E80"/>
    <w:rsid w:val="000A2603"/>
    <w:rsid w:val="000A610E"/>
    <w:rsid w:val="001241C1"/>
    <w:rsid w:val="001246F3"/>
    <w:rsid w:val="00143BAE"/>
    <w:rsid w:val="00150643"/>
    <w:rsid w:val="00170969"/>
    <w:rsid w:val="00173472"/>
    <w:rsid w:val="001B07AD"/>
    <w:rsid w:val="001C0A37"/>
    <w:rsid w:val="00226FF1"/>
    <w:rsid w:val="00227A1C"/>
    <w:rsid w:val="00270EB0"/>
    <w:rsid w:val="0029118A"/>
    <w:rsid w:val="002B366C"/>
    <w:rsid w:val="002B418C"/>
    <w:rsid w:val="00354125"/>
    <w:rsid w:val="003626F3"/>
    <w:rsid w:val="00370196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C2DF8"/>
    <w:rsid w:val="004E162C"/>
    <w:rsid w:val="004E236B"/>
    <w:rsid w:val="0057341F"/>
    <w:rsid w:val="00576B64"/>
    <w:rsid w:val="00582CF6"/>
    <w:rsid w:val="005C54D4"/>
    <w:rsid w:val="00607038"/>
    <w:rsid w:val="00632B86"/>
    <w:rsid w:val="006613E5"/>
    <w:rsid w:val="006A3BBC"/>
    <w:rsid w:val="006B1BB1"/>
    <w:rsid w:val="006D61D6"/>
    <w:rsid w:val="006E1347"/>
    <w:rsid w:val="006E42DE"/>
    <w:rsid w:val="00755CD2"/>
    <w:rsid w:val="00766050"/>
    <w:rsid w:val="00790BAB"/>
    <w:rsid w:val="007B5188"/>
    <w:rsid w:val="007E0A65"/>
    <w:rsid w:val="00806632"/>
    <w:rsid w:val="00860524"/>
    <w:rsid w:val="008715EA"/>
    <w:rsid w:val="0088174C"/>
    <w:rsid w:val="008B6BCE"/>
    <w:rsid w:val="008D7751"/>
    <w:rsid w:val="00952B96"/>
    <w:rsid w:val="00971D49"/>
    <w:rsid w:val="00973546"/>
    <w:rsid w:val="009F5354"/>
    <w:rsid w:val="00A664C9"/>
    <w:rsid w:val="00AA3D94"/>
    <w:rsid w:val="00AA5D37"/>
    <w:rsid w:val="00AA612A"/>
    <w:rsid w:val="00AB6016"/>
    <w:rsid w:val="00AC30C2"/>
    <w:rsid w:val="00B36118"/>
    <w:rsid w:val="00B41A13"/>
    <w:rsid w:val="00B52DD6"/>
    <w:rsid w:val="00B9185A"/>
    <w:rsid w:val="00BD6375"/>
    <w:rsid w:val="00C74832"/>
    <w:rsid w:val="00C84F1E"/>
    <w:rsid w:val="00C94B5B"/>
    <w:rsid w:val="00C96797"/>
    <w:rsid w:val="00CB23A0"/>
    <w:rsid w:val="00CF3AE7"/>
    <w:rsid w:val="00D47774"/>
    <w:rsid w:val="00D60D8C"/>
    <w:rsid w:val="00D80799"/>
    <w:rsid w:val="00D84213"/>
    <w:rsid w:val="00D91909"/>
    <w:rsid w:val="00DD4E82"/>
    <w:rsid w:val="00DD6FB1"/>
    <w:rsid w:val="00E24AF4"/>
    <w:rsid w:val="00E37420"/>
    <w:rsid w:val="00E43451"/>
    <w:rsid w:val="00E76D25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00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3D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000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3D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264</properties:Words>
  <properties:Characters>1269</properties:Characters>
  <properties:Lines>49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2016-02-22T12:12:00Z</dcterms:created>
  <dc:creator>M</dc:creator>
  <cp:lastModifiedBy>Sonja Pilić</cp:lastModifiedBy>
  <cp:lastPrinted>2016-02-22T12:16:00Z</cp:lastPrinted>
  <dcterms:modified xmlns:xsi="http://www.w3.org/2001/XMLSchema-instance" xsi:type="dcterms:W3CDTF">2016-02-22T12:23:00Z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