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3056" w14:paraId="ffb3056" w:rsidRDefault="00D81A66" w:rsidP="00D81A66" w:rsidR="00D81A66">
      <w:pPr>
        <w15:collapsed w:val="false"/>
        <w:rPr>
          <w:lang w:val="hr-HR"/>
        </w:rPr>
      </w:pPr>
      <w:bookmarkStart w:name="_GoBack" w:id="0"/>
      <w:bookmarkEnd w:id="0"/>
    </w:p>
    <w:p w:rsidRDefault="00CC5B4D" w:rsidP="00D81A66" w:rsidR="00CC5B4D" w:rsidRPr="000664E3">
      <w:pPr>
        <w:rPr>
          <w:lang w:val="hr-HR"/>
        </w:rPr>
      </w:pP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FF4F39">
        <w:rPr>
          <w:lang w:val="hr-HR"/>
        </w:rPr>
        <w:t xml:space="preserve">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476AE">
        <w:rPr>
          <w:lang w:val="hr-HR"/>
        </w:rPr>
        <w:t>41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476AE">
        <w:rPr>
          <w:lang w:val="hr-HR"/>
        </w:rPr>
        <w:t>MRVICA jednostavno</w:t>
      </w:r>
      <w:r w:rsidR="00A22B20">
        <w:rPr>
          <w:lang w:val="hr-HR"/>
        </w:rPr>
        <w:t xml:space="preserve"> </w:t>
      </w:r>
      <w:r w:rsidR="00E8008F">
        <w:rPr>
          <w:lang w:val="hr-HR"/>
        </w:rPr>
        <w:t>društvo s ograničenom odgovornošću za</w:t>
      </w:r>
      <w:r w:rsidR="00C24152">
        <w:rPr>
          <w:lang w:val="hr-HR"/>
        </w:rPr>
        <w:t xml:space="preserve"> </w:t>
      </w:r>
      <w:r w:rsidR="00A22B20">
        <w:rPr>
          <w:lang w:val="hr-HR"/>
        </w:rPr>
        <w:t>t</w:t>
      </w:r>
      <w:r w:rsidR="00FF4F39">
        <w:rPr>
          <w:lang w:val="hr-HR"/>
        </w:rPr>
        <w:t>rgovinu</w:t>
      </w:r>
      <w:r w:rsidR="00F476AE">
        <w:rPr>
          <w:lang w:val="hr-HR"/>
        </w:rPr>
        <w:t>, proizvodnju</w:t>
      </w:r>
      <w:r w:rsidR="00FF4F39">
        <w:rPr>
          <w:lang w:val="hr-HR"/>
        </w:rPr>
        <w:t xml:space="preserve"> i usluge</w:t>
      </w:r>
      <w:r w:rsidR="00E8008F">
        <w:rPr>
          <w:lang w:val="hr-HR"/>
        </w:rPr>
        <w:t>,</w:t>
      </w:r>
      <w:r w:rsidR="00FF4F39">
        <w:rPr>
          <w:lang w:val="hr-HR"/>
        </w:rPr>
        <w:t xml:space="preserve"> </w:t>
      </w:r>
      <w:r w:rsidR="00F476AE">
        <w:rPr>
          <w:lang w:val="hr-HR"/>
        </w:rPr>
        <w:t>Bjelovar</w:t>
      </w:r>
      <w:r w:rsidR="00E8008F">
        <w:rPr>
          <w:lang w:val="hr-HR"/>
        </w:rPr>
        <w:t xml:space="preserve">, </w:t>
      </w:r>
      <w:r w:rsidR="00F476AE">
        <w:rPr>
          <w:lang w:val="hr-HR"/>
        </w:rPr>
        <w:t>Ivana Viteza Trnskog 6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22B20">
        <w:rPr>
          <w:lang w:val="hr-HR"/>
        </w:rPr>
        <w:t>0100</w:t>
      </w:r>
      <w:r w:rsidR="00F476AE">
        <w:rPr>
          <w:lang w:val="hr-HR"/>
        </w:rPr>
        <w:t>88985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476AE">
        <w:rPr>
          <w:lang w:val="hr-HR"/>
        </w:rPr>
        <w:t>09945998753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476AE">
        <w:rPr>
          <w:lang w:val="hr-HR"/>
        </w:rPr>
        <w:t>41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24152">
        <w:rPr>
          <w:lang w:val="hr-HR"/>
        </w:rPr>
        <w:t>01.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476AE">
        <w:rPr>
          <w:lang w:val="hr-HR"/>
        </w:rPr>
        <w:t>53.258,38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476AE">
        <w:rPr>
          <w:lang w:val="hr-HR"/>
        </w:rPr>
        <w:t>Gabrijela Ocvirek</w:t>
      </w:r>
      <w:r w:rsidR="00E8008F">
        <w:rPr>
          <w:lang w:val="hr-HR"/>
        </w:rPr>
        <w:t>, iz</w:t>
      </w:r>
      <w:r w:rsidR="00A22B20">
        <w:rPr>
          <w:lang w:val="hr-HR"/>
        </w:rPr>
        <w:t xml:space="preserve"> </w:t>
      </w:r>
      <w:r w:rsidR="00F476AE">
        <w:rPr>
          <w:lang w:val="hr-HR"/>
        </w:rPr>
        <w:t>Drljanovca</w:t>
      </w:r>
      <w:r w:rsidR="00E8008F">
        <w:rPr>
          <w:lang w:val="hr-HR"/>
        </w:rPr>
        <w:t xml:space="preserve">, </w:t>
      </w:r>
      <w:r w:rsidR="00F476AE">
        <w:rPr>
          <w:lang w:val="hr-HR"/>
        </w:rPr>
        <w:t xml:space="preserve"> Drljanovac 141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476AE">
        <w:rPr>
          <w:lang w:val="hr-HR"/>
        </w:rPr>
        <w:t>16346727918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22B20">
        <w:rPr>
          <w:lang w:val="hr-HR"/>
        </w:rPr>
        <w:t xml:space="preserve">01. veljače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A22B20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22B20">
        <w:rPr>
          <w:lang w:val="hr-HR"/>
        </w:rPr>
        <w:t>01.02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Sect="00F476AE" w:rsidR="000E2229" w:rsidRPr="004525DA">
      <w:headerReference w:type="even" r:id="rId10"/>
      <w:headerReference w:type="default" r:id="rId11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EC1" w:rsidR="005A7EC1">
      <w:r>
        <w:separator/>
      </w:r>
    </w:p>
  </w:endnote>
  <w:endnote w:id="0" w:type="continuationSeparator">
    <w:p w:rsidRDefault="005A7EC1" w:rsidR="005A7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EC1" w:rsidR="005A7EC1">
      <w:r>
        <w:separator/>
      </w:r>
    </w:p>
  </w:footnote>
  <w:footnote w:id="0" w:type="continuationSeparator">
    <w:p w:rsidRDefault="005A7EC1" w:rsidR="005A7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6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2D3F89"/>
    <w:rsid w:val="0032457F"/>
    <w:rsid w:val="003E0954"/>
    <w:rsid w:val="003E56D2"/>
    <w:rsid w:val="004525DA"/>
    <w:rsid w:val="004629E7"/>
    <w:rsid w:val="004B7E8E"/>
    <w:rsid w:val="0052619D"/>
    <w:rsid w:val="005A21BE"/>
    <w:rsid w:val="005A7EC1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E1038"/>
    <w:rsid w:val="009F1B25"/>
    <w:rsid w:val="00A22B20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4152"/>
    <w:rsid w:val="00C435AB"/>
    <w:rsid w:val="00C765CD"/>
    <w:rsid w:val="00CA6057"/>
    <w:rsid w:val="00CC5B4D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476AE"/>
    <w:rsid w:val="00F64E8B"/>
    <w:rsid w:val="00F7033E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4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64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MRVICA jednostavno društvo s ograničenom odgovornošću za trgovinu, proizvodnju i usluge, Bjelovar zastupanog po punomoćniku Gabrijela Ocvirek</izvorni_sadrzaj>
    <derivirana_varijabla naziv="DomainObject.Predmet.ProtustrankaFormated_1">  MRVICA jednostavno društvo s ograničenom odgovornošću za trgovinu, proizvodnju i usluge, Bjelovar zastupanog po punomoćniku Gabrijela Ocvirek</derivirana_varijabla>
  </DomainObject.Predmet.ProtustrankaFormated>
  <DomainObject.Predmet.ProtustrankaFormatedOIB>
    <izvorni_sadrzaj>  MRVICA jednostavno društvo s ograničenom odgovornošću za trgovinu, proizvodnju i usluge, Bjelovar, OIB 09945998753 zastupanog po punomoćniku Gabrijela Ocvirek</izvorni_sadrzaj>
    <derivirana_varijabla naziv="DomainObject.Predmet.ProtustrankaFormatedOIB_1">  MRVICA jednostavno društvo s ograničenom odgovornošću za trgovinu, proizvodnju i usluge, Bjelovar, OIB 09945998753 zastupanog po punomoćniku Gabrijela Ocvirek</derivirana_varijabla>
  </DomainObject.Predmet.ProtustrankaFormatedOIB>
  <DomainObject.Predmet.ProtustrankaFormatedWithAdress>
    <izvorni_sadrzaj> MRVICA jednostavno društvo s ograničenom odgovornošću za trgovinu, proizvodnju i usluge, Bjelovar, Ivana Viteza Trnskog 6, 43000 Bjelovar zastupanog po punomoćniku Gabrijela Ocvirek</izvorni_sadrzaj>
    <derivirana_varijabla naziv="DomainObject.Predmet.ProtustrankaFormatedWithAdress_1"> MRVICA jednostavno društvo s ograničenom odgovornošću za trgovinu, proizvodnju i usluge, Bjelovar, Ivana Viteza Trnskog 6, 43000 Bjelovar zastupanog po punomoćniku Gabrijela Ocvirek</derivirana_varijabla>
  </DomainObject.Predmet.ProtustrankaFormatedWithAdress>
  <DomainObject.Predmet.ProtustrankaFormatedWithAdressOIB>
    <izvorni_sadrzaj> MRVICA jednostavno društvo s ograničenom odgovornošću za trgovinu, proizvodnju i usluge, Bjelovar, OIB 09945998753, Ivana Viteza Trnskog 6, 43000 Bjelovar zastupanog po punomoćniku Gabrijela Ocvirek</izvorni_sadrzaj>
    <derivirana_varijabla naziv="DomainObject.Predmet.ProtustrankaFormatedWithAdressOIB_1"> MRVICA jednostavno društvo s ograničenom odgovornošću za trgovinu, proizvodnju i usluge, Bjelovar, OIB 09945998753, Ivana Viteza Trnskog 6, 43000 Bjelovar zastupanog po punomoćniku Gabrijela Ocvirek</derivirana_varijabla>
  </DomainObject.Predmet.ProtustrankaFormatedWithAdressOIB>
  <DomainObject.Predmet.ProtustrankaWithAdress>
    <izvorni_sadrzaj>MRVICA jednostavno društvo s ograničenom odgovornošću za trgovinu, proizvodnju i usluge, Bjelovar Ivana Viteza Trnskog 6, 43000 Bjelovar</izvorni_sadrzaj>
    <derivirana_varijabla naziv="DomainObject.Predmet.ProtustrankaWithAdress_1">MRVICA jednostavno društvo s ograničenom odgovornošću za trgovinu, proizvodnju i usluge, Bjelovar Ivana Viteza Trnskog 6, 43000 Bjelovar</derivirana_varijabla>
  </DomainObject.Predmet.ProtustrankaWithAdress>
  <DomainObject.Predmet.ProtustrankaWithAdressOIB>
    <izvorni_sadrzaj>MRVICA jednostavno društvo s ograničenom odgovornošću za trgovinu, proizvodnju i usluge, Bjelovar, OIB 09945998753, Ivana Viteza Trnskog 6, 43000 Bjelovar</izvorni_sadrzaj>
    <derivirana_varijabla naziv="DomainObject.Predmet.ProtustrankaWithAdressOIB_1">MRVICA jednostavno društvo s ograničenom odgovornošću za trgovinu, proizvodnju i usluge, Bjelovar, OIB 09945998753, Ivana Viteza Trnskog 6, 43000 Bjelovar</derivirana_varijabla>
  </DomainObject.Predmet.ProtustrankaWithAdressOIB>
  <DomainObject.Predmet.ProtustrankaNazivFormated>
    <izvorni_sadrzaj>MRVICA jednostavno društvo s ograničenom odgovornošću za trgovinu, proizvodnju i usluge, Bjelovar</izvorni_sadrzaj>
    <derivirana_varijabla naziv="DomainObject.Predmet.ProtustrankaNazivFormated_1">MRVICA jednostavno društvo s ograničenom odgovornošću za trgovinu, proizvodnju i usluge, Bjelovar</derivirana_varijabla>
  </DomainObject.Predmet.ProtustrankaNazivFormated>
  <DomainObject.Predmet.ProtustrankaNazivFormatedOIB>
    <izvorni_sadrzaj>MRVICA jednostavno društvo s ograničenom odgovornošću za trgovinu, proizvodnju i usluge, Bjelovar, OIB 09945998753</izvorni_sadrzaj>
    <derivirana_varijabla naziv="DomainObject.Predmet.ProtustrankaNazivFormatedOIB_1">MRVICA jednostavno društvo s ograničenom odgovornošću za trgovinu, proizvodnju i usluge, Bjelovar, OIB 09945998753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MRVICA jednostavno društvo s ograničenom odgovornošću za trgovinu, proizvodnju i usluge, Bjelovar zastupanog po punomoćniku Gabrijela Ocvirek</item>
    </izvorni_sadrzaj>
    <derivirana_varijabla naziv="DomainObject.Predmet.ProtuStrankaListFormated_1">
      <item>MRVICA jednostavno društvo s ograničenom odgovornošću za trgovinu, proizvodnju i usluge, Bjelovar zastupanog po punomoćniku Gabrijela Ocvirek</item>
    </derivirana_varijabla>
  </DomainObject.Predmet.ProtuStrankaListFormated>
  <DomainObject.Predmet.ProtuStrankaListFormatedOIB>
    <izvorni_sadrzaj>
      <item>MRVICA jednostavno društvo s ograničenom odgovornošću za trgovinu, proizvodnju i usluge, Bjelovar, OIB 09945998753 zastupanog po punomoćniku Gabrijela Ocvirek</item>
    </izvorni_sadrzaj>
    <derivirana_varijabla naziv="DomainObject.Predmet.ProtuStrankaListFormatedOIB_1">
      <item>MRVICA jednostavno društvo s ograničenom odgovornošću za trgovinu, proizvodnju i usluge, Bjelovar, OIB 09945998753 zastupanog po punomoćniku Gabrijela Ocvirek</item>
    </derivirana_varijabla>
  </DomainObject.Predmet.ProtuStrankaListFormatedOIB>
  <DomainObject.Predmet.ProtuStrankaListFormatedWithAdress>
    <izvorni_sadrzaj>
      <item>MRVICA jednostavno društvo s ograničenom odgovornošću za trgovinu, proizvodnju i usluge, Bjelovar, Ivana Viteza Trnskog 6, 43000 Bjelovar zastupanog po punomoćniku Gabrijela Ocvirek</item>
    </izvorni_sadrzaj>
    <derivirana_varijabla naziv="DomainObject.Predmet.ProtuStrankaListFormatedWithAdress_1">
      <item>MRVICA jednostavno društvo s ograničenom odgovornošću za trgovinu, proizvodnju i usluge, Bjelovar, Ivana Viteza Trnskog 6, 43000 Bjelovar zastupanog po punomoćniku Gabrijela Ocvirek</item>
    </derivirana_varijabla>
  </DomainObject.Predmet.ProtuStrankaListFormatedWithAdress>
  <DomainObject.Predmet.ProtuStrankaListFormatedWithAdressOIB>
    <izvorni_sadrzaj>
      <item>MRVICA jednostavno društvo s ograničenom odgovornošću za trgovinu, proizvodnju i usluge, Bjelovar, OIB 09945998753, Ivana Viteza Trnskog 6, 43000 Bjelovar zastupanog po punomoćniku Gabrijela Ocvirek</item>
    </izvorni_sadrzaj>
    <derivirana_varijabla naziv="DomainObject.Predmet.ProtuStrankaListFormatedWithAdressOIB_1">
      <item>MRVICA jednostavno društvo s ograničenom odgovornošću za trgovinu, proizvodnju i usluge, Bjelovar, OIB 09945998753, Ivana Viteza Trnskog 6, 43000 Bjelovar zastupanog po punomoćniku Gabrijela Ocvirek</item>
    </derivirana_varijabla>
  </DomainObject.Predmet.ProtuStrankaListFormatedWithAdressOIB>
  <DomainObject.Predmet.ProtuStrankaListNazivFormated>
    <izvorni_sadrzaj>
      <item>MRVICA jednostavno društvo s ograničenom odgovornošću za trgovinu, proizvodnju i usluge, Bjelovar</item>
    </izvorni_sadrzaj>
    <derivirana_varijabla naziv="DomainObject.Predmet.ProtuStrankaListNazivFormated_1">
      <item>MRVICA jednostavno društvo s ograničenom odgovornošću za trgovinu, proizvodnju i usluge, Bjelovar</item>
    </derivirana_varijabla>
  </DomainObject.Predmet.ProtuStrankaListNazivFormated>
  <DomainObject.Predmet.ProtuStrankaListNazivFormatedOIB>
    <izvorni_sadrzaj>
      <item>MRVICA jednostavno društvo s ograničenom odgovornošću za trgovinu, proizvodnju i usluge, Bjelovar, OIB 09945998753</item>
    </izvorni_sadrzaj>
    <derivirana_varijabla naziv="DomainObject.Predmet.ProtuStrankaListNazivFormatedOIB_1">
      <item>MRVICA jednostavno društvo s ograničenom odgovornošću za trgovinu, proizvodnju i usluge, Bjelovar, OIB 09945998753</item>
    </derivirana_varijabla>
  </DomainObject.Predmet.ProtuStrankaListNazivFormatedOIB>
  <DomainObject.Predmet.OstaliListFormated>
    <izvorni_sadrzaj>
      <item>Gabrijela Ocvirek punomoćnik sudionika u postupku MRVICA jednostavno društvo s ograničenom odgovornošću za trgovinu, proizvodnju i usluge, Bjelovar</item>
    </izvorni_sadrzaj>
    <derivirana_varijabla naziv="DomainObject.Predmet.OstaliListFormated_1">
      <item>Gabrijela Ocvirek punomoćnik sudionika u postupku MRVICA jednostavno društvo s ograničenom odgovornošću za trgovinu, proizvodnju i usluge, Bjelovar</item>
    </derivirana_varijabla>
  </DomainObject.Predmet.OstaliListFormated>
  <DomainObject.Predmet.OstaliListFormatedOIB>
    <izvorni_sadrzaj>
      <item>Gabrijela Ocvirek, OIB 16346727918 punomoćnik sudionika u postupku MRVICA jednostavno društvo s ograničenom odgovornošću za trgovinu, proizvodnju i usluge, Bjelovar</item>
    </izvorni_sadrzaj>
    <derivirana_varijabla naziv="DomainObject.Predmet.OstaliListFormatedOIB_1">
      <item>Gabrijela Ocvirek, OIB 16346727918 punomoćnik sudionika u postupku MRVICA jednostavno društvo s ograničenom odgovornošću za trgovinu, proizvodnju i usluge, Bjelovar</item>
    </derivirana_varijabla>
  </DomainObject.Predmet.OstaliListFormatedOIB>
  <DomainObject.Predmet.OstaliListFormatedWithAdress>
    <izvorni_sadrzaj>
      <item>Gabrijela Ocvirek, Drljanovac 141, 43270 Drljanovac punomoćnik sudionika u postupku MRVICA jednostavno društvo s ograničenom odgovornošću za trgovinu, proizvodnju i usluge, Bjelovar</item>
    </izvorni_sadrzaj>
    <derivirana_varijabla naziv="DomainObject.Predmet.OstaliListFormatedWithAdress_1">
      <item>Gabrijela Ocvirek, Drljanovac 141, 43270 Drljanovac punomoćnik sudionika u postupku MRVICA jednostavno društvo s ograničenom odgovornošću za trgovinu, proizvodnju i usluge, Bjelovar</item>
    </derivirana_varijabla>
  </DomainObject.Predmet.OstaliListFormatedWithAdress>
  <DomainObject.Predmet.OstaliListFormatedWithAdressOIB>
    <izvorni_sadrzaj>
      <item>Gabrijela Ocvirek, OIB 16346727918, Drljanovac 141, 43270 Drljanovac punomoćnik sudionika u postupku MRVICA jednostavno društvo s ograničenom odgovornošću za trgovinu, proizvodnju i usluge, Bjelovar</item>
    </izvorni_sadrzaj>
    <derivirana_varijabla naziv="DomainObject.Predmet.OstaliListFormatedWithAdressOIB_1">
      <item>Gabrijela Ocvirek, OIB 16346727918, Drljanovac 141, 43270 Drljanovac punomoćnik sudionika u postupku MRVICA jednostavno društvo s ograničenom odgovornošću za trgovinu, proizvodnju i usluge, Bjelovar</item>
    </derivirana_varijabla>
  </DomainObject.Predmet.OstaliListFormatedWithAdressOIB>
  <DomainObject.Predmet.OstaliListNazivFormated>
    <izvorni_sadrzaj>
      <item>Gabrijela Ocvirek</item>
    </izvorni_sadrzaj>
    <derivirana_varijabla naziv="DomainObject.Predmet.OstaliListNazivFormated_1">
      <item>Gabrijela Ocvirek</item>
    </derivirana_varijabla>
  </DomainObject.Predmet.OstaliListNazivFormated>
  <DomainObject.Predmet.OstaliListNazivFormatedOIB>
    <izvorni_sadrzaj>
      <item>Gabrijela Ocvirek, OIB 16346727918</item>
    </izvorni_sadrzaj>
    <derivirana_varijabla naziv="DomainObject.Predmet.OstaliListNazivFormatedOIB_1">
      <item>Gabrijela Ocvirek, OIB 16346727918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MRVICA jednostavno društvo s ograničenom odgovornošću za trgovinu, proizvodnju i usluge, Bjelovar</izvorni_sadrzaj>
    <derivirana_varijabla naziv="DomainObject.Predmet.ProtustrankaIDrugi_1">MRVICA jednostavno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MRVICA jednostavno društvo s ograničenom odgovornošću za trgovinu, proizvodnju i usluge, Bjelovar, OIB 09945998753, Ivana Viteza Trnskog 6, 43000 Bjelovar</izvorni_sadrzaj>
    <derivirana_varijabla naziv="DomainObject.Predmet.ProtustrankaIDrugiAdressOIB_1">MRVICA jednostavno društvo s ograničenom odgovornošću za trgovinu, proizvodnju i usluge, Bjelovar, OIB 09945998753, Ivana Viteza Trnskog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MRVICA jednostavno društvo s ograničenom odgovornošću za trgovinu, proizvodnju i usluge, Bjelovar</item>
      <item>Gabrijela Ocvirek</item>
    </izvorni_sadrzaj>
    <derivirana_varijabla naziv="DomainObject.Predmet.SudioniciListNaziv_1">
      <item>FINA, RC ZAGREB, Podružnica Bjelovar</item>
      <item>MRVICA jednostavno društvo s ograničenom odgovornošću za trgovinu, proizvodnju i usluge, Bjelovar</item>
      <item>Gabrijela Ocvirek</item>
    </derivirana_varijabla>
  </DomainObject.Predmet.SudioniciListNaziv>
  <DomainObject.Predmet.SudioniciListAdressOIB>
    <izvorni_sadrzaj>
      <item>FINA, RC ZAGREB, Podružnica Bjelovar, OIB 85821130368, F. Supila 4,43000 Bjelovar</item>
      <item>MRVICA jednostavno društvo s ograničenom odgovornošću za trgovinu, proizvodnju i usluge, Bjelovar, OIB 09945998753, Ivana Viteza Trnskog 6,43000 Bjelovar</item>
      <item>Gabrijela Ocvirek, OIB 16346727918, Drljanovac 141,43270 Drljanovac</item>
    </izvorni_sadrzaj>
    <derivirana_varijabla naziv="DomainObject.Predmet.SudioniciListAdressOIB_1">
      <item>FINA, RC ZAGREB, Podružnica Bjelovar, OIB 85821130368, F. Supila 4,43000 Bjelovar</item>
      <item>MRVICA jednostavno društvo s ograničenom odgovornošću za trgovinu, proizvodnju i usluge, Bjelovar, OIB 09945998753, Ivana Viteza Trnskog 6,43000 Bjelovar</item>
      <item>Gabrijela Ocvirek, OIB 16346727918, Drljanovac 141,43270 Drljanovac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09945998753</item>
      <item>, OIB 16346727918</item>
    </izvorni_sadrzaj>
    <derivirana_varijabla naziv="DomainObject.Predmet.SudioniciListNazivOIB_1">
      <item>, OIB 85821130368</item>
      <item>, OIB 09945998753</item>
      <item>, OIB 16346727918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86D4F-2A94-41E1-A695-15B51EA46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1764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2016-02-01T11:43:00Z</dcterms:created>
  <dc:creator>ssabljic</dc:creator>
  <cp:lastModifiedBy>Miroslav Lovreković</cp:lastModifiedBy>
  <cp:lastPrinted>2016-02-01T11:34:00Z</cp:lastPrinted>
  <dcterms:modified xmlns:xsi="http://www.w3.org/2001/XMLSchema-instance" xsi:type="dcterms:W3CDTF">2016-02-01T11:45:00Z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