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b898" w14:paraId="7b1b89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F04D0C">
        <w:rPr>
          <w:rStyle w:val="Naglaeno"/>
          <w:b w:val="false"/>
        </w:rPr>
        <w:t>36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F04D0C" w:rsidRPr="00F04D0C">
        <w:t>Clean Partner jednostavno društvo s ograničenom odgovornošću za čišćenje ventilacijskih sustava,</w:t>
      </w:r>
      <w:r w:rsidR="00065FFC">
        <w:t xml:space="preserve"> Beli Manastir, Imre Nagya 6,</w:t>
      </w:r>
      <w:r w:rsidR="00F04D0C" w:rsidRPr="00F04D0C">
        <w:t xml:space="preserve"> MBS 030145243, OIB: 10380935573</w:t>
      </w:r>
      <w:r w:rsidR="0033522A">
        <w:t>,</w:t>
      </w:r>
      <w:r>
        <w:t xml:space="preserve"> dana </w:t>
      </w:r>
      <w:r w:rsidR="00F04D0C">
        <w:t>31</w:t>
      </w:r>
      <w:r>
        <w:t xml:space="preserve">. </w:t>
      </w:r>
      <w:r w:rsidR="008F179B">
        <w:t>svib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065FFC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F04D0C" w:rsidRPr="00F04D0C">
        <w:t xml:space="preserve">Clean Partner jednostavno društvo s ograničenom odgovornošću za čišćenje ventilacijskih sustava, </w:t>
      </w:r>
      <w:r w:rsidR="00065FFC" w:rsidRPr="00065FFC">
        <w:t xml:space="preserve">Beli Manastir, Imre Nagya 6, </w:t>
      </w:r>
      <w:r w:rsidR="00F04D0C" w:rsidRPr="00F04D0C">
        <w:t>MBS 030145243, OIB: 10380935573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163DAB">
        <w:t>Jakovljević David</w:t>
      </w:r>
      <w:r w:rsidR="00B349CC">
        <w:t xml:space="preserve">, </w:t>
      </w:r>
      <w:r w:rsidR="00163DAB">
        <w:t>Sesvete, Kašinska 7</w:t>
      </w:r>
      <w:r w:rsidR="00C13047" w:rsidRPr="00C13047">
        <w:t xml:space="preserve">, OIB </w:t>
      </w:r>
      <w:r w:rsidR="00163DAB">
        <w:t>63014812654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065FFC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F04D0C" w:rsidRPr="00F04D0C">
        <w:t xml:space="preserve">Clean Partner jednostavno društvo s ograničenom odgovornošću za čišćenje ventilacijskih sustava, </w:t>
      </w:r>
      <w:r w:rsidR="00065FFC" w:rsidRPr="00065FFC">
        <w:t xml:space="preserve">Beli Manastir, Imre Nagya 6, </w:t>
      </w:r>
      <w:r w:rsidR="00F04D0C" w:rsidRPr="00F04D0C">
        <w:t>MBS 030145243, OIB: 10380935573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6C35E8">
        <w:t>2</w:t>
      </w:r>
      <w:r w:rsidR="00501966">
        <w:t>4</w:t>
      </w:r>
      <w:r>
        <w:t>.</w:t>
      </w:r>
      <w:r w:rsidR="0071699D">
        <w:t>0</w:t>
      </w:r>
      <w:r w:rsidR="006C35E8">
        <w:t>3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F04D0C" w:rsidRPr="00F04D0C">
        <w:t xml:space="preserve">Clean Partner jednostavno društvo s ograničenom odgovornošću za čišćenje ventilacijskih sustava, </w:t>
      </w:r>
      <w:r w:rsidR="00065FFC" w:rsidRPr="00065FFC">
        <w:t xml:space="preserve">Beli Manastir, Imre Nagya 6, </w:t>
      </w:r>
      <w:r w:rsidR="00F04D0C" w:rsidRPr="00F04D0C">
        <w:t>MBS 030145243, OIB: 10380935573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72C1">
        <w:t>2</w:t>
      </w:r>
      <w:r w:rsidR="00501966">
        <w:t>7</w:t>
      </w:r>
      <w:r>
        <w:t>.</w:t>
      </w:r>
      <w:r w:rsidR="009A2AC3">
        <w:t>0</w:t>
      </w:r>
      <w:r w:rsidR="006C35E8">
        <w:t>3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501966">
        <w:t>36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01966">
        <w:t>31</w:t>
      </w:r>
      <w:r>
        <w:t xml:space="preserve">. </w:t>
      </w:r>
      <w:r w:rsidR="006C35E8">
        <w:t>svib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501966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501966" w:rsidRPr="00501966">
        <w:t>István Boda, Mađarska, Mohács, Szentharomság utca 12/A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01966">
        <w:t>5</w:t>
      </w:r>
      <w:r>
        <w:t>.</w:t>
      </w:r>
      <w:r w:rsidR="00501966">
        <w:t>9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2F1A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</w:t>
    </w:r>
    <w:r w:rsidR="00F04D0C">
      <w:rPr>
        <w:rStyle w:val="Naglaeno"/>
        <w:b w:val="false"/>
      </w:rPr>
      <w:t>36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65FFC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63DAB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966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2F1A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04D0C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2F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2F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F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F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2F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2F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F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F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Clean Partner jednostavno društvo s ograničenom odgovornošću za čišćenje ventilacijskih sustava</izvorni_sadrzaj>
    <derivirana_varijabla naziv="DomainObject.Predmet.ProtustrankaFormated_1">  Clean Partner jednostavno društvo s ograničenom odgovornošću za čišćenje ventilacijskih sustava</derivirana_varijabla>
  </DomainObject.Predmet.ProtustrankaFormated>
  <DomainObject.Predmet.ProtustrankaFormatedOIB>
    <izvorni_sadrzaj>  Clean Partner jednostavno društvo s ograničenom odgovornošću za čišćenje ventilacijskih sustava, OIB 10380935573</izvorni_sadrzaj>
    <derivirana_varijabla naziv="DomainObject.Predmet.ProtustrankaFormatedOIB_1">  Clean Partner jednostavno društvo s ograničenom odgovornošću za čišćenje ventilacijskih sustava, OIB 10380935573</derivirana_varijabla>
  </DomainObject.Predmet.ProtustrankaFormatedOIB>
  <DomainObject.Predmet.ProtustrankaFormatedWithAdress>
    <izvorni_sadrzaj> Clean Partner jednostavno društvo s ograničenom odgovornošću za čišćenje ventilacijskih sustava, Imre Nagya 6, 31300 Beli Manastir</izvorni_sadrzaj>
    <derivirana_varijabla naziv="DomainObject.Predmet.ProtustrankaFormatedWithAdress_1"> Clean Partner jednostavno društvo s ograničenom odgovornošću za čišćenje ventilacijskih sustava, Imre Nagya 6, 31300 Beli Manastir</derivirana_varijabla>
  </DomainObject.Predmet.ProtustrankaFormatedWithAdress>
  <DomainObject.Predmet.ProtustrankaFormatedWithAdressOIB>
    <izvorni_sadrzaj> Clean Partner jednostavno društvo s ograničenom odgovornošću za čišćenje ventilacijskih sustava, OIB 10380935573, Imre Nagya 6, 31300 Beli Manastir</izvorni_sadrzaj>
    <derivirana_varijabla naziv="DomainObject.Predmet.ProtustrankaFormatedWithAdressOIB_1"> Clean Partner jednostavno društvo s ograničenom odgovornošću za čišćenje ventilacijskih sustava, OIB 10380935573, Imre Nagya 6, 31300 Beli Manastir</derivirana_varijabla>
  </DomainObject.Predmet.ProtustrankaFormatedWithAdressOIB>
  <DomainObject.Predmet.ProtustrankaWithAdress>
    <izvorni_sadrzaj>Clean Partner jednostavno društvo s ograničenom odgovornošću za čišćenje ventilacijskih sustava Imre Nagya 6, 31300 Beli Manastir</izvorni_sadrzaj>
    <derivirana_varijabla naziv="DomainObject.Predmet.ProtustrankaWithAdress_1">Clean Partner jednostavno društvo s ograničenom odgovornošću za čišćenje ventilacijskih sustava Imre Nagya 6, 31300 Beli Manastir</derivirana_varijabla>
  </DomainObject.Predmet.ProtustrankaWithAdress>
  <DomainObject.Predmet.ProtustrankaWithAdressOIB>
    <izvorni_sadrzaj>Clean Partner jednostavno društvo s ograničenom odgovornošću za čišćenje ventilacijskih sustava, OIB 10380935573, Imre Nagya 6, 31300 Beli Manastir</izvorni_sadrzaj>
    <derivirana_varijabla naziv="DomainObject.Predmet.ProtustrankaWithAdressOIB_1">Clean Partner jednostavno društvo s ograničenom odgovornošću za čišćenje ventilacijskih sustava, OIB 10380935573, Imre Nagya 6, 31300 Beli Manastir</derivirana_varijabla>
  </DomainObject.Predmet.ProtustrankaWithAdressOIB>
  <DomainObject.Predmet.ProtustrankaNazivFormated>
    <izvorni_sadrzaj>Clean Partner jednostavno društvo s ograničenom odgovornošću za čišćenje ventilacijskih sustava</izvorni_sadrzaj>
    <derivirana_varijabla naziv="DomainObject.Predmet.ProtustrankaNazivFormated_1">Clean Partner jednostavno društvo s ograničenom odgovornošću za čišćenje ventilacijskih sustava</derivirana_varijabla>
  </DomainObject.Predmet.ProtustrankaNazivFormated>
  <DomainObject.Predmet.ProtustrankaNazivFormatedOIB>
    <izvorni_sadrzaj>Clean Partner jednostavno društvo s ograničenom odgovornošću za čišćenje ventilacijskih sustava, OIB 10380935573</izvorni_sadrzaj>
    <derivirana_varijabla naziv="DomainObject.Predmet.ProtustrankaNazivFormatedOIB_1">Clean Partner jednostavno društvo s ograničenom odgovornošću za čišćenje ventilacijskih sustava, OIB 10380935573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Clean Partner jednostavno društvo s ograničenom odgovornošću za čišćenje ventilacijskih sustava</item>
    </izvorni_sadrzaj>
    <derivirana_varijabla naziv="DomainObject.Predmet.ProtuStrankaListFormated_1">
      <item>Clean Partner jednostavno društvo s ograničenom odgovornošću za čišćenje ventilacijskih sustava</item>
    </derivirana_varijabla>
  </DomainObject.Predmet.ProtuStrankaListFormated>
  <DomainObject.Predmet.ProtuStrankaListFormatedOIB>
    <izvorni_sadrzaj>
      <item>Clean Partner jednostavno društvo s ograničenom odgovornošću za čišćenje ventilacijskih sustava, OIB 10380935573</item>
    </izvorni_sadrzaj>
    <derivirana_varijabla naziv="DomainObject.Predmet.ProtuStrankaListFormatedOIB_1">
      <item>Clean Partner jednostavno društvo s ograničenom odgovornošću za čišćenje ventilacijskih sustava, OIB 10380935573</item>
    </derivirana_varijabla>
  </DomainObject.Predmet.ProtuStrankaListFormatedOIB>
  <DomainObject.Predmet.ProtuStrankaListFormatedWithAdress>
    <izvorni_sadrzaj>
      <item>Clean Partner jednostavno društvo s ograničenom odgovornošću za čišćenje ventilacijskih sustava, Imre Nagya 6, 31300 Beli Manastir</item>
    </izvorni_sadrzaj>
    <derivirana_varijabla naziv="DomainObject.Predmet.ProtuStrankaListFormatedWithAdress_1">
      <item>Clean Partner jednostavno društvo s ograničenom odgovornošću za čišćenje ventilacijskih sustava, Imre Nagya 6, 31300 Beli Manastir</item>
    </derivirana_varijabla>
  </DomainObject.Predmet.ProtuStrankaListFormatedWithAdress>
  <DomainObject.Predmet.ProtuStrankaListFormatedWithAdressOIB>
    <izvorni_sadrzaj>
      <item>Clean Partner jednostavno društvo s ograničenom odgovornošću za čišćenje ventilacijskih sustava, OIB 10380935573, Imre Nagya 6, 31300 Beli Manastir</item>
    </izvorni_sadrzaj>
    <derivirana_varijabla naziv="DomainObject.Predmet.ProtuStrankaListFormatedWithAdressOIB_1">
      <item>Clean Partner jednostavno društvo s ograničenom odgovornošću za čišćenje ventilacijskih sustava, OIB 10380935573, Imre Nagya 6, 31300 Beli Manastir</item>
    </derivirana_varijabla>
  </DomainObject.Predmet.ProtuStrankaListFormatedWithAdressOIB>
  <DomainObject.Predmet.ProtuStrankaListNazivFormated>
    <izvorni_sadrzaj>
      <item>Clean Partner jednostavno društvo s ograničenom odgovornošću za čišćenje ventilacijskih sustava</item>
    </izvorni_sadrzaj>
    <derivirana_varijabla naziv="DomainObject.Predmet.ProtuStrankaListNazivFormated_1">
      <item>Clean Partner jednostavno društvo s ograničenom odgovornošću za čišćenje ventilacijskih sustava</item>
    </derivirana_varijabla>
  </DomainObject.Predmet.ProtuStrankaListNazivFormated>
  <DomainObject.Predmet.ProtuStrankaListNazivFormatedOIB>
    <izvorni_sadrzaj>
      <item>Clean Partner jednostavno društvo s ograničenom odgovornošću za čišćenje ventilacijskih sustava, OIB 10380935573</item>
    </izvorni_sadrzaj>
    <derivirana_varijabla naziv="DomainObject.Predmet.ProtuStrankaListNazivFormatedOIB_1">
      <item>Clean Partner jednostavno društvo s ograničenom odgovornošću za čišćenje ventilacijskih sustava, OIB 10380935573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Clean Partner jednostavno društvo s ograničenom odgovornošću za čišćenje ventilacijskih sustava</izvorni_sadrzaj>
    <derivirana_varijabla naziv="DomainObject.Predmet.ProtustrankaIDrugi_1">Clean Partner jednostavno društvo s ograničenom odgovornošću za čišćenje ventilacijskih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Clean Partner jednostavno društvo s ograničenom odgovornošću za čišćenje ventilacijskih sustava, OIB 10380935573, Imre Nagya 6, 31300 Beli Manastir</izvorni_sadrzaj>
    <derivirana_varijabla naziv="DomainObject.Predmet.ProtustrankaIDrugiAdressOIB_1">Clean Partner jednostavno društvo s ograničenom odgovornošću za čišćenje ventilacijskih sustava, OIB 10380935573,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Clean Partner jednostavno društvo s ograničenom odgovornošću za čišćenje ventilacijskih sustava</item>
    </izvorni_sadrzaj>
    <derivirana_varijabla naziv="DomainObject.Predmet.SudioniciListNaziv_1">
      <item>FINA RC OSIJEK</item>
      <item>Clean Partner jednostavno društvo s ograničenom odgovornošću za čišćenje ventilacijskih sustava</item>
    </derivirana_varijabla>
  </DomainObject.Predmet.SudioniciListNaziv>
  <DomainObject.Predmet.SudioniciListAdressOIB>
    <izvorni_sadrzaj>
      <item>FINA RC OSIJEK, OIB 85821130368</item>
      <item>Clean Partner jednostavno društvo s ograničenom odgovornošću za čišćenje ventilacijskih sustava, OIB 10380935573, Imre Nagya 6,31300 Beli Manastir</item>
    </izvorni_sadrzaj>
    <derivirana_varijabla naziv="DomainObject.Predmet.SudioniciListAdressOIB_1">
      <item>FINA RC OSIJEK, OIB 85821130368</item>
      <item>Clean Partner jednostavno društvo s ograničenom odgovornošću za čišćenje ventilacijskih sustava, OIB 10380935573,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10380935573</item>
    </izvorni_sadrzaj>
    <derivirana_varijabla naziv="DomainObject.Predmet.SudioniciListNazivOIB_1">
      <item>, OIB 85821130368</item>
      <item>, OIB 10380935573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88A30-8B5F-4CC4-A9D1-31C438EC5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2706</properties:Characters>
  <properties:Lines>91</properties:Lines>
  <properties:Paragraphs>32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2017-05-31T07:55:00Z</cp:lastPrinted>
  <dcterms:modified xmlns:xsi="http://www.w3.org/2001/XMLSchema-instance" xsi:type="dcterms:W3CDTF">2017-05-31T08:57:00Z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