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6c87" w14:paraId="e2b6c87" w:rsidRDefault="00AE649C" w:rsidP="00FA5B5E" w:rsidR="00AE649C" w:rsidRPr="00B76F3C">
      <w:pPr>
        <w:pStyle w:val="Naslov3"/>
        <w15:collapsed w:val="false"/>
      </w:pPr>
    </w:p>
    <w:p w:rsidRDefault="009452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45209" w:rsidP="00945209" w:rsidR="00945209">
      <w:pPr>
        <w:ind w:left="7080"/>
        <w:jc w:val="center"/>
        <w:rPr>
          <w:b/>
        </w:rPr>
      </w:pPr>
      <w:r>
        <w:rPr>
          <w:b/>
        </w:rPr>
        <w:t>3 St-353/2016-16</w:t>
      </w:r>
    </w:p>
    <w:p w:rsidRDefault="00945209" w:rsidP="00945209" w:rsidR="00945209">
      <w:pPr>
        <w:jc w:val="center"/>
        <w:rPr>
          <w:b/>
        </w:rPr>
      </w:pPr>
      <w:r>
        <w:rPr>
          <w:b/>
        </w:rPr>
        <w:t>Z A K L J U Č A K</w:t>
      </w:r>
    </w:p>
    <w:p w:rsidRDefault="00945209" w:rsidP="00945209" w:rsidR="00945209">
      <w:pPr>
        <w:ind w:firstLine="708"/>
        <w:jc w:val="both"/>
      </w:pPr>
      <w:r>
        <w:t xml:space="preserve">TRGOVAČKI SUD U BJELOVARU, OIB 07942269267, po stečajnom sucu Sanjani Zorinc u stečajnom postupku nad dužnikom PANPELETI d.o.o. u stečaju, </w:t>
      </w:r>
      <w:proofErr w:type="spellStart"/>
      <w:r>
        <w:t>Kostanjevac</w:t>
      </w:r>
      <w:proofErr w:type="spellEnd"/>
      <w:r>
        <w:t xml:space="preserve">, </w:t>
      </w:r>
      <w:proofErr w:type="spellStart"/>
      <w:r>
        <w:t>Kostanjevac</w:t>
      </w:r>
      <w:proofErr w:type="spellEnd"/>
      <w:r>
        <w:t xml:space="preserve"> 153, MBS: 010091279, OIB: 03731428124, kojeg zastupaju punomoćnici, odvjetnici u Zajedničkom odvjetničkom uredu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u Bjelovaru, dana 29. kolovoza 2016. godine</w:t>
      </w:r>
    </w:p>
    <w:p w:rsidRDefault="00945209" w:rsidP="00945209" w:rsidR="00945209">
      <w:pPr>
        <w:jc w:val="center"/>
        <w:rPr>
          <w:b/>
        </w:rPr>
      </w:pPr>
      <w:r>
        <w:rPr>
          <w:b/>
        </w:rPr>
        <w:t>z a k l j u č i o    j e</w:t>
      </w:r>
    </w:p>
    <w:p w:rsidRDefault="00945209" w:rsidP="00945209" w:rsidR="00945209">
      <w:pPr>
        <w:jc w:val="both"/>
      </w:pPr>
      <w:r>
        <w:tab/>
        <w:t xml:space="preserve">Odgađa se ročište vjerovnika na kojem će se ispitati prijavljene tražbine (ispitno ročište) sazvano za dan 7. rujna 2016. godine u 9,00 sati te izvještajno ročište sazvano za dan 7. rujna 2016. godine u 9,20 sati, rješenjem ovog suda 3 St-353/2016-7 od 9. lipnja 2016. godine, te će se sazvati po pravomoćnosti rješenja ovog suda 3 St-353/2016-7 od 9. lipnja 2016. godine. </w:t>
      </w:r>
    </w:p>
    <w:p w:rsidRDefault="00945209" w:rsidP="00945209" w:rsidR="00945209">
      <w:pPr>
        <w:jc w:val="center"/>
      </w:pPr>
      <w:r>
        <w:t>U Bjelovaru, 29. kolovoza 2016. godine</w:t>
      </w:r>
    </w:p>
    <w:p w:rsidRDefault="00945209" w:rsidP="00945209" w:rsidR="0094520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STEČAJNI SUDAC</w:t>
      </w:r>
    </w:p>
    <w:p w:rsidRDefault="00945209" w:rsidP="00945209" w:rsidR="00945209">
      <w:pPr>
        <w:jc w:val="both"/>
      </w:pPr>
      <w:r>
        <w:t xml:space="preserve">                                                                                                          SANJANA ZORINC</w:t>
      </w:r>
    </w:p>
    <w:p w:rsidRDefault="00945209" w:rsidP="00945209" w:rsidR="00945209">
      <w:pPr>
        <w:jc w:val="both"/>
      </w:pPr>
    </w:p>
    <w:p w:rsidRDefault="00945209" w:rsidP="00945209" w:rsidR="00945209">
      <w:pPr>
        <w:jc w:val="both"/>
      </w:pPr>
      <w:r>
        <w:rPr>
          <w:b/>
        </w:rPr>
        <w:t>POUKA O PRAVNOM LIJEKU</w:t>
      </w:r>
      <w:r>
        <w:t xml:space="preserve">: Protiv ovog zaključka nije dopuštena žalba. </w:t>
      </w:r>
    </w:p>
    <w:p w:rsidRDefault="00945209" w:rsidP="00945209" w:rsidR="00945209">
      <w:pPr>
        <w:jc w:val="both"/>
      </w:pPr>
      <w:proofErr w:type="spellStart"/>
      <w:r>
        <w:t>Rj</w:t>
      </w:r>
      <w:proofErr w:type="spellEnd"/>
      <w:r>
        <w:t>.</w:t>
      </w:r>
    </w:p>
    <w:p w:rsidRDefault="00945209" w:rsidP="00945209" w:rsidR="00945209">
      <w:pPr>
        <w:jc w:val="both"/>
      </w:pPr>
      <w:r>
        <w:t>Dna: e-oglasna ploča</w:t>
      </w:r>
    </w:p>
    <w:p w:rsidRDefault="00945209" w:rsidP="00945209" w:rsidR="00945209">
      <w:pPr>
        <w:jc w:val="both"/>
      </w:pPr>
      <w:proofErr w:type="spellStart"/>
      <w:r>
        <w:t>Bj</w:t>
      </w:r>
      <w:proofErr w:type="spellEnd"/>
      <w:r>
        <w:t xml:space="preserve">. 29.8.2016. </w:t>
      </w:r>
    </w:p>
    <w:p w:rsidRDefault="00CB0EA4" w:rsidP="00945209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209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200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St-353/2016-17</izvorni_sadrzaj>
    <derivirana_varijabla naziv="DomainObject.Oznaka_1">St-353/2016-17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PANPELETI društvo s ograničenom odgovornošću za proizvodnju, trgovinu i usluge</izvorni_sadrzaj>
    <derivirana_varijabla naziv="DomainObject.Predmet.ProtustrankaFormated_1">  PANPELETI društvo s ograničenom odgovornošću za proizvodnju, trgovinu i usluge</derivirana_varijabla>
  </DomainObject.Predmet.ProtustrankaFormated>
  <DomainObject.Predmet.ProtustrankaFormatedOIB>
    <izvorni_sadrzaj>  PANPELETI društvo s ograničenom odgovornošću za proizvodnju, trgovinu i usluge, OIB 03731428124</izvorni_sadrzaj>
    <derivirana_varijabla naziv="DomainObject.Predmet.ProtustrankaFormatedOIB_1">  PANPELETI društvo s ograničenom odgovornošću za proizvodnju, trgovinu i usluge, OIB 03731428124</derivirana_varijabla>
  </DomainObject.Predmet.ProtustrankaFormatedOIB>
  <DomainObject.Predmet.ProtustrankaFormatedWithAdress>
    <izvorni_sadrzaj> PANPELETI društvo s ograničenom odgovornošću za proizvodnju, trgovinu i usluge, Kostanjevac 153, 43280 Kostanjevac</izvorni_sadrzaj>
    <derivirana_varijabla naziv="DomainObject.Predmet.ProtustrankaFormatedWithAdress_1"> PANPELETI društvo s ograničenom odgovornošću za proizvodnju, trgovinu i usluge, Kostanjevac 153, 43280 Kostanjevac</derivirana_varijabla>
  </DomainObject.Predmet.ProtustrankaFormatedWithAdress>
  <DomainObject.Predmet.ProtustrankaFormatedWithAdressOIB>
    <izvorni_sadrzaj> PANPELETI društvo s ograničenom odgovornošću za proizvodnju, trgovinu i usluge, OIB 03731428124, Kostanjevac 153, 43280 Kostanjevac</izvorni_sadrzaj>
    <derivirana_varijabla naziv="DomainObject.Predmet.ProtustrankaFormatedWithAdressOIB_1"> PANPELETI društvo s ograničenom odgovornošću za proizvodnju, trgovinu i usluge, OIB 03731428124, Kostanjevac 153, 43280 Kostanjevac</derivirana_varijabla>
  </DomainObject.Predmet.ProtustrankaFormatedWithAdressOIB>
  <DomainObject.Predmet.ProtustrankaWithAdress>
    <izvorni_sadrzaj>PANPELETI društvo s ograničenom odgovornošću za proizvodnju, trgovinu i usluge Kostanjevac 153, 43280 Kostanjevac</izvorni_sadrzaj>
    <derivirana_varijabla naziv="DomainObject.Predmet.ProtustrankaWithAdress_1">PANPELETI društvo s ograničenom odgovornošću za proizvodnju, trgovinu i usluge Kostanjevac 153, 43280 Kostanjevac</derivirana_varijabla>
  </DomainObject.Predmet.ProtustrankaWithAdress>
  <DomainObject.Predmet.ProtustrankaWithAdressOIB>
    <izvorni_sadrzaj>PANPELETI društvo s ograničenom odgovornošću za proizvodnju, trgovinu i usluge, OIB 03731428124, Kostanjevac 153, 43280 Kostanjevac</izvorni_sadrzaj>
    <derivirana_varijabla naziv="DomainObject.Predmet.ProtustrankaWithAdressOIB_1">PANPELETI društvo s ograničenom odgovornošću za proizvodnju, trgovinu i usluge, OIB 03731428124, Kostanjevac 153, 43280 Kostanjevac</derivirana_varijabla>
  </DomainObject.Predmet.ProtustrankaWithAdressOIB>
  <DomainObject.Predmet.ProtustrankaNazivFormated>
    <izvorni_sadrzaj>PANPELETI društvo s ograničenom odgovornošću za proizvodnju, trgovinu i usluge</izvorni_sadrzaj>
    <derivirana_varijabla naziv="DomainObject.Predmet.ProtustrankaNazivFormated_1">PANPELETI društvo s ograničenom odgovornošću za proizvodnju, trgovinu i usluge</derivirana_varijabla>
  </DomainObject.Predmet.ProtustrankaNazivFormated>
  <DomainObject.Predmet.ProtustrankaNazivFormatedOIB>
    <izvorni_sadrzaj>PANPELETI društvo s ograničenom odgovornošću za proizvodnju, trgovinu i usluge, OIB 03731428124</izvorni_sadrzaj>
    <derivirana_varijabla naziv="DomainObject.Predmet.ProtustrankaNazivFormatedOIB_1">PANPELETI društvo s ograničenom odgovornošću za proizvodnju, trgovinu i usluge, OIB 03731428124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PANPELETI društvo s ograničenom odgovornošću za proizvodnju, trgovinu i usluge</item>
    </izvorni_sadrzaj>
    <derivirana_varijabla naziv="DomainObject.Predmet.ProtuStrankaListFormated_1">
      <item>PANPELETI društvo s ograničenom odgovornošću za proizvodnju, trgovinu i usluge</item>
    </derivirana_varijabla>
  </DomainObject.Predmet.ProtuStrankaListFormated>
  <DomainObject.Predmet.ProtuStrankaListFormatedOIB>
    <izvorni_sadrzaj>
      <item>PANPELETI društvo s ograničenom odgovornošću za proizvodnju, trgovinu i usluge, OIB 03731428124</item>
    </izvorni_sadrzaj>
    <derivirana_varijabla naziv="DomainObject.Predmet.ProtuStrankaListFormatedOIB_1">
      <item>PANPELETI društvo s ograničenom odgovornošću za proizvodnju, trgovinu i usluge, OIB 03731428124</item>
    </derivirana_varijabla>
  </DomainObject.Predmet.ProtuStrankaListFormatedOIB>
  <DomainObject.Predmet.ProtuStrankaListFormatedWithAdress>
    <izvorni_sadrzaj>
      <item>PANPELETI društvo s ograničenom odgovornošću za proizvodnju, trgovinu i usluge, Kostanjevac 153, 43280 Kostanjevac</item>
    </izvorni_sadrzaj>
    <derivirana_varijabla naziv="DomainObject.Predmet.ProtuStrankaListFormatedWithAdress_1">
      <item>PANPELETI društvo s ograničenom odgovornošću za proizvodnju, trgovinu i usluge, Kostanjevac 153, 43280 Kostanjevac</item>
    </derivirana_varijabla>
  </DomainObject.Predmet.ProtuStrankaListFormatedWithAdress>
  <DomainObject.Predmet.ProtuStrankaListFormatedWithAdressOIB>
    <izvorni_sadrzaj>
      <item>PANPELETI društvo s ograničenom odgovornošću za proizvodnju, trgovinu i usluge, OIB 03731428124, Kostanjevac 153, 43280 Kostanjevac</item>
    </izvorni_sadrzaj>
    <derivirana_varijabla naziv="DomainObject.Predmet.ProtuStrankaListFormatedWithAdressOIB_1">
      <item>PANPELETI društvo s ograničenom odgovornošću za proizvodnju, trgovinu i usluge, OIB 03731428124, Kostanjevac 153, 43280 Kostanjevac</item>
    </derivirana_varijabla>
  </DomainObject.Predmet.ProtuStrankaListFormatedWithAdressOIB>
  <DomainObject.Predmet.ProtuStrankaListNazivFormated>
    <izvorni_sadrzaj>
      <item>PANPELETI društvo s ograničenom odgovornošću za proizvodnju, trgovinu i usluge</item>
    </izvorni_sadrzaj>
    <derivirana_varijabla naziv="DomainObject.Predmet.ProtuStrankaListNazivFormated_1">
      <item>PANPELETI društvo s ograničenom odgovornošću za proizvodnju, trgovinu i usluge</item>
    </derivirana_varijabla>
  </DomainObject.Predmet.ProtuStrankaListNazivFormated>
  <DomainObject.Predmet.ProtuStrankaListNazivFormatedOIB>
    <izvorni_sadrzaj>
      <item>PANPELETI društvo s ograničenom odgovornošću za proizvodnju, trgovinu i usluge, OIB 03731428124</item>
    </izvorni_sadrzaj>
    <derivirana_varijabla naziv="DomainObject.Predmet.ProtuStrankaListNazivFormatedOIB_1">
      <item>PANPELETI društvo s ograničenom odgovornošću za proizvodnju, trgovinu i usluge, OIB 03731428124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St-353/2016-17</izvorni_sadrzaj>
    <derivirana_varijabla naziv="DomainObject.PoslovniBrojDokumenta_1">St-353/2016-17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PANPELETI društvo s ograničenom odgovornošću za proizvodnju, trgovinu i usluge</izvorni_sadrzaj>
    <derivirana_varijabla naziv="DomainObject.Predmet.ProtustrankaIDrugi_1">PANPELETI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PANPELETI društvo s ograničenom odgovornošću za proizvodnju, trgovinu i usluge, OIB 03731428124, Kostanjevac 153, 43280 Kostanjevac</izvorni_sadrzaj>
    <derivirana_varijabla naziv="DomainObject.Predmet.ProtustrankaIDrugiAdressOIB_1">PANPELETI društvo s ograničenom odgovornošću za proizvodnju, trgovinu i usluge, OIB 03731428124, Kostanjevac 153, 43280 Kostanjevac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PANPELETI društvo s ograničenom odgovornošću za proizvodnju, trgovinu i usluge</item>
    </izvorni_sadrzaj>
    <derivirana_varijabla naziv="DomainObject.Predmet.SudioniciListNaziv_1">
      <item>FINA, RC ZAGREB, Podružnica Bjelovar</item>
      <item>PANPELETI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PANPELETI društvo s ograničenom odgovornošću za proizvodnju, trgovinu i usluge, OIB 03731428124, Kostanjevac 153,43280 Kostanjevac</item>
    </izvorni_sadrzaj>
    <derivirana_varijabla naziv="DomainObject.Predmet.SudioniciListAdressOIB_1">
      <item>FINA, RC ZAGREB, Podružnica Bjelovar, OIB 85821130368, F. Supila 4,43000 Bjelovar</item>
      <item>PANPELETI društvo s ograničenom odgovornošću za proizvodnju, trgovinu i usluge, OIB 03731428124, Kostanjevac 153,43280 Kostanjevac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55DF2-E0E4-406C-8403-0011ABDB4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826</properties:Characters>
  <properties:Lines>27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2016-08-29T06:53:00Z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St-353/2016-17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