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b7c5" w14:paraId="5acb7c5" w:rsidRDefault="001D24B6" w:rsidP="001D24B6" w:rsidR="001D24B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24B6" w:rsidP="001D24B6" w:rsidR="001D24B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D24B6" w:rsidP="001D24B6" w:rsidR="001D24B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D24B6" w:rsidP="001D24B6" w:rsidR="001D24B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D24B6" w:rsidP="001D24B6" w:rsidR="001D24B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D24B6" w:rsidP="001D24B6" w:rsidR="001D24B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1D24B6" w:rsidP="001D24B6" w:rsidR="001D24B6">
      <w:pPr>
        <w:jc w:val="center"/>
        <w:rPr>
          <w:rFonts w:cs="Times New Roman" w:eastAsia="Times New Roman"/>
          <w:szCs w:val="24"/>
        </w:rPr>
      </w:pPr>
    </w:p>
    <w:p w:rsidRDefault="001D24B6" w:rsidP="001D24B6" w:rsidR="001D24B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1D24B6" w:rsidP="001D24B6" w:rsidR="001D24B6">
      <w:pPr>
        <w:rPr>
          <w:rFonts w:cs="Times New Roman" w:eastAsia="Times New Roman"/>
          <w:szCs w:val="24"/>
        </w:rPr>
      </w:pPr>
    </w:p>
    <w:p w:rsidRDefault="001D24B6" w:rsidP="001D24B6" w:rsidR="001D24B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MAJDATEKSTIL d. o. o. u likvidaciji, Labin, </w:t>
      </w:r>
      <w:proofErr w:type="spellStart"/>
      <w:r>
        <w:rPr>
          <w:rFonts w:cs="Times New Roman" w:eastAsia="Times New Roman"/>
        </w:rPr>
        <w:t>Katuri</w:t>
      </w:r>
      <w:proofErr w:type="spellEnd"/>
      <w:r>
        <w:rPr>
          <w:rFonts w:cs="Times New Roman" w:eastAsia="Times New Roman"/>
        </w:rPr>
        <w:t xml:space="preserve"> 19, OIB </w:t>
      </w:r>
      <w:r w:rsidRPr="001D24B6">
        <w:rPr>
          <w:rFonts w:cs="Times New Roman" w:eastAsia="Times New Roman"/>
        </w:rPr>
        <w:t>37193413183</w:t>
      </w:r>
      <w:r>
        <w:rPr>
          <w:rFonts w:cs="Times New Roman" w:eastAsia="Times New Roman"/>
        </w:rPr>
        <w:t xml:space="preserve">, MBS </w:t>
      </w:r>
      <w:r w:rsidRPr="001D24B6">
        <w:rPr>
          <w:rFonts w:cs="Times New Roman" w:eastAsia="Times New Roman"/>
        </w:rPr>
        <w:t>040085253</w:t>
      </w:r>
      <w:r>
        <w:rPr>
          <w:rFonts w:cs="Times New Roman" w:eastAsia="Times New Roman"/>
          <w:szCs w:val="24"/>
        </w:rPr>
        <w:t>, 10. kolovoza 2017.</w:t>
      </w:r>
    </w:p>
    <w:p w:rsidRDefault="001D24B6" w:rsidP="001D24B6" w:rsidR="001D24B6">
      <w:pPr>
        <w:rPr>
          <w:rFonts w:cs="Times New Roman" w:eastAsia="Times New Roman"/>
          <w:szCs w:val="24"/>
        </w:rPr>
      </w:pPr>
    </w:p>
    <w:p w:rsidRDefault="001D24B6" w:rsidP="001D24B6" w:rsidR="001D24B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1D24B6" w:rsidP="001D24B6" w:rsidR="001D24B6">
      <w:pPr>
        <w:rPr>
          <w:rFonts w:cs="Times New Roman" w:eastAsia="Times New Roman"/>
          <w:szCs w:val="24"/>
        </w:rPr>
      </w:pPr>
    </w:p>
    <w:p w:rsidRDefault="001D24B6" w:rsidP="001D24B6" w:rsidR="001D24B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MAJDATEKSTIL d. o. o. u likvidaciji, Labin, </w:t>
      </w:r>
      <w:proofErr w:type="spellStart"/>
      <w:r>
        <w:rPr>
          <w:rFonts w:cs="Times New Roman" w:eastAsia="Times New Roman"/>
        </w:rPr>
        <w:t>Katuri</w:t>
      </w:r>
      <w:proofErr w:type="spellEnd"/>
      <w:r>
        <w:rPr>
          <w:rFonts w:cs="Times New Roman" w:eastAsia="Times New Roman"/>
        </w:rPr>
        <w:t xml:space="preserve"> 19, OIB </w:t>
      </w:r>
      <w:r w:rsidRPr="001D24B6">
        <w:rPr>
          <w:rFonts w:cs="Times New Roman" w:eastAsia="Times New Roman"/>
        </w:rPr>
        <w:t>37193413183</w:t>
      </w:r>
      <w:r>
        <w:rPr>
          <w:rFonts w:cs="Times New Roman" w:eastAsia="Times New Roman"/>
        </w:rPr>
        <w:t xml:space="preserve">, MBS </w:t>
      </w:r>
      <w:r w:rsidRPr="001D24B6">
        <w:rPr>
          <w:rFonts w:cs="Times New Roman" w:eastAsia="Times New Roman"/>
        </w:rPr>
        <w:t>040085253</w:t>
      </w:r>
      <w:r>
        <w:rPr>
          <w:rFonts w:cs="Times New Roman" w:eastAsia="Times New Roman"/>
          <w:szCs w:val="24"/>
        </w:rPr>
        <w:t>.</w:t>
      </w:r>
    </w:p>
    <w:p w:rsidRDefault="001D24B6" w:rsidP="001D24B6" w:rsidR="001D24B6">
      <w:pPr>
        <w:rPr>
          <w:rFonts w:cs="Times New Roman" w:eastAsia="Times New Roman"/>
          <w:szCs w:val="24"/>
        </w:rPr>
      </w:pPr>
    </w:p>
    <w:p w:rsidRDefault="001D24B6" w:rsidP="001D24B6" w:rsidR="001D24B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 iz Zagreba,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OIB 30664221643.</w:t>
      </w:r>
    </w:p>
    <w:p w:rsidRDefault="001D24B6" w:rsidP="001D24B6" w:rsidR="001D24B6">
      <w:pPr>
        <w:rPr>
          <w:rFonts w:cs="Times New Roman" w:eastAsia="Times New Roman"/>
          <w:szCs w:val="24"/>
        </w:rPr>
      </w:pPr>
    </w:p>
    <w:p w:rsidRDefault="001D24B6" w:rsidP="001D24B6" w:rsidR="001D24B6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MAJDATEKSTIL d. o. o. u likvidaciji, Labin, </w:t>
      </w:r>
      <w:proofErr w:type="spellStart"/>
      <w:r>
        <w:rPr>
          <w:rFonts w:cs="Times New Roman" w:eastAsia="Times New Roman"/>
        </w:rPr>
        <w:t>Katuri</w:t>
      </w:r>
      <w:proofErr w:type="spellEnd"/>
      <w:r>
        <w:rPr>
          <w:rFonts w:cs="Times New Roman" w:eastAsia="Times New Roman"/>
        </w:rPr>
        <w:t xml:space="preserve"> 19, OIB </w:t>
      </w:r>
      <w:r w:rsidRPr="001D24B6">
        <w:rPr>
          <w:rFonts w:cs="Times New Roman" w:eastAsia="Times New Roman"/>
        </w:rPr>
        <w:t>37193413183</w:t>
      </w:r>
      <w:r>
        <w:rPr>
          <w:rFonts w:cs="Times New Roman" w:eastAsia="Times New Roman"/>
        </w:rPr>
        <w:t xml:space="preserve">, MBS </w:t>
      </w:r>
      <w:r w:rsidRPr="001D24B6">
        <w:rPr>
          <w:rFonts w:cs="Times New Roman" w:eastAsia="Times New Roman"/>
        </w:rPr>
        <w:t>040085253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3333-328-2017, i da obustavi daljnju pljenidbu do iznosa od 5.000,00 kn.</w:t>
      </w:r>
    </w:p>
    <w:p w:rsidRDefault="001D24B6" w:rsidP="001D24B6" w:rsidR="001D24B6">
      <w:pPr>
        <w:ind w:firstLine="709"/>
        <w:rPr>
          <w:rFonts w:cs="Times New Roman" w:eastAsia="Times New Roman"/>
          <w:szCs w:val="24"/>
        </w:rPr>
      </w:pPr>
    </w:p>
    <w:p w:rsidRDefault="001D24B6" w:rsidP="001D24B6" w:rsidR="001D24B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MAJDATEKSTIL d. o. o. u likvidaciji, Labin, </w:t>
      </w:r>
      <w:proofErr w:type="spellStart"/>
      <w:r>
        <w:rPr>
          <w:rFonts w:cs="Times New Roman" w:eastAsia="Times New Roman"/>
        </w:rPr>
        <w:t>Katuri</w:t>
      </w:r>
      <w:proofErr w:type="spellEnd"/>
      <w:r>
        <w:rPr>
          <w:rFonts w:cs="Times New Roman" w:eastAsia="Times New Roman"/>
        </w:rPr>
        <w:t xml:space="preserve"> 19, OIB </w:t>
      </w:r>
      <w:r w:rsidRPr="001D24B6">
        <w:rPr>
          <w:rFonts w:cs="Times New Roman" w:eastAsia="Times New Roman"/>
        </w:rPr>
        <w:t>37193413183</w:t>
      </w:r>
      <w:r>
        <w:rPr>
          <w:rFonts w:cs="Times New Roman" w:eastAsia="Times New Roman"/>
        </w:rPr>
        <w:t xml:space="preserve">, MBS </w:t>
      </w:r>
      <w:r w:rsidRPr="001D24B6">
        <w:rPr>
          <w:rFonts w:cs="Times New Roman" w:eastAsia="Times New Roman"/>
        </w:rPr>
        <w:t>040085253</w:t>
      </w:r>
      <w:r>
        <w:rPr>
          <w:rFonts w:cs="Times New Roman" w:eastAsia="Times New Roman"/>
          <w:szCs w:val="24"/>
        </w:rPr>
        <w:t>.</w:t>
      </w:r>
    </w:p>
    <w:p w:rsidRDefault="001D24B6" w:rsidP="001D24B6" w:rsidR="001D24B6">
      <w:pPr>
        <w:ind w:firstLine="709"/>
        <w:rPr>
          <w:rFonts w:cs="Times New Roman" w:eastAsia="Times New Roman"/>
          <w:szCs w:val="24"/>
        </w:rPr>
      </w:pPr>
    </w:p>
    <w:p w:rsidRDefault="001D24B6" w:rsidP="001D24B6" w:rsidR="001D24B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 Ovo rješenje objavit će se na mrežnoj stranici e-Oglasna ploča sudova i po pravomoćnosti dostaviti sudskom registru ovog suda radi brisanja dužnika</w:t>
      </w:r>
      <w:r w:rsidRPr="001D24B6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MAJDATEKSTIL d. o. o. u likvidaciji, Labin, </w:t>
      </w:r>
      <w:proofErr w:type="spellStart"/>
      <w:r>
        <w:rPr>
          <w:rFonts w:cs="Times New Roman" w:eastAsia="Times New Roman"/>
        </w:rPr>
        <w:t>Katuri</w:t>
      </w:r>
      <w:proofErr w:type="spellEnd"/>
      <w:r>
        <w:rPr>
          <w:rFonts w:cs="Times New Roman" w:eastAsia="Times New Roman"/>
        </w:rPr>
        <w:t xml:space="preserve"> 19, OIB </w:t>
      </w:r>
      <w:r w:rsidRPr="001D24B6">
        <w:rPr>
          <w:rFonts w:cs="Times New Roman" w:eastAsia="Times New Roman"/>
        </w:rPr>
        <w:t>37193413183</w:t>
      </w:r>
      <w:r>
        <w:rPr>
          <w:rFonts w:cs="Times New Roman" w:eastAsia="Times New Roman"/>
        </w:rPr>
        <w:t xml:space="preserve">, MBS </w:t>
      </w:r>
      <w:r w:rsidRPr="001D24B6">
        <w:rPr>
          <w:rFonts w:cs="Times New Roman" w:eastAsia="Times New Roman"/>
        </w:rPr>
        <w:t>040085253</w:t>
      </w:r>
      <w:r>
        <w:rPr>
          <w:rFonts w:cs="Times New Roman" w:eastAsia="Times New Roman"/>
          <w:szCs w:val="24"/>
        </w:rPr>
        <w:t>.</w:t>
      </w:r>
    </w:p>
    <w:p w:rsidRDefault="001D24B6" w:rsidP="001D24B6" w:rsidR="001D24B6">
      <w:pPr>
        <w:ind w:firstLine="709"/>
        <w:rPr>
          <w:rFonts w:cs="Times New Roman" w:eastAsia="Times New Roman"/>
          <w:szCs w:val="24"/>
        </w:rPr>
      </w:pPr>
    </w:p>
    <w:p w:rsidRDefault="001D24B6" w:rsidP="001D24B6" w:rsidR="001D24B6">
      <w:pPr>
        <w:rPr>
          <w:rFonts w:cs="Times New Roman" w:eastAsia="Times New Roman"/>
          <w:szCs w:val="24"/>
        </w:rPr>
      </w:pPr>
    </w:p>
    <w:p w:rsidRDefault="001D24B6" w:rsidP="001D24B6" w:rsidR="001D24B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D24B6" w:rsidP="001D24B6" w:rsidR="001D24B6">
      <w:pPr>
        <w:ind w:firstLine="708"/>
        <w:rPr>
          <w:rFonts w:cs="Times New Roman" w:eastAsia="Times New Roman"/>
          <w:szCs w:val="24"/>
        </w:rPr>
      </w:pPr>
    </w:p>
    <w:p w:rsidRDefault="001D24B6" w:rsidP="001D24B6" w:rsidR="001D24B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5. lipnja 2017.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MAJDATEKSTIL d. o. o. u likvidaciji, Labin</w:t>
      </w:r>
      <w:r>
        <w:rPr>
          <w:rFonts w:cs="Times New Roman" w:eastAsia="Times New Roman"/>
          <w:szCs w:val="24"/>
        </w:rPr>
        <w:t>.</w:t>
      </w:r>
    </w:p>
    <w:p w:rsidRDefault="001D24B6" w:rsidP="001D24B6" w:rsidR="001D24B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31. svibnja 2017. imao neizvršene osnove za plaćanje u neprekinutom razdoblju od 120 dana u ukupnom iznosu 24.163,06 kn) i da za dužnika nisu ispunjene pretpostavke za pokretanje drugog postupka radi brisanja iz sudskog registra, što je utvrđeno uvidom u zahtjev Financijske agencije i izvadak </w:t>
      </w:r>
      <w:r>
        <w:lastRenderedPageBreak/>
        <w:t>iz sudskog registra za dužnika (listovi 1-3 spisa)</w:t>
      </w:r>
      <w:r>
        <w:rPr>
          <w:rFonts w:eastAsiaTheme="minorHAnsi"/>
          <w:lang w:eastAsia="en-US"/>
        </w:rPr>
        <w:t>, sud je, sukladno čl. 430. SZ-a, 7. lipnja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3 St-328/2017-3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1D24B6" w:rsidP="001D24B6" w:rsidR="001D24B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1D24B6" w:rsidP="001D24B6" w:rsidR="001D24B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1D24B6" w:rsidP="001D24B6" w:rsidR="001D24B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1D24B6" w:rsidP="001D24B6" w:rsidR="001D24B6">
      <w:pPr>
        <w:rPr>
          <w:rFonts w:cs="Times New Roman" w:eastAsia="Times New Roman"/>
          <w:szCs w:val="24"/>
        </w:rPr>
      </w:pPr>
    </w:p>
    <w:p w:rsidRDefault="001D24B6" w:rsidP="001D24B6" w:rsidR="001D24B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10. kolovoza 2017. </w:t>
      </w:r>
    </w:p>
    <w:p w:rsidRDefault="001D24B6" w:rsidP="001D24B6" w:rsidR="001D24B6">
      <w:pPr>
        <w:rPr>
          <w:rFonts w:cs="Times New Roman" w:eastAsia="Times New Roman"/>
          <w:szCs w:val="24"/>
        </w:rPr>
      </w:pPr>
    </w:p>
    <w:p w:rsidRDefault="001D24B6" w:rsidP="001D24B6" w:rsidR="001D24B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1D24B6" w:rsidP="001D24B6" w:rsidR="001D24B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06519C">
        <w:rPr>
          <w:rFonts w:cs="Times New Roman" w:eastAsia="Times New Roman"/>
          <w:szCs w:val="24"/>
        </w:rPr>
        <w:t xml:space="preserve">, v. r. </w:t>
      </w:r>
    </w:p>
    <w:p w:rsidRDefault="001D24B6" w:rsidP="001D24B6" w:rsidR="001D24B6">
      <w:pPr>
        <w:jc w:val="left"/>
        <w:rPr>
          <w:rFonts w:cs="Times New Roman" w:eastAsia="Times New Roman"/>
          <w:szCs w:val="24"/>
        </w:rPr>
      </w:pPr>
    </w:p>
    <w:p w:rsidRDefault="001D24B6" w:rsidP="001D24B6" w:rsidR="001D24B6">
      <w:pPr>
        <w:jc w:val="left"/>
        <w:rPr>
          <w:rFonts w:cs="Times New Roman" w:eastAsia="Times New Roman"/>
          <w:szCs w:val="24"/>
        </w:rPr>
      </w:pPr>
    </w:p>
    <w:p w:rsidRDefault="001D24B6" w:rsidP="001D24B6" w:rsidR="001D24B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D24B6" w:rsidP="001D24B6" w:rsidR="001D24B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D24B6" w:rsidP="001D24B6" w:rsidR="001D24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D24B6" w:rsidP="001D24B6" w:rsidR="001D24B6">
      <w:pPr>
        <w:rPr>
          <w:rFonts w:cs="Times New Roman" w:eastAsia="Times New Roman"/>
          <w:szCs w:val="24"/>
        </w:rPr>
      </w:pPr>
    </w:p>
    <w:p w:rsidRDefault="001D24B6" w:rsidP="001D24B6" w:rsidR="001D24B6">
      <w:pPr>
        <w:rPr>
          <w:rFonts w:cs="Times New Roman" w:eastAsia="Times New Roman"/>
          <w:szCs w:val="24"/>
        </w:rPr>
      </w:pPr>
    </w:p>
    <w:p w:rsidRDefault="001D24B6" w:rsidP="001D24B6" w:rsidR="001D24B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1D24B6" w:rsidP="001D24B6" w:rsidR="001D24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1D24B6" w:rsidP="001D24B6" w:rsidR="001D24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MAJDATEKSTIL d. o. o. u likvidaciji, Labin, </w:t>
      </w:r>
      <w:proofErr w:type="spellStart"/>
      <w:r>
        <w:rPr>
          <w:rFonts w:cs="Times New Roman" w:eastAsia="Times New Roman"/>
        </w:rPr>
        <w:t>Katuri</w:t>
      </w:r>
      <w:proofErr w:type="spellEnd"/>
      <w:r>
        <w:rPr>
          <w:rFonts w:cs="Times New Roman" w:eastAsia="Times New Roman"/>
        </w:rPr>
        <w:t xml:space="preserve"> 19</w:t>
      </w:r>
      <w:r>
        <w:rPr>
          <w:rFonts w:cs="Times New Roman" w:eastAsia="Times New Roman"/>
          <w:szCs w:val="24"/>
        </w:rPr>
        <w:t xml:space="preserve">, </w:t>
      </w:r>
    </w:p>
    <w:p w:rsidRDefault="001D24B6" w:rsidP="001D24B6" w:rsidR="001D24B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1D24B6" w:rsidP="001D24B6" w:rsidR="001D24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1D24B6" w:rsidP="001D24B6" w:rsidR="001D24B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, Zagreb,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</w:t>
      </w:r>
    </w:p>
    <w:p w:rsidRDefault="001D24B6" w:rsidP="001D24B6" w:rsidR="001D24B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D24B6" w:rsidP="001D24B6" w:rsidR="001D24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D24B6" w:rsidP="001D24B6" w:rsidR="001D24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A1099" w:rsidR="002A1099"/>
    <w:sectPr w:rsidSect="001D24B6" w:rsidR="002A109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4B6" w:rsidP="001D24B6" w:rsidR="001D24B6">
      <w:r>
        <w:separator/>
      </w:r>
    </w:p>
  </w:endnote>
  <w:endnote w:id="0" w:type="continuationSeparator">
    <w:p w:rsidRDefault="001D24B6" w:rsidP="001D24B6" w:rsidR="001D2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4B6" w:rsidP="001D24B6" w:rsidR="001D24B6">
      <w:r>
        <w:separator/>
      </w:r>
    </w:p>
  </w:footnote>
  <w:footnote w:id="0" w:type="continuationSeparator">
    <w:p w:rsidRDefault="001D24B6" w:rsidP="001D24B6" w:rsidR="001D24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4B6" w:rsidR="001D24B6">
    <w:pPr>
      <w:pStyle w:val="Zaglavlje"/>
    </w:pPr>
    <w:r>
      <w:tab/>
    </w:r>
    <w:r>
      <w:tab/>
    </w:r>
    <w:r>
      <w:t>3 St-328/2017-4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4B6" w:rsidP="001D24B6" w:rsidR="001D24B6">
    <w:pPr>
      <w:pStyle w:val="Zaglavlje"/>
    </w:pPr>
    <w:r>
      <w:tab/>
    </w:r>
    <w:r>
      <w:tab/>
    </w:r>
    <w:r>
      <w:t>3 St-328/2017-4</w:t>
    </w:r>
  </w:p>
  <w:p w:rsidRDefault="001D24B6" w:rsidR="001D24B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6D2D"/>
    <w:rsid w:val="0006519C"/>
    <w:rsid w:val="001D24B6"/>
    <w:rsid w:val="002A1099"/>
    <w:rsid w:val="005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4B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24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24B6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D24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24B6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24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24B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5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19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6519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6519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6519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4B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24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24B6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D24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24B6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24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24B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5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19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519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519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519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901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St-328/2017</izvorni_sadrzaj>
    <derivirana_varijabla naziv="DomainObject.Predmet.OznakaBroj_1">St-328/2017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MAJDATEKSTIL d.o.o. u likvidaciji LABIN</izvorni_sadrzaj>
    <derivirana_varijabla naziv="DomainObject.Predmet.ProtustrankaFormated_1">  MAJDATEKSTIL d.o.o. u likvidaciji LABIN</derivirana_varijabla>
  </DomainObject.Predmet.ProtustrankaFormated>
  <DomainObject.Predmet.ProtustrankaFormatedOIB>
    <izvorni_sadrzaj>  MAJDATEKSTIL d.o.o. u likvidaciji LABIN, OIB 37193413183</izvorni_sadrzaj>
    <derivirana_varijabla naziv="DomainObject.Predmet.ProtustrankaFormatedOIB_1">  MAJDATEKSTIL d.o.o. u likvidaciji LABIN, OIB 37193413183</derivirana_varijabla>
  </DomainObject.Predmet.ProtustrankaFormatedOIB>
  <DomainObject.Predmet.ProtustrankaFormatedWithAdress>
    <izvorni_sadrzaj> MAJDATEKSTIL d.o.o. u likvidaciji LABIN, Katuri 19, 52220 Labin</izvorni_sadrzaj>
    <derivirana_varijabla naziv="DomainObject.Predmet.ProtustrankaFormatedWithAdress_1"> MAJDATEKSTIL d.o.o. u likvidaciji LABIN, Katuri 19, 52220 Labin</derivirana_varijabla>
  </DomainObject.Predmet.ProtustrankaFormatedWithAdress>
  <DomainObject.Predmet.ProtustrankaFormatedWithAdressOIB>
    <izvorni_sadrzaj> MAJDATEKSTIL d.o.o. u likvidaciji LABIN, OIB 37193413183, Katuri 19, 52220 Labin</izvorni_sadrzaj>
    <derivirana_varijabla naziv="DomainObject.Predmet.ProtustrankaFormatedWithAdressOIB_1"> MAJDATEKSTIL d.o.o. u likvidaciji LABIN, OIB 37193413183, Katuri 19, 52220 Labin</derivirana_varijabla>
  </DomainObject.Predmet.ProtustrankaFormatedWithAdressOIB>
  <DomainObject.Predmet.ProtustrankaWithAdress>
    <izvorni_sadrzaj>MAJDATEKSTIL d.o.o. u likvidaciji LABIN Katuri 19, 52220 Labin</izvorni_sadrzaj>
    <derivirana_varijabla naziv="DomainObject.Predmet.ProtustrankaWithAdress_1">MAJDATEKSTIL d.o.o. u likvidaciji LABIN Katuri 19, 52220 Labin</derivirana_varijabla>
  </DomainObject.Predmet.ProtustrankaWithAdress>
  <DomainObject.Predmet.ProtustrankaWithAdressOIB>
    <izvorni_sadrzaj>MAJDATEKSTIL d.o.o. u likvidaciji LABIN, OIB 37193413183, Katuri 19, 52220 Labin</izvorni_sadrzaj>
    <derivirana_varijabla naziv="DomainObject.Predmet.ProtustrankaWithAdressOIB_1">MAJDATEKSTIL d.o.o. u likvidaciji LABIN, OIB 37193413183, Katuri 19, 52220 Labin</derivirana_varijabla>
  </DomainObject.Predmet.ProtustrankaWithAdressOIB>
  <DomainObject.Predmet.ProtustrankaNazivFormated>
    <izvorni_sadrzaj>MAJDATEKSTIL d.o.o. u likvidaciji LABIN</izvorni_sadrzaj>
    <derivirana_varijabla naziv="DomainObject.Predmet.ProtustrankaNazivFormated_1">MAJDATEKSTIL d.o.o. u likvidaciji LABIN</derivirana_varijabla>
  </DomainObject.Predmet.ProtustrankaNazivFormated>
  <DomainObject.Predmet.ProtustrankaNazivFormatedOIB>
    <izvorni_sadrzaj>MAJDATEKSTIL d.o.o. u likvidaciji LABIN, OIB 37193413183</izvorni_sadrzaj>
    <derivirana_varijabla naziv="DomainObject.Predmet.ProtustrankaNazivFormatedOIB_1">MAJDATEKSTIL d.o.o. u likvidaciji LABIN, OIB 37193413183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24163.06</izvorni_sadrzaj>
    <derivirana_varijabla naziv="DomainObject.Predmet.TrenutnaVrijednost_1">24163.06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MAJDATEKSTIL d.o.o. u likvidaciji LABIN</item>
    </izvorni_sadrzaj>
    <derivirana_varijabla naziv="DomainObject.Predmet.ProtuStrankaListFormated_1">
      <item>MAJDATEKSTIL d.o.o. u likvidaciji LABIN</item>
    </derivirana_varijabla>
  </DomainObject.Predmet.ProtuStrankaListFormated>
  <DomainObject.Predmet.ProtuStrankaListFormatedOIB>
    <izvorni_sadrzaj>
      <item>MAJDATEKSTIL d.o.o. u likvidaciji LABIN, OIB 37193413183</item>
    </izvorni_sadrzaj>
    <derivirana_varijabla naziv="DomainObject.Predmet.ProtuStrankaListFormatedOIB_1">
      <item>MAJDATEKSTIL d.o.o. u likvidaciji LABIN, OIB 37193413183</item>
    </derivirana_varijabla>
  </DomainObject.Predmet.ProtuStrankaListFormatedOIB>
  <DomainObject.Predmet.ProtuStrankaListFormatedWithAdress>
    <izvorni_sadrzaj>
      <item>MAJDATEKSTIL d.o.o. u likvidaciji LABIN, Katuri 19, 52220 Labin</item>
    </izvorni_sadrzaj>
    <derivirana_varijabla naziv="DomainObject.Predmet.ProtuStrankaListFormatedWithAdress_1">
      <item>MAJDATEKSTIL d.o.o. u likvidaciji LABIN, Katuri 19, 52220 Labin</item>
    </derivirana_varijabla>
  </DomainObject.Predmet.ProtuStrankaListFormatedWithAdress>
  <DomainObject.Predmet.ProtuStrankaListFormatedWithAdressOIB>
    <izvorni_sadrzaj>
      <item>MAJDATEKSTIL d.o.o. u likvidaciji LABIN, OIB 37193413183, Katuri 19, 52220 Labin</item>
    </izvorni_sadrzaj>
    <derivirana_varijabla naziv="DomainObject.Predmet.ProtuStrankaListFormatedWithAdressOIB_1">
      <item>MAJDATEKSTIL d.o.o. u likvidaciji LABIN, OIB 37193413183, Katuri 19, 52220 Labin</item>
    </derivirana_varijabla>
  </DomainObject.Predmet.ProtuStrankaListFormatedWithAdressOIB>
  <DomainObject.Predmet.ProtuStrankaListNazivFormated>
    <izvorni_sadrzaj>
      <item>MAJDATEKSTIL d.o.o. u likvidaciji LABIN</item>
    </izvorni_sadrzaj>
    <derivirana_varijabla naziv="DomainObject.Predmet.ProtuStrankaListNazivFormated_1">
      <item>MAJDATEKSTIL d.o.o. u likvidaciji LABIN</item>
    </derivirana_varijabla>
  </DomainObject.Predmet.ProtuStrankaListNazivFormated>
  <DomainObject.Predmet.ProtuStrankaListNazivFormatedOIB>
    <izvorni_sadrzaj>
      <item>MAJDATEKSTIL d.o.o. u likvidaciji LABIN, OIB 37193413183</item>
    </izvorni_sadrzaj>
    <derivirana_varijabla naziv="DomainObject.Predmet.ProtuStrankaListNazivFormatedOIB_1">
      <item>MAJDATEKSTIL d.o.o. u likvidaciji LABIN, OIB 37193413183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MAJDATEKSTIL d.o.o. u likvidaciji LABIN</izvorni_sadrzaj>
    <derivirana_varijabla naziv="DomainObject.Predmet.ProtustrankaIDrugi_1">MAJDATEKSTIL d.o.o. u likvidaciji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MAJDATEKSTIL d.o.o. u likvidaciji LABIN, OIB 37193413183, Katuri 19, 52220 Labin</izvorni_sadrzaj>
    <derivirana_varijabla naziv="DomainObject.Predmet.ProtustrankaIDrugiAdressOIB_1">MAJDATEKSTIL d.o.o. u likvidaciji LABIN, OIB 37193413183, Katuri 19,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MAJDATEKSTIL d.o.o. u likvidaciji LABIN</item>
    </izvorni_sadrzaj>
    <derivirana_varijabla naziv="DomainObject.Predmet.SudioniciListNaziv_1">
      <item>FINANCIJSKA AGENCIJA, RC RIJEKA, PODRUŽNICA PULA, PULA</item>
      <item>MAJDATEKSTIL d.o.o. u likvidaciji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MAJDATEKSTIL d.o.o. u likvidaciji LABIN, OIB 37193413183, Katuri 19,52220 Labin</item>
    </izvorni_sadrzaj>
    <derivirana_varijabla naziv="DomainObject.Predmet.SudioniciListAdressOIB_1">
      <item>FINANCIJSKA AGENCIJA, RC RIJEKA, PODRUŽNICA PULA, PULA, OIB 85821130368, Giardini 5,52100 Pula</item>
      <item>MAJDATEKSTIL d.o.o. u likvidaciji LABIN, OIB 37193413183, Katuri 19,52220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37193413183</item>
    </izvorni_sadrzaj>
    <derivirana_varijabla naziv="DomainObject.Predmet.SudioniciListNazivOIB_1">
      <item>, OIB 85821130368</item>
      <item>, OIB 37193413183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797</properties:Words>
  <properties:Characters>4185</properties:Characters>
  <properties:Lines>94</properties:Lines>
  <properties:Paragraphs>33</properties:Paragraphs>
  <properties:TotalTime>6</properties:TotalTime>
  <properties:ScaleCrop>false</properties:ScaleCrop>
  <properties:LinksUpToDate>false</properties:LinksUpToDate>
  <properties:CharactersWithSpaces>5001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2017-08-09T05:59:00Z</dcterms:created>
  <dc:creator>Morena Brajuha</dc:creator>
  <dc:description/>
  <cp:keywords/>
  <cp:lastModifiedBy>Morena Brajuha</cp:lastModifiedBy>
  <cp:lastPrinted>2017-08-10T07:43:00Z</cp:lastPrinted>
  <dcterms:modified xmlns:xsi="http://www.w3.org/2001/XMLSchema-instance" xsi:type="dcterms:W3CDTF">2017-08-10T07:43:00Z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