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2b94a" w14:paraId="7c2b94a" w:rsidRDefault="00362743" w:rsidP="001C11FC" w:rsidR="00000D4D" w:rsidRPr="001C11FC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</w:t>
      </w:r>
      <w:r w:rsidR="00182172" w:rsidRPr="00655B39">
        <w:rPr>
          <w:rFonts w:hAnsi="Times New Roman" w:ascii="Times New Roman"/>
          <w:b/>
          <w:sz w:val="28"/>
        </w:rPr>
        <w:t xml:space="preserve">Obrazac </w:t>
      </w:r>
      <w:r w:rsidR="00182172" w:rsidRPr="003726DD">
        <w:rPr>
          <w:rFonts w:hAnsi="Times New Roman" w:ascii="Times New Roman"/>
          <w:b/>
          <w:sz w:val="28"/>
        </w:rPr>
        <w:t>19.</w:t>
      </w:r>
    </w:p>
    <w:p w:rsidRDefault="00D87931" w:rsidP="00F03CD9" w:rsidR="00F35F09" w:rsidRPr="00B844CC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Nadležni</w:t>
      </w:r>
      <w:r w:rsidR="009A7125">
        <w:rPr>
          <w:rFonts w:cs="Times New Roman" w:hAnsi="Times New Roman" w:ascii="Times New Roman"/>
          <w:sz w:val="24"/>
          <w:szCs w:val="24"/>
        </w:rPr>
        <w:t xml:space="preserve"> trgovački  sud: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D7145">
        <w:rPr>
          <w:rFonts w:cs="Times New Roman" w:hAnsi="Times New Roman" w:ascii="Times New Roman"/>
          <w:b/>
          <w:sz w:val="24"/>
          <w:szCs w:val="24"/>
        </w:rPr>
        <w:t>Trgovački sud u</w:t>
      </w:r>
      <w:r w:rsidR="00EE7B87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B844CC">
        <w:rPr>
          <w:rFonts w:cs="Times New Roman" w:hAnsi="Times New Roman" w:ascii="Times New Roman"/>
          <w:b/>
          <w:sz w:val="24"/>
          <w:szCs w:val="24"/>
        </w:rPr>
        <w:t>Zagrebu</w:t>
      </w:r>
    </w:p>
    <w:p w:rsidRDefault="00D87931" w:rsidP="00F03CD9" w:rsidR="00D87931">
      <w:pPr>
        <w:rPr>
          <w:rFonts w:cs="Times New Roman" w:hAnsi="Times New Roman" w:ascii="Times New Roman"/>
          <w:sz w:val="24"/>
          <w:szCs w:val="24"/>
        </w:rPr>
      </w:pPr>
      <w:r w:rsidRPr="009A7125">
        <w:rPr>
          <w:rFonts w:cs="Times New Roman" w:hAnsi="Times New Roman" w:ascii="Times New Roman"/>
          <w:sz w:val="24"/>
          <w:szCs w:val="24"/>
        </w:rPr>
        <w:t>Posl.br. spisa</w:t>
      </w:r>
      <w:r w:rsidR="009A7125">
        <w:rPr>
          <w:rFonts w:cs="Times New Roman" w:hAnsi="Times New Roman" w:ascii="Times New Roman"/>
          <w:sz w:val="24"/>
          <w:szCs w:val="24"/>
        </w:rPr>
        <w:t xml:space="preserve">:                   </w:t>
      </w:r>
      <w:r w:rsidRPr="00B844C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E7B87">
        <w:rPr>
          <w:rFonts w:cs="Times New Roman" w:hAnsi="Times New Roman" w:ascii="Times New Roman"/>
          <w:b/>
          <w:sz w:val="24"/>
          <w:szCs w:val="24"/>
        </w:rPr>
        <w:t>12</w:t>
      </w:r>
      <w:r w:rsidRPr="00B844CC">
        <w:rPr>
          <w:rFonts w:cs="Times New Roman" w:hAnsi="Times New Roman" w:ascii="Times New Roman"/>
          <w:b/>
          <w:sz w:val="24"/>
          <w:szCs w:val="24"/>
        </w:rPr>
        <w:t xml:space="preserve"> St</w:t>
      </w:r>
      <w:r>
        <w:rPr>
          <w:rFonts w:cs="Times New Roman" w:hAnsi="Times New Roman" w:ascii="Times New Roman"/>
          <w:sz w:val="24"/>
          <w:szCs w:val="24"/>
        </w:rPr>
        <w:t>-</w:t>
      </w:r>
      <w:r w:rsidR="00EE7B87">
        <w:rPr>
          <w:rFonts w:cs="Times New Roman" w:hAnsi="Times New Roman" w:ascii="Times New Roman"/>
          <w:b/>
          <w:sz w:val="24"/>
          <w:szCs w:val="24"/>
        </w:rPr>
        <w:t>6133</w:t>
      </w:r>
      <w:r w:rsidRPr="008363DC">
        <w:rPr>
          <w:rFonts w:cs="Times New Roman" w:hAnsi="Times New Roman" w:ascii="Times New Roman"/>
          <w:b/>
          <w:sz w:val="24"/>
          <w:szCs w:val="24"/>
        </w:rPr>
        <w:t>/</w:t>
      </w:r>
      <w:r w:rsidR="00FE1377">
        <w:rPr>
          <w:rFonts w:cs="Times New Roman" w:hAnsi="Times New Roman" w:ascii="Times New Roman"/>
          <w:b/>
          <w:sz w:val="24"/>
          <w:szCs w:val="24"/>
        </w:rPr>
        <w:t>20</w:t>
      </w:r>
      <w:r w:rsidRPr="008363DC">
        <w:rPr>
          <w:rFonts w:cs="Times New Roman" w:hAnsi="Times New Roman" w:ascii="Times New Roman"/>
          <w:b/>
          <w:sz w:val="24"/>
          <w:szCs w:val="24"/>
        </w:rPr>
        <w:t>1</w:t>
      </w:r>
      <w:r w:rsidR="001D20BE" w:rsidRPr="008363DC">
        <w:rPr>
          <w:rFonts w:cs="Times New Roman" w:hAnsi="Times New Roman" w:ascii="Times New Roman"/>
          <w:b/>
          <w:sz w:val="24"/>
          <w:szCs w:val="24"/>
        </w:rPr>
        <w:t>6</w:t>
      </w:r>
    </w:p>
    <w:p w:rsidRDefault="00D87931" w:rsidP="00BA5D3B" w:rsidR="00BA5D3B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Dužnik:</w:t>
      </w:r>
      <w:r w:rsidR="009A7125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7B87">
        <w:rPr>
          <w:rFonts w:cs="Times New Roman" w:hAnsi="Times New Roman" w:ascii="Times New Roman"/>
          <w:b/>
          <w:sz w:val="24"/>
          <w:szCs w:val="24"/>
        </w:rPr>
        <w:t>VIRTUS GRUPA  d.o.o.</w:t>
      </w:r>
      <w:r w:rsidR="00480C62" w:rsidRPr="001C11FC">
        <w:rPr>
          <w:rFonts w:cs="Times New Roman" w:hAnsi="Times New Roman" w:ascii="Times New Roman"/>
          <w:b/>
          <w:sz w:val="24"/>
          <w:szCs w:val="24"/>
        </w:rPr>
        <w:t xml:space="preserve">  u stečaju</w:t>
      </w:r>
      <w:r w:rsidR="00EE7B87">
        <w:rPr>
          <w:rFonts w:cs="Times New Roman" w:hAnsi="Times New Roman" w:ascii="Times New Roman"/>
          <w:sz w:val="24"/>
          <w:szCs w:val="24"/>
        </w:rPr>
        <w:t xml:space="preserve">, OIB: 33038182027 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EE7B87" w:rsidP="00BA5D3B" w:rsidR="00D87931">
      <w:pPr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9A7125">
        <w:rPr>
          <w:rFonts w:cs="Times New Roman" w:hAnsi="Times New Roman" w:ascii="Times New Roman"/>
          <w:sz w:val="24"/>
          <w:szCs w:val="24"/>
        </w:rPr>
        <w:t xml:space="preserve">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Zagreb, Matije Divkovića 25</w:t>
      </w:r>
    </w:p>
    <w:p w:rsidRDefault="008443F9" w:rsidP="00F03CD9" w:rsidR="00D8793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Ispitno ročište dana</w:t>
      </w:r>
      <w:r w:rsidR="009A7125">
        <w:rPr>
          <w:rFonts w:cs="Times New Roman" w:hAnsi="Times New Roman" w:ascii="Times New Roman"/>
          <w:sz w:val="24"/>
          <w:szCs w:val="24"/>
        </w:rPr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7B87">
        <w:rPr>
          <w:rFonts w:cs="Times New Roman" w:hAnsi="Times New Roman" w:ascii="Times New Roman"/>
          <w:sz w:val="24"/>
          <w:szCs w:val="24"/>
        </w:rPr>
        <w:t xml:space="preserve"> </w:t>
      </w:r>
      <w:r w:rsidR="00EE7B87" w:rsidRPr="009A7125">
        <w:rPr>
          <w:rFonts w:cs="Times New Roman" w:hAnsi="Times New Roman" w:ascii="Times New Roman"/>
          <w:b/>
          <w:sz w:val="24"/>
          <w:szCs w:val="24"/>
        </w:rPr>
        <w:t>04</w:t>
      </w:r>
      <w:r w:rsidR="003A774C" w:rsidRPr="009A7125">
        <w:rPr>
          <w:rFonts w:cs="Times New Roman" w:hAnsi="Times New Roman" w:ascii="Times New Roman"/>
          <w:b/>
          <w:sz w:val="24"/>
          <w:szCs w:val="24"/>
        </w:rPr>
        <w:t>.</w:t>
      </w:r>
      <w:r w:rsidR="00B23E00" w:rsidRPr="009A712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A7125">
        <w:rPr>
          <w:rFonts w:cs="Times New Roman" w:hAnsi="Times New Roman" w:ascii="Times New Roman"/>
          <w:b/>
          <w:sz w:val="24"/>
          <w:szCs w:val="24"/>
        </w:rPr>
        <w:t>0</w:t>
      </w:r>
      <w:r w:rsidR="00EE7B87" w:rsidRPr="009A7125">
        <w:rPr>
          <w:rFonts w:cs="Times New Roman" w:hAnsi="Times New Roman" w:ascii="Times New Roman"/>
          <w:b/>
          <w:sz w:val="24"/>
          <w:szCs w:val="24"/>
        </w:rPr>
        <w:t>4</w:t>
      </w:r>
      <w:r w:rsidR="003A774C" w:rsidRPr="009A7125">
        <w:rPr>
          <w:rFonts w:cs="Times New Roman" w:hAnsi="Times New Roman" w:ascii="Times New Roman"/>
          <w:b/>
          <w:sz w:val="24"/>
          <w:szCs w:val="24"/>
        </w:rPr>
        <w:t>.</w:t>
      </w:r>
      <w:r w:rsidR="00B23E00" w:rsidRPr="009A7125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3A774C" w:rsidRPr="009A7125">
        <w:rPr>
          <w:rFonts w:cs="Times New Roman" w:hAnsi="Times New Roman" w:ascii="Times New Roman"/>
          <w:b/>
          <w:sz w:val="24"/>
          <w:szCs w:val="24"/>
        </w:rPr>
        <w:t>201</w:t>
      </w:r>
      <w:r w:rsidR="00EB0043" w:rsidRPr="009A7125">
        <w:rPr>
          <w:rFonts w:cs="Times New Roman" w:hAnsi="Times New Roman" w:ascii="Times New Roman"/>
          <w:b/>
          <w:sz w:val="24"/>
          <w:szCs w:val="24"/>
        </w:rPr>
        <w:t>7</w:t>
      </w:r>
      <w:r w:rsidR="003A774C" w:rsidRPr="009A7125">
        <w:rPr>
          <w:rFonts w:cs="Times New Roman" w:hAnsi="Times New Roman" w:ascii="Times New Roman"/>
          <w:b/>
          <w:sz w:val="24"/>
          <w:szCs w:val="24"/>
        </w:rPr>
        <w:t>.godine</w:t>
      </w:r>
    </w:p>
    <w:p w:rsidRDefault="00874FE3" w:rsidP="00F03CD9" w:rsidR="00874FE3">
      <w:pPr>
        <w:rPr>
          <w:rFonts w:cs="Times New Roman" w:hAnsi="Times New Roman" w:ascii="Times New Roman"/>
          <w:sz w:val="24"/>
          <w:szCs w:val="24"/>
        </w:rPr>
      </w:pPr>
    </w:p>
    <w:p w:rsidRDefault="00A17F5D" w:rsidP="00A17F5D" w:rsidR="00A17F5D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874FE3" w:rsidP="00874FE3" w:rsidR="00874FE3" w:rsidRPr="00A17F5D">
      <w:pPr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A17F5D" w:rsidP="003A42D9" w:rsidR="003A42D9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874FE3" w:rsidP="00874FE3" w:rsidR="00874FE3" w:rsidRPr="00874FE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A17F5D" w:rsidP="00CE4AD4" w:rsidR="00D87931" w:rsidRPr="00CE4AD4">
      <w:pPr>
        <w:rPr>
          <w:rFonts w:cs="Times New Roman" w:hAnsi="Times New Roman" w:ascii="Times New Roman"/>
          <w:sz w:val="24"/>
          <w:szCs w:val="24"/>
        </w:rPr>
      </w:pPr>
      <w:r w:rsidRPr="00CE4AD4">
        <w:rPr>
          <w:rFonts w:cs="Times New Roman" w:hAnsi="Times New Roman" w:ascii="Times New Roman"/>
          <w:sz w:val="24"/>
          <w:szCs w:val="24"/>
        </w:rPr>
        <w:t xml:space="preserve">TABLICA PRIJAVLJENIH TRAŽBINA </w:t>
      </w:r>
      <w:r w:rsidR="00CE4AD4" w:rsidRPr="005B76E4">
        <w:rPr>
          <w:rFonts w:cs="Times New Roman" w:hAnsi="Times New Roman" w:ascii="Times New Roman"/>
          <w:b/>
          <w:sz w:val="24"/>
          <w:szCs w:val="24"/>
        </w:rPr>
        <w:t>1</w:t>
      </w:r>
      <w:r w:rsidRPr="005B76E4">
        <w:rPr>
          <w:rFonts w:cs="Times New Roman" w:hAnsi="Times New Roman" w:ascii="Times New Roman"/>
          <w:b/>
          <w:sz w:val="24"/>
          <w:szCs w:val="24"/>
        </w:rPr>
        <w:t>.VIŠI ISPATNI RED</w:t>
      </w:r>
    </w:p>
    <w:tbl>
      <w:tblPr>
        <w:tblW w:type="dxa" w:w="13487"/>
        <w:tblInd w:type="dxa" w:w="93"/>
        <w:tblLayout w:type="fixed"/>
        <w:tblLook w:val="04A0" w:noVBand="1" w:noHBand="0" w:lastColumn="0" w:firstColumn="1" w:lastRow="0" w:firstRow="1"/>
      </w:tblPr>
      <w:tblGrid>
        <w:gridCol w:w="1244"/>
        <w:gridCol w:w="2053"/>
        <w:gridCol w:w="1627"/>
        <w:gridCol w:w="2037"/>
        <w:gridCol w:w="1559"/>
        <w:gridCol w:w="1701"/>
        <w:gridCol w:w="1560"/>
        <w:gridCol w:w="1706"/>
      </w:tblGrid>
      <w:tr w:rsidTr="008F3F87" w:rsidR="00ED0D09" w:rsidRPr="00D87931">
        <w:trPr>
          <w:trHeight w:val="945"/>
        </w:trPr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7931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Red broj prijavljene tražbine</w:t>
            </w:r>
          </w:p>
        </w:tc>
        <w:tc>
          <w:tcPr>
            <w:tcW w:type="dxa" w:w="20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7931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type="dxa" w:w="16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7931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20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7931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7931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prijavljene tražbine (kn)</w:t>
            </w: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vertAlign w:val="superscript"/>
                <w:lang w:eastAsia="hr-HR"/>
              </w:rPr>
              <w:t>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7931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type="dxa" w:w="1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7931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7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7931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Tr="008F3F87" w:rsidR="00ED0D09" w:rsidRPr="00D87931">
        <w:trPr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4629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  <w:r w:rsidR="00D87931"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0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0043" w:rsidP="00D87931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FA5763">
              <w:rPr>
                <w:rFonts w:hAnsi="Times New Roman" w:ascii="Times New Roman"/>
                <w:sz w:val="24"/>
                <w:szCs w:val="24"/>
              </w:rPr>
              <w:t>RH MINISTARSTVO</w:t>
            </w:r>
            <w:r w:rsidRPr="00D8186D">
              <w:rPr>
                <w:rFonts w:hAnsi="Times New Roman" w:ascii="Times New Roman"/>
              </w:rPr>
              <w:t xml:space="preserve"> FINANCIJA</w:t>
            </w:r>
            <w:r w:rsidR="00D8186D" w:rsidRPr="00D8186D">
              <w:rPr>
                <w:rFonts w:hAnsi="Times New Roman" w:ascii="Times New Roman"/>
              </w:rPr>
              <w:t>,Porezna uprava, Područni ured</w:t>
            </w:r>
            <w:r w:rsidR="00D8186D">
              <w:rPr>
                <w:rFonts w:hAnsi="Times New Roman" w:ascii="Times New Roman"/>
                <w:sz w:val="24"/>
                <w:szCs w:val="24"/>
              </w:rPr>
              <w:t xml:space="preserve"> Zagreb</w:t>
            </w:r>
          </w:p>
        </w:tc>
        <w:tc>
          <w:tcPr>
            <w:tcW w:type="dxa" w:w="16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8186D" w:rsidP="00FA5763" w:rsidR="00D87931" w:rsidRPr="00AA42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AA42E9">
              <w:rPr>
                <w:rFonts w:hAnsi="Times New Roman" w:ascii="Times New Roman"/>
                <w:sz w:val="24"/>
                <w:szCs w:val="24"/>
              </w:rPr>
              <w:t>1</w:t>
            </w:r>
            <w:r w:rsidR="00BC2470" w:rsidRPr="00AA42E9">
              <w:rPr>
                <w:rFonts w:hAnsi="Times New Roman" w:ascii="Times New Roman"/>
                <w:sz w:val="24"/>
                <w:szCs w:val="24"/>
              </w:rPr>
              <w:t>8</w:t>
            </w:r>
            <w:r w:rsidRPr="00AA42E9">
              <w:rPr>
                <w:rFonts w:hAnsi="Times New Roman" w:ascii="Times New Roman"/>
                <w:sz w:val="24"/>
                <w:szCs w:val="24"/>
              </w:rPr>
              <w:t>6</w:t>
            </w:r>
            <w:r w:rsidR="00BC2470" w:rsidRPr="00AA42E9">
              <w:rPr>
                <w:rFonts w:hAnsi="Times New Roman" w:ascii="Times New Roman"/>
                <w:sz w:val="24"/>
                <w:szCs w:val="24"/>
              </w:rPr>
              <w:t>8</w:t>
            </w:r>
            <w:r w:rsidR="00FA5763" w:rsidRPr="00AA42E9">
              <w:rPr>
                <w:rFonts w:hAnsi="Times New Roman" w:ascii="Times New Roman"/>
                <w:sz w:val="24"/>
                <w:szCs w:val="24"/>
              </w:rPr>
              <w:t>3136487</w:t>
            </w:r>
            <w:r w:rsidR="00D87931" w:rsidRPr="00AA42E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0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F3C56" w:rsidP="00FF3C56" w:rsidR="00D87931" w:rsidRPr="00FF3C5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</w:t>
            </w:r>
            <w:r w:rsidR="00BC2470" w:rsidRPr="00FF3C56">
              <w:rPr>
                <w:rFonts w:hAnsi="Times New Roman" w:ascii="Times New Roman"/>
                <w:sz w:val="24"/>
                <w:szCs w:val="24"/>
              </w:rPr>
              <w:t>,</w:t>
            </w:r>
          </w:p>
          <w:p w:rsidRDefault="003A5289" w:rsidP="003A5289" w:rsidR="00BC2470" w:rsidRPr="003A5289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</w:t>
            </w:r>
            <w:r w:rsidR="00FF3C56" w:rsidRPr="003A528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4629" w:rsidP="005C3A59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68.220</w:t>
            </w:r>
            <w:r w:rsidR="00D87931"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A5289" w:rsidP="000F1358" w:rsidR="00D87931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Doprinos za M</w:t>
            </w:r>
            <w:r w:rsidR="00823735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O, porez i prirez na plaću</w:t>
            </w:r>
          </w:p>
        </w:tc>
        <w:tc>
          <w:tcPr>
            <w:tcW w:type="dxa" w:w="1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4629" w:rsidP="006027CD" w:rsidR="00D87931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68.220</w:t>
            </w:r>
            <w:r w:rsidR="005C3A59"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81</w:t>
            </w:r>
          </w:p>
        </w:tc>
        <w:tc>
          <w:tcPr>
            <w:tcW w:type="dxa" w:w="1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27A2D" w:rsidP="000F1358" w:rsidR="00D87931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Popis ovršnih isprava u prilogu</w:t>
            </w:r>
          </w:p>
        </w:tc>
      </w:tr>
    </w:tbl>
    <w:p w:rsidRDefault="009E070E" w:rsidP="00F03CD9" w:rsidR="00D87931" w:rsidRPr="00727A35">
      <w:pPr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0B4629"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Pr="00727A35">
        <w:rPr>
          <w:rFonts w:cs="Times New Roman" w:hAnsi="Times New Roman" w:ascii="Times New Roman"/>
          <w:b/>
          <w:sz w:val="24"/>
          <w:szCs w:val="24"/>
          <w:u w:val="single"/>
        </w:rPr>
        <w:t>Ukupno:</w:t>
      </w:r>
      <w:r w:rsidRPr="00727A35">
        <w:rPr>
          <w:rFonts w:cs="Times New Roman" w:hAnsi="Times New Roman" w:ascii="Times New Roman"/>
          <w:b/>
          <w:sz w:val="24"/>
          <w:szCs w:val="24"/>
          <w:u w:val="single"/>
        </w:rPr>
        <w:tab/>
      </w:r>
      <w:r w:rsidR="000B4629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="003A5289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="003A5289">
        <w:rPr>
          <w:rFonts w:cs="Times New Roman" w:eastAsia="Times New Roman" w:hAnsi="Times New Roman" w:ascii="Times New Roman"/>
          <w:b/>
          <w:color w:val="000000"/>
          <w:sz w:val="24"/>
          <w:szCs w:val="24"/>
          <w:u w:val="single"/>
          <w:lang w:eastAsia="hr-HR"/>
        </w:rPr>
        <w:t xml:space="preserve"> 68.220</w:t>
      </w:r>
      <w:r w:rsidR="005C3A59" w:rsidRPr="005C3A59">
        <w:rPr>
          <w:rFonts w:cs="Times New Roman" w:eastAsia="Times New Roman" w:hAnsi="Times New Roman" w:ascii="Times New Roman"/>
          <w:b/>
          <w:color w:val="000000"/>
          <w:sz w:val="24"/>
          <w:szCs w:val="24"/>
          <w:u w:val="single"/>
          <w:lang w:eastAsia="hr-HR"/>
        </w:rPr>
        <w:t>,</w:t>
      </w:r>
      <w:r w:rsidR="003A5289">
        <w:rPr>
          <w:rFonts w:cs="Times New Roman" w:eastAsia="Times New Roman" w:hAnsi="Times New Roman" w:ascii="Times New Roman"/>
          <w:b/>
          <w:color w:val="000000"/>
          <w:sz w:val="24"/>
          <w:szCs w:val="24"/>
          <w:u w:val="single"/>
          <w:lang w:eastAsia="hr-HR"/>
        </w:rPr>
        <w:t>81</w:t>
      </w:r>
      <w:r w:rsidR="00727A35" w:rsidRPr="00727A35">
        <w:rPr>
          <w:rFonts w:cs="Times New Roman" w:hAnsi="Times New Roman" w:ascii="Times New Roman"/>
          <w:b/>
          <w:sz w:val="24"/>
          <w:szCs w:val="24"/>
          <w:u w:val="single"/>
        </w:rPr>
        <w:tab/>
      </w:r>
      <w:r w:rsidR="00727A35" w:rsidRPr="00727A35">
        <w:rPr>
          <w:rFonts w:cs="Times New Roman" w:hAnsi="Times New Roman" w:ascii="Times New Roman"/>
          <w:b/>
          <w:sz w:val="24"/>
          <w:szCs w:val="24"/>
          <w:u w:val="single"/>
        </w:rPr>
        <w:tab/>
      </w:r>
      <w:r w:rsidR="00727A35" w:rsidRPr="00727A35">
        <w:rPr>
          <w:rFonts w:cs="Times New Roman" w:hAnsi="Times New Roman" w:ascii="Times New Roman"/>
          <w:b/>
          <w:sz w:val="24"/>
          <w:szCs w:val="24"/>
          <w:u w:val="single"/>
        </w:rPr>
        <w:tab/>
      </w:r>
      <w:r w:rsidR="003A5289">
        <w:rPr>
          <w:rFonts w:cs="Times New Roman" w:hAnsi="Times New Roman" w:ascii="Times New Roman"/>
          <w:b/>
          <w:sz w:val="24"/>
          <w:szCs w:val="24"/>
          <w:u w:val="single"/>
        </w:rPr>
        <w:t xml:space="preserve">        </w:t>
      </w:r>
      <w:r w:rsidR="003A5289">
        <w:rPr>
          <w:rFonts w:cs="Times New Roman" w:eastAsia="Times New Roman" w:hAnsi="Times New Roman" w:ascii="Times New Roman"/>
          <w:b/>
          <w:color w:val="000000"/>
          <w:sz w:val="24"/>
          <w:szCs w:val="24"/>
          <w:u w:val="single"/>
          <w:lang w:eastAsia="hr-HR"/>
        </w:rPr>
        <w:t xml:space="preserve">  68.220</w:t>
      </w:r>
      <w:r w:rsidR="005C3A59" w:rsidRPr="005C3A59">
        <w:rPr>
          <w:rFonts w:cs="Times New Roman" w:eastAsia="Times New Roman" w:hAnsi="Times New Roman" w:ascii="Times New Roman"/>
          <w:b/>
          <w:color w:val="000000"/>
          <w:sz w:val="24"/>
          <w:szCs w:val="24"/>
          <w:u w:val="single"/>
          <w:lang w:eastAsia="hr-HR"/>
        </w:rPr>
        <w:t>,</w:t>
      </w:r>
      <w:r w:rsidR="003A5289">
        <w:rPr>
          <w:rFonts w:cs="Times New Roman" w:eastAsia="Times New Roman" w:hAnsi="Times New Roman" w:ascii="Times New Roman"/>
          <w:b/>
          <w:color w:val="000000"/>
          <w:sz w:val="24"/>
          <w:szCs w:val="24"/>
          <w:u w:val="single"/>
          <w:lang w:eastAsia="hr-HR"/>
        </w:rPr>
        <w:t>81</w:t>
      </w:r>
    </w:p>
    <w:p w:rsidRDefault="00687C74" w:rsidP="00687C74" w:rsidR="00687C74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W w:type="dxa" w:w="7386"/>
        <w:tblInd w:type="dxa" w:w="93"/>
        <w:tblLook w:val="04A0" w:noVBand="1" w:noHBand="0" w:lastColumn="0" w:firstColumn="1" w:lastRow="0" w:firstRow="1"/>
      </w:tblPr>
      <w:tblGrid>
        <w:gridCol w:w="1420"/>
        <w:gridCol w:w="1720"/>
        <w:gridCol w:w="1837"/>
        <w:gridCol w:w="2409"/>
      </w:tblGrid>
      <w:tr w:rsidTr="001B446B" w:rsidR="00687C74" w:rsidRPr="003F7BF3">
        <w:trPr>
          <w:trHeight w:val="945"/>
        </w:trPr>
        <w:tc>
          <w:tcPr>
            <w:tcW w:type="dxa" w:w="1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C74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Red broj prijavljene tražbine</w:t>
            </w:r>
          </w:p>
        </w:tc>
        <w:tc>
          <w:tcPr>
            <w:tcW w:type="dxa" w:w="1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C74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8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C74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Razlog osporavanja tražbine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C74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Oznaka ovršne isprave ako se tražbina zasniva na ovršnoj ispravi</w:t>
            </w:r>
          </w:p>
        </w:tc>
      </w:tr>
      <w:tr w:rsidTr="001B446B" w:rsidR="00687C74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A3925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  <w:r w:rsidR="00687C74"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C74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,00</w:t>
            </w:r>
          </w:p>
        </w:tc>
        <w:tc>
          <w:tcPr>
            <w:tcW w:type="dxa" w:w="1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C74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87C74" w:rsidP="001B446B" w:rsidR="00687C74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Default="00687C74" w:rsidP="00687C74" w:rsidR="00687C74" w:rsidRPr="00003BA0">
      <w:pPr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003BA0">
        <w:rPr>
          <w:rFonts w:cs="Times New Roman" w:hAnsi="Times New Roman" w:ascii="Times New Roman"/>
          <w:b/>
          <w:sz w:val="24"/>
          <w:szCs w:val="24"/>
          <w:u w:val="single"/>
        </w:rPr>
        <w:t xml:space="preserve">           0,00</w:t>
      </w:r>
    </w:p>
    <w:p w:rsidRDefault="00687C74" w:rsidP="00BA5D3B" w:rsidR="00687C74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:rsidRDefault="00874FE3" w:rsidP="00BA5D3B" w:rsidR="00874FE3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:rsidRDefault="00874FE3" w:rsidP="00BA5D3B" w:rsidR="00874FE3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:rsidRDefault="004202DB" w:rsidP="004202DB" w:rsidR="004202DB" w:rsidRPr="00CE4AD4">
      <w:pPr>
        <w:rPr>
          <w:rFonts w:cs="Times New Roman" w:hAnsi="Times New Roman" w:ascii="Times New Roman"/>
          <w:sz w:val="24"/>
          <w:szCs w:val="24"/>
        </w:rPr>
      </w:pPr>
      <w:r w:rsidRPr="00CE4AD4">
        <w:rPr>
          <w:rFonts w:cs="Times New Roman" w:hAnsi="Times New Roman" w:ascii="Times New Roman"/>
          <w:sz w:val="24"/>
          <w:szCs w:val="24"/>
        </w:rPr>
        <w:t xml:space="preserve">TABLICA PRIJAVLJENIH TRAŽBINA </w:t>
      </w:r>
      <w:r w:rsidR="00687C74" w:rsidRPr="005B76E4">
        <w:rPr>
          <w:rFonts w:cs="Times New Roman" w:hAnsi="Times New Roman" w:ascii="Times New Roman"/>
          <w:b/>
          <w:sz w:val="24"/>
          <w:szCs w:val="24"/>
        </w:rPr>
        <w:t>2</w:t>
      </w:r>
      <w:r w:rsidRPr="005B76E4">
        <w:rPr>
          <w:rFonts w:cs="Times New Roman" w:hAnsi="Times New Roman" w:ascii="Times New Roman"/>
          <w:b/>
          <w:sz w:val="24"/>
          <w:szCs w:val="24"/>
        </w:rPr>
        <w:t>.VIŠI ISPATNI RED</w:t>
      </w:r>
    </w:p>
    <w:tbl>
      <w:tblPr>
        <w:tblW w:type="dxa" w:w="21554"/>
        <w:tblInd w:type="dxa" w:w="93"/>
        <w:tblLayout w:type="fixed"/>
        <w:tblLook w:val="04A0" w:noVBand="1" w:noHBand="0" w:lastColumn="0" w:firstColumn="1" w:lastRow="0" w:firstRow="1"/>
      </w:tblPr>
      <w:tblGrid>
        <w:gridCol w:w="1244"/>
        <w:gridCol w:w="2115"/>
        <w:gridCol w:w="1618"/>
        <w:gridCol w:w="1842"/>
        <w:gridCol w:w="1390"/>
        <w:gridCol w:w="1871"/>
        <w:gridCol w:w="1417"/>
        <w:gridCol w:w="2099"/>
        <w:gridCol w:w="1583"/>
        <w:gridCol w:w="1583"/>
        <w:gridCol w:w="1596"/>
        <w:gridCol w:w="1600"/>
        <w:gridCol w:w="1596"/>
      </w:tblGrid>
      <w:tr w:rsidTr="00B83F36" w:rsidR="004837EE" w:rsidRPr="00D87931">
        <w:trPr>
          <w:gridAfter w:val="5"/>
          <w:wAfter w:type="dxa" w:w="7958"/>
          <w:trHeight w:val="945"/>
        </w:trPr>
        <w:tc>
          <w:tcPr>
            <w:tcW w:type="dxa" w:w="12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Red broj prijavljene tražbine</w:t>
            </w:r>
          </w:p>
        </w:tc>
        <w:tc>
          <w:tcPr>
            <w:tcW w:type="dxa" w:w="21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Ime i prezime / tvrtka ili naziv vjerovnika</w:t>
            </w:r>
          </w:p>
        </w:tc>
        <w:tc>
          <w:tcPr>
            <w:tcW w:type="dxa" w:w="16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OIB vjerovnika</w:t>
            </w:r>
          </w:p>
        </w:tc>
        <w:tc>
          <w:tcPr>
            <w:tcW w:type="dxa" w:w="18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Adresa / sjedište vjerovnika</w:t>
            </w:r>
          </w:p>
        </w:tc>
        <w:tc>
          <w:tcPr>
            <w:tcW w:type="dxa" w:w="13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prijavljene tražbine (kn)</w:t>
            </w: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vertAlign w:val="superscript"/>
                <w:lang w:eastAsia="hr-HR"/>
              </w:rPr>
              <w:t>1</w:t>
            </w:r>
          </w:p>
        </w:tc>
        <w:tc>
          <w:tcPr>
            <w:tcW w:type="dxa" w:w="18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Pravna osnova prijavljene tražbine</w:t>
            </w:r>
          </w:p>
        </w:tc>
        <w:tc>
          <w:tcPr>
            <w:tcW w:type="dxa" w:w="14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209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Pravna osnova priznate tražbine</w:t>
            </w:r>
          </w:p>
        </w:tc>
      </w:tr>
      <w:tr w:rsidTr="00B83F36" w:rsidR="004837EE" w:rsidRPr="00D87931">
        <w:trPr>
          <w:gridAfter w:val="5"/>
          <w:wAfter w:type="dxa" w:w="7958"/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5B76E4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4629" w:rsidP="000B4629" w:rsidR="00344125" w:rsidRPr="00E80829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/>
              </w:rPr>
              <w:t>GRAD  ZAGREB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17CB" w:rsidP="00344125" w:rsidR="004202DB" w:rsidRPr="001F099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hAnsi="Times New Roman" w:ascii="Times New Roman"/>
              </w:rPr>
              <w:t>61817894937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17CB" w:rsidP="00344125" w:rsidR="004202DB" w:rsidRPr="007D35A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hAnsi="Times New Roman" w:ascii="Times New Roman"/>
              </w:rPr>
              <w:t>Trg Stjepana Radića 1.</w:t>
            </w:r>
            <w:r w:rsidR="007D35A2" w:rsidRPr="007D35A2">
              <w:rPr>
                <w:rFonts w:hAnsi="Times New Roman" w:ascii="Times New Roman"/>
              </w:rPr>
              <w:t>, Zagreb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17CB" w:rsidP="00344125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5.143</w:t>
            </w:r>
            <w:r w:rsidR="0093651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4629" w:rsidP="00621348" w:rsidR="004202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Rješenje Klasa: UP/I-</w:t>
            </w:r>
            <w:r w:rsidR="007F17C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363-03/2013-54/0924</w:t>
            </w:r>
          </w:p>
          <w:p w:rsidRDefault="007F17CB" w:rsidP="00621348" w:rsidR="007F17CB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Urbr 251-13-01/01-2015-02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17C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5.143</w:t>
            </w:r>
            <w:r w:rsidR="0093651F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21</w:t>
            </w:r>
          </w:p>
        </w:tc>
        <w:tc>
          <w:tcPr>
            <w:tcW w:type="dxa" w:w="2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F17CB" w:rsidP="00C77DE4" w:rsidR="004202D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Rješenje Klasa: UP/I-363-03/2013-54/0924</w:t>
            </w:r>
          </w:p>
          <w:p w:rsidRDefault="007F17CB" w:rsidP="00C77DE4" w:rsidR="007F17CB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Urbr </w:t>
            </w:r>
            <w:r w:rsidR="003E1E77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251-13-01/01-2015-02</w:t>
            </w:r>
          </w:p>
        </w:tc>
      </w:tr>
      <w:tr w:rsidTr="00B83F36" w:rsidR="00AA42E9" w:rsidRPr="00D87931">
        <w:trPr>
          <w:gridAfter w:val="5"/>
          <w:wAfter w:type="dxa" w:w="7958"/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42E9" w:rsidP="001B446B" w:rsidR="00AA42E9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1E77" w:rsidP="002846DF" w:rsidR="00AA42E9" w:rsidRPr="004A227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b/>
              </w:rPr>
              <w:t>HRVATSKE VODE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1E77" w:rsidP="002046FB" w:rsidR="00AA42E9" w:rsidRPr="001F099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hAnsi="Times New Roman" w:ascii="Times New Roman"/>
              </w:rPr>
              <w:t>28921383001</w:t>
            </w:r>
            <w:r w:rsidR="00AA42E9" w:rsidRPr="001F0993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1E77" w:rsidP="007D35A2" w:rsidR="00AA42E9" w:rsidRPr="007D35A2">
            <w:pPr>
              <w:spacing w:lineRule="auto" w:line="240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Ulica grada Vukovara 220</w:t>
            </w:r>
            <w:r w:rsidR="00AA42E9" w:rsidRPr="007D35A2">
              <w:rPr>
                <w:rFonts w:hAnsi="Times New Roman" w:ascii="Times New Roman"/>
              </w:rPr>
              <w:t>,</w:t>
            </w:r>
          </w:p>
          <w:p w:rsidRDefault="00AA42E9" w:rsidP="003E1E77" w:rsidR="00AA42E9" w:rsidRPr="003E1E7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3E1E77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1E77" w:rsidP="00855863" w:rsidR="00AA42E9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725</w:t>
            </w:r>
            <w:r w:rsidR="00823735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,8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1E77" w:rsidP="001B446B" w:rsidR="00AA42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Rješenje Klasa: UP/I-325-08/2015-07/0373</w:t>
            </w:r>
          </w:p>
          <w:p w:rsidRDefault="003E1E77" w:rsidP="001B446B" w:rsidR="003E1E77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Urbr  374-25/251-2-2015-1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1E77" w:rsidP="001B446B" w:rsidR="00AA42E9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725</w:t>
            </w:r>
            <w:r w:rsidR="00823735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83</w:t>
            </w:r>
          </w:p>
        </w:tc>
        <w:tc>
          <w:tcPr>
            <w:tcW w:type="dxa" w:w="2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E1E77" w:rsidP="001B446B" w:rsidR="00AA42E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Rješenje Klasa: UP/I-325</w:t>
            </w:r>
            <w:r w:rsidR="005A33A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-08/2015-07/0373</w:t>
            </w:r>
          </w:p>
          <w:p w:rsidRDefault="005A33AB" w:rsidP="001B446B" w:rsidR="005A33AB" w:rsidRPr="00762F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Urbr 374-25/251-2-2015-1</w:t>
            </w:r>
          </w:p>
        </w:tc>
      </w:tr>
      <w:tr w:rsidTr="00B83F36" w:rsidR="001F0993" w:rsidRPr="00D87931">
        <w:trPr>
          <w:gridAfter w:val="5"/>
          <w:wAfter w:type="dxa" w:w="7958"/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F0993" w:rsidP="001B446B" w:rsidR="001F0993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93F91" w:rsidP="00493F91" w:rsidR="001F0993" w:rsidRPr="00E80829">
            <w:pPr>
              <w:spacing w:lineRule="auto" w:line="240" w:after="0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FINANCIJSKA AGENCIJA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93F91" w:rsidP="007D35A2" w:rsidR="001F0993" w:rsidRPr="001F0993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85821130368</w:t>
            </w:r>
            <w:r w:rsidR="001F0993" w:rsidRPr="001F0993">
              <w:rPr>
                <w:rFonts w:hAnsi="Times New Roman" w:ascii="Times New Roman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93F91" w:rsidP="009240CB" w:rsidR="009240CB" w:rsidRPr="007D35A2">
            <w:pPr>
              <w:spacing w:lineRule="auto" w:line="240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Ulica grada Vukovara 70</w:t>
            </w:r>
            <w:r w:rsidR="009240CB" w:rsidRPr="007D35A2">
              <w:rPr>
                <w:rFonts w:hAnsi="Times New Roman" w:ascii="Times New Roman"/>
              </w:rPr>
              <w:t>,</w:t>
            </w:r>
          </w:p>
          <w:p w:rsidRDefault="009240CB" w:rsidP="00493F91" w:rsidR="001F0993" w:rsidRPr="004A227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 w:rsidRPr="007D35A2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Zagreb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93F91" w:rsidP="00AA397B" w:rsidR="001F0993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903</w:t>
            </w:r>
            <w:r w:rsidR="001F099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93F91" w:rsidP="00493F91" w:rsidR="001F099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Ugovor o obavljanju usluga certificiranja</w:t>
            </w:r>
          </w:p>
          <w:p w:rsidRDefault="00EB395A" w:rsidP="00EB395A" w:rsidR="001F0993" w:rsidRPr="00274AA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Ovr-1</w:t>
            </w:r>
            <w:r w:rsidR="001F09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4/1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93F91" w:rsidP="002046FB" w:rsidR="001F0993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903</w:t>
            </w:r>
            <w:r w:rsidR="001F099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85</w:t>
            </w:r>
          </w:p>
        </w:tc>
        <w:tc>
          <w:tcPr>
            <w:tcW w:type="dxa" w:w="2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B395A" w:rsidP="002046FB" w:rsidR="001F099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Ugovor o obavljanju usluga certificiranja</w:t>
            </w:r>
          </w:p>
          <w:p w:rsidRDefault="00EB395A" w:rsidP="00EB395A" w:rsidR="001F0993" w:rsidRPr="00274AA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Ovr-1</w:t>
            </w:r>
            <w:r w:rsidR="001F0993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4/1</w:t>
            </w: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7</w:t>
            </w:r>
          </w:p>
        </w:tc>
      </w:tr>
      <w:tr w:rsidTr="00B83F36" w:rsidR="004837EE" w:rsidRPr="00D87931">
        <w:trPr>
          <w:gridAfter w:val="5"/>
          <w:wAfter w:type="dxa" w:w="7958"/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4</w:t>
            </w: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E2C" w:rsidP="00CF5A33" w:rsidR="004202DB" w:rsidRPr="00E80829">
            <w:pPr>
              <w:spacing w:lineRule="auto" w:line="240" w:after="0"/>
              <w:jc w:val="center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>RH, MF, POREZNA UPRAVA</w:t>
            </w:r>
            <w:r w:rsidR="00413807">
              <w:rPr>
                <w:rFonts w:hAnsi="Times New Roman" w:ascii="Times New Roman"/>
                <w:b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PODRUČNI URED ZAGREB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E2C" w:rsidP="00340E2C" w:rsidR="004202DB" w:rsidRPr="004A227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  <w:r w:rsidR="004202DB" w:rsidRPr="004A2273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E2C" w:rsidP="00340E2C" w:rsidR="004202DB" w:rsidRPr="00F1247C">
            <w:pPr>
              <w:spacing w:lineRule="auto" w:line="240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Savska cesta 41, </w:t>
            </w:r>
            <w:r w:rsidR="00C40A96">
              <w:rPr>
                <w:rFonts w:hAnsi="Times New Roman" w:ascii="Times New Roman"/>
              </w:rPr>
              <w:t xml:space="preserve">             </w:t>
            </w:r>
            <w:r>
              <w:rPr>
                <w:rFonts w:hAnsi="Times New Roman" w:ascii="Times New Roman"/>
              </w:rPr>
              <w:t>Zagreb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D3DC2" w:rsidP="00696A70" w:rsidR="004202DB" w:rsidRPr="0078698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395.139</w:t>
            </w:r>
            <w:r w:rsidR="00340E2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37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E2C" w:rsidP="001B446B" w:rsidR="004202DB" w:rsidRPr="00274AA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Porezi,doprinosi i druga javna davanja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E2C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326.918,56</w:t>
            </w:r>
          </w:p>
        </w:tc>
        <w:tc>
          <w:tcPr>
            <w:tcW w:type="dxa" w:w="2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621FB" w:rsidP="00340E2C" w:rsidR="004202DB" w:rsidRPr="00340E2C">
            <w:pPr>
              <w:pStyle w:val="Bezproreda"/>
              <w:spacing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Popis rješenja</w:t>
            </w:r>
            <w:r w:rsidR="00F34404">
              <w:rPr>
                <w:rFonts w:hAnsi="Times New Roman" w:ascii="Times New Roman"/>
              </w:rPr>
              <w:t xml:space="preserve"> u prilogu</w:t>
            </w:r>
          </w:p>
        </w:tc>
      </w:tr>
      <w:tr w:rsidTr="00B83F36" w:rsidR="00817E4E" w:rsidRPr="00000D4D">
        <w:trPr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6813" w:rsidP="001B446B" w:rsidR="004202DB" w:rsidRPr="00270F11">
            <w:pPr>
              <w:spacing w:lineRule="auto" w:line="240"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IVANČICA  d.d.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6813" w:rsidP="002B6813" w:rsidR="004202DB" w:rsidRPr="004A227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53925646045</w:t>
            </w:r>
            <w:r w:rsidR="004202DB" w:rsidRPr="004A2273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6813" w:rsidP="0018619D" w:rsidR="004202DB" w:rsidRPr="0018619D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Petra Preradovića 12, Ivanec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6813" w:rsidP="002B6813" w:rsidR="004202DB" w:rsidRPr="00D87931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637.051,97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6813" w:rsidP="007A63CB" w:rsidR="002B6813" w:rsidRPr="007A6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 </w:t>
            </w:r>
            <w:r w:rsidR="000C116C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Ugovor</w:t>
            </w:r>
            <w:r w:rsidR="007A63C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o kupoprodaji br. 125280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B6813" w:rsidP="001B446B" w:rsidR="004202DB" w:rsidRPr="004A227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637.051,97</w:t>
            </w:r>
            <w:r w:rsidR="009D2D69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2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77CDA" w:rsidP="007A63CB" w:rsidR="004202DB" w:rsidRPr="007A63C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         Ugovor</w:t>
            </w:r>
            <w:r w:rsidR="007A63CB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 xml:space="preserve"> o kupoprodaji br. 125280</w:t>
            </w:r>
            <w:r w:rsidR="004202DB" w:rsidRPr="004A2273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583"/>
            <w:vAlign w:val="center"/>
          </w:tcPr>
          <w:p w:rsidRDefault="004202DB" w:rsidP="001B446B" w:rsidR="004202DB" w:rsidRPr="004A227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83"/>
            <w:vAlign w:val="center"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1596"/>
            <w:vAlign w:val="center"/>
          </w:tcPr>
          <w:p w:rsidRDefault="004202DB" w:rsidP="001B446B" w:rsidR="004202DB" w:rsidRPr="00274AA7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Bjanko zadužnica OV-4013/08</w:t>
            </w:r>
          </w:p>
        </w:tc>
        <w:tc>
          <w:tcPr>
            <w:tcW w:type="dxa" w:w="1600"/>
            <w:vAlign w:val="center"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307.635,18</w:t>
            </w:r>
          </w:p>
        </w:tc>
        <w:tc>
          <w:tcPr>
            <w:tcW w:type="dxa" w:w="1596"/>
            <w:vAlign w:val="center"/>
          </w:tcPr>
          <w:p w:rsidRDefault="004202DB" w:rsidP="001B446B" w:rsidR="004202DB" w:rsidRPr="00000D4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Bjanko zadužnica     OV-4013/08</w:t>
            </w:r>
          </w:p>
        </w:tc>
      </w:tr>
      <w:tr w:rsidTr="00B83F36" w:rsidR="004837EE" w:rsidRPr="004A2273">
        <w:trPr>
          <w:gridAfter w:val="5"/>
          <w:wAfter w:type="dxa" w:w="7958"/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202DB" w:rsidP="001B446B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  <w:r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52A42" w:rsidP="009C2B1E" w:rsidR="004202DB" w:rsidRPr="00F52A42">
            <w:pPr>
              <w:spacing w:lineRule="auto" w:line="240" w:after="0"/>
              <w:jc w:val="center"/>
              <w:rPr>
                <w:rFonts w:hAnsi="Times New Roman" w:ascii="Times New Roman"/>
                <w:b/>
              </w:rPr>
            </w:pPr>
            <w:r w:rsidRPr="00F52A42">
              <w:rPr>
                <w:rFonts w:hAnsi="Times New Roman" w:ascii="Times New Roman"/>
                <w:b/>
              </w:rPr>
              <w:t>GRAD</w:t>
            </w:r>
            <w:r w:rsidR="008B4FD3">
              <w:rPr>
                <w:rFonts w:hAnsi="Times New Roman" w:ascii="Times New Roman"/>
                <w:b/>
              </w:rPr>
              <w:t xml:space="preserve"> RIJEKA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4FD3" w:rsidP="00210C38" w:rsidR="004202DB" w:rsidRPr="004A227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54382731928</w:t>
            </w:r>
            <w:r w:rsidR="004202DB" w:rsidRPr="004A2273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B4FD3" w:rsidP="00141BC1" w:rsidR="004202DB" w:rsidRPr="0018619D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Korzo  16, Rijeka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155E" w:rsidP="003E3444" w:rsidR="004202DB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2.981</w:t>
            </w:r>
            <w:r w:rsidR="004202D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155E" w:rsidP="0016155E" w:rsidR="004202DB" w:rsidRPr="006E6327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Rješenja o porezu na tvrtku; o komun.naknadi; o vodnom doprinosu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155E" w:rsidP="001B446B" w:rsidR="004202DB" w:rsidRPr="006E6327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2.981</w:t>
            </w:r>
            <w:r w:rsidR="003E344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</w:t>
            </w:r>
          </w:p>
        </w:tc>
        <w:tc>
          <w:tcPr>
            <w:tcW w:type="dxa" w:w="2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155E" w:rsidP="0016155E" w:rsidR="004202DB" w:rsidRPr="006E6327">
            <w:pPr>
              <w:spacing w:lineRule="auto" w:line="240" w:after="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Popis rješenja u prilogu</w:t>
            </w:r>
          </w:p>
        </w:tc>
      </w:tr>
      <w:tr w:rsidTr="00B83F36" w:rsidR="000B4629" w:rsidRPr="004A2273">
        <w:trPr>
          <w:gridAfter w:val="5"/>
          <w:wAfter w:type="dxa" w:w="7958"/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4629" w:rsidP="001B446B" w:rsidR="000B46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2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6155E" w:rsidP="009C2B1E" w:rsidR="000B4629" w:rsidRPr="00F52A42">
            <w:pPr>
              <w:spacing w:lineRule="auto" w:line="240" w:after="0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HRVATSKI ZAVOD ZA ZAPOŠLJAVANJE</w:t>
            </w:r>
            <w:r w:rsidR="00C40A96">
              <w:rPr>
                <w:rFonts w:hAnsi="Times New Roman" w:ascii="Times New Roman"/>
                <w:b/>
              </w:rPr>
              <w:t>, SREDIŠNJI URED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A96" w:rsidP="00210C38" w:rsidR="000B4629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91547293790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A96" w:rsidP="00141BC1" w:rsidR="00C40A96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Radnička cesta 1</w:t>
            </w:r>
          </w:p>
          <w:p w:rsidRDefault="00C40A96" w:rsidP="00141BC1" w:rsidR="000B4629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Zagreb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A96" w:rsidP="003E3444" w:rsidR="000B46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117.918,20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40A96" w:rsidP="005E0C2A" w:rsidR="000B46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Ugovor o sufinanciranju zapošljavanja dugotr.nezaposl.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53C3A" w:rsidP="001B446B" w:rsidR="000B46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0,0</w:t>
            </w:r>
            <w:r w:rsidR="00C40A9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dxa" w:w="2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0092E" w:rsidP="00566C8C" w:rsidR="000B4629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Ugovor o sufinanciranju zapošljavanja dugotr. nezaposlenih osoba</w:t>
            </w:r>
          </w:p>
        </w:tc>
      </w:tr>
      <w:tr w:rsidTr="00B83F36" w:rsidR="00E302D2" w:rsidRPr="004A2273">
        <w:trPr>
          <w:gridAfter w:val="5"/>
          <w:wAfter w:type="dxa" w:w="7958"/>
          <w:trHeight w:val="885"/>
        </w:trPr>
        <w:tc>
          <w:tcPr>
            <w:tcW w:type="dxa" w:w="124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B4629" w:rsidP="001B446B" w:rsidR="00E302D2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  <w:r w:rsidR="00E302D2" w:rsidRPr="00D879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21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70F11" w:rsidP="007750B5" w:rsidR="00E302D2" w:rsidRPr="00270F11">
            <w:pPr>
              <w:spacing w:lineRule="auto" w:line="240" w:after="0"/>
              <w:rPr>
                <w:rFonts w:hAnsi="Times New Roman" w:ascii="Times New Roman"/>
                <w:b/>
              </w:rPr>
            </w:pPr>
            <w:r w:rsidRPr="00270F11">
              <w:rPr>
                <w:rFonts w:hAnsi="Times New Roman" w:ascii="Times New Roman"/>
                <w:b/>
              </w:rPr>
              <w:t xml:space="preserve"> ZAGREB</w:t>
            </w:r>
            <w:r w:rsidR="007750B5">
              <w:rPr>
                <w:rFonts w:hAnsi="Times New Roman" w:ascii="Times New Roman"/>
                <w:b/>
              </w:rPr>
              <w:t>AČKA  BANKA  d.d.</w:t>
            </w:r>
          </w:p>
        </w:tc>
        <w:tc>
          <w:tcPr>
            <w:tcW w:type="dxa" w:w="16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50B5" w:rsidP="00AB305A" w:rsidR="00E302D2" w:rsidRPr="004A227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92963223473</w:t>
            </w:r>
            <w:r w:rsidR="00E302D2" w:rsidRPr="004A2273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50B5" w:rsidP="00AB305A" w:rsidR="00E302D2" w:rsidRPr="0018619D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Trg bana Jelačića 10</w:t>
            </w:r>
            <w:r w:rsidR="00AB305A" w:rsidRPr="0018619D">
              <w:rPr>
                <w:rFonts w:hAnsi="Times New Roman" w:ascii="Times New Roman"/>
              </w:rPr>
              <w:t>, Zagreb</w:t>
            </w:r>
          </w:p>
        </w:tc>
        <w:tc>
          <w:tcPr>
            <w:tcW w:type="dxa" w:w="13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750B5" w:rsidP="001D3947" w:rsidR="00E302D2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380.803</w:t>
            </w:r>
            <w:r w:rsidR="003E3444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</w:t>
            </w:r>
          </w:p>
        </w:tc>
        <w:tc>
          <w:tcPr>
            <w:tcW w:type="dxa" w:w="1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1B1D" w:rsidP="001D3947" w:rsidR="006C1B1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Ugovori o kreditima;</w:t>
            </w:r>
          </w:p>
          <w:p w:rsidRDefault="006C1B1D" w:rsidP="001D3947" w:rsidR="00E302D2" w:rsidRPr="00D87931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o izdavanju Visa business kartice; o izdav. Garancije; o okvir.rivolving iznosu za izd.garanc.</w:t>
            </w:r>
          </w:p>
        </w:tc>
        <w:tc>
          <w:tcPr>
            <w:tcW w:type="dxa" w:w="14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1B1D" w:rsidP="001B446B" w:rsidR="00E302D2" w:rsidRPr="00E302D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380.803</w:t>
            </w:r>
            <w:r w:rsidR="00CF167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</w:t>
            </w:r>
            <w:r w:rsidR="007750B5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55</w:t>
            </w:r>
          </w:p>
        </w:tc>
        <w:tc>
          <w:tcPr>
            <w:tcW w:type="dxa" w:w="209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1B1D" w:rsidP="006E6327" w:rsidR="00E302D2" w:rsidRPr="004A227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/>
              </w:rPr>
              <w:t>Popis ugovora u prilogu</w:t>
            </w:r>
          </w:p>
        </w:tc>
      </w:tr>
    </w:tbl>
    <w:p w:rsidRDefault="000B4629" w:rsidP="00F03CD9" w:rsidR="00B27F4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202DB">
        <w:rPr>
          <w:rFonts w:cs="Times New Roman" w:hAnsi="Times New Roman" w:ascii="Times New Roman"/>
          <w:sz w:val="24"/>
          <w:szCs w:val="24"/>
        </w:rPr>
        <w:tab/>
      </w:r>
      <w:r w:rsidR="004202DB">
        <w:rPr>
          <w:rFonts w:cs="Times New Roman" w:hAnsi="Times New Roman" w:ascii="Times New Roman"/>
          <w:sz w:val="24"/>
          <w:szCs w:val="24"/>
        </w:rPr>
        <w:tab/>
      </w:r>
      <w:r w:rsidR="004202DB">
        <w:rPr>
          <w:rFonts w:cs="Times New Roman" w:hAnsi="Times New Roman" w:ascii="Times New Roman"/>
          <w:sz w:val="24"/>
          <w:szCs w:val="24"/>
        </w:rPr>
        <w:tab/>
      </w:r>
      <w:r w:rsidR="004202DB">
        <w:rPr>
          <w:rFonts w:cs="Times New Roman" w:hAnsi="Times New Roman" w:ascii="Times New Roman"/>
          <w:sz w:val="24"/>
          <w:szCs w:val="24"/>
        </w:rPr>
        <w:tab/>
      </w:r>
      <w:r w:rsidR="004202DB">
        <w:rPr>
          <w:rFonts w:cs="Times New Roman" w:hAnsi="Times New Roman" w:ascii="Times New Roman"/>
          <w:sz w:val="24"/>
          <w:szCs w:val="24"/>
        </w:rPr>
        <w:tab/>
      </w:r>
      <w:r w:rsidR="004202DB">
        <w:rPr>
          <w:rFonts w:cs="Times New Roman" w:hAnsi="Times New Roman" w:ascii="Times New Roman"/>
          <w:sz w:val="24"/>
          <w:szCs w:val="24"/>
        </w:rPr>
        <w:tab/>
      </w:r>
      <w:r w:rsidR="004202DB">
        <w:rPr>
          <w:rFonts w:cs="Times New Roman" w:hAnsi="Times New Roman" w:ascii="Times New Roman"/>
          <w:sz w:val="24"/>
          <w:szCs w:val="24"/>
        </w:rPr>
        <w:tab/>
      </w:r>
      <w:r w:rsidR="00B364DE">
        <w:rPr>
          <w:rFonts w:cs="Times New Roman" w:hAnsi="Times New Roman" w:ascii="Times New Roman"/>
          <w:b/>
          <w:sz w:val="24"/>
          <w:szCs w:val="24"/>
          <w:u w:val="single"/>
        </w:rPr>
        <w:t>Ukupno:</w:t>
      </w:r>
      <w:r w:rsidR="00B364DE">
        <w:rPr>
          <w:rFonts w:cs="Times New Roman" w:hAnsi="Times New Roman" w:ascii="Times New Roman"/>
          <w:b/>
          <w:sz w:val="24"/>
          <w:szCs w:val="24"/>
          <w:u w:val="single"/>
        </w:rPr>
        <w:tab/>
        <w:t xml:space="preserve">       1.540.667</w:t>
      </w:r>
      <w:r w:rsidR="004202DB" w:rsidRPr="00727A35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="00B364DE">
        <w:rPr>
          <w:rFonts w:cs="Times New Roman" w:hAnsi="Times New Roman" w:ascii="Times New Roman"/>
          <w:b/>
          <w:sz w:val="24"/>
          <w:szCs w:val="24"/>
          <w:u w:val="single"/>
        </w:rPr>
        <w:t>09</w:t>
      </w:r>
      <w:r w:rsidR="00B364DE">
        <w:rPr>
          <w:rFonts w:cs="Times New Roman" w:hAnsi="Times New Roman" w:ascii="Times New Roman"/>
          <w:b/>
          <w:sz w:val="24"/>
          <w:szCs w:val="24"/>
          <w:u w:val="single"/>
        </w:rPr>
        <w:tab/>
      </w:r>
      <w:r w:rsidR="00B364DE">
        <w:rPr>
          <w:rFonts w:cs="Times New Roman" w:hAnsi="Times New Roman" w:ascii="Times New Roman"/>
          <w:b/>
          <w:sz w:val="24"/>
          <w:szCs w:val="24"/>
          <w:u w:val="single"/>
        </w:rPr>
        <w:tab/>
      </w:r>
      <w:r w:rsidR="00874606">
        <w:rPr>
          <w:rFonts w:cs="Times New Roman" w:hAnsi="Times New Roman" w:ascii="Times New Roman"/>
          <w:b/>
          <w:sz w:val="24"/>
          <w:szCs w:val="24"/>
          <w:u w:val="single"/>
        </w:rPr>
        <w:t xml:space="preserve">              1.354.528</w:t>
      </w:r>
      <w:r w:rsidR="00A7042D" w:rsidRPr="00727A35">
        <w:rPr>
          <w:rFonts w:cs="Times New Roman" w:hAnsi="Times New Roman" w:ascii="Times New Roman"/>
          <w:b/>
          <w:sz w:val="24"/>
          <w:szCs w:val="24"/>
          <w:u w:val="single"/>
        </w:rPr>
        <w:t>,</w:t>
      </w:r>
      <w:r w:rsidR="00874606">
        <w:rPr>
          <w:rFonts w:cs="Times New Roman" w:hAnsi="Times New Roman" w:ascii="Times New Roman"/>
          <w:b/>
          <w:sz w:val="24"/>
          <w:szCs w:val="24"/>
          <w:u w:val="single"/>
        </w:rPr>
        <w:t>0</w:t>
      </w:r>
      <w:r w:rsidR="00B364DE">
        <w:rPr>
          <w:rFonts w:cs="Times New Roman" w:hAnsi="Times New Roman" w:ascii="Times New Roman"/>
          <w:b/>
          <w:sz w:val="24"/>
          <w:szCs w:val="24"/>
          <w:u w:val="single"/>
        </w:rPr>
        <w:t>8</w:t>
      </w:r>
    </w:p>
    <w:p w:rsidRDefault="004202DB" w:rsidP="00F03CD9" w:rsidR="004202DB">
      <w:pPr>
        <w:rPr>
          <w:rFonts w:cs="Times New Roman" w:hAnsi="Times New Roman" w:ascii="Times New Roman"/>
          <w:sz w:val="24"/>
          <w:szCs w:val="24"/>
        </w:rPr>
      </w:pPr>
    </w:p>
    <w:p w:rsidRDefault="00E67371" w:rsidP="00F03CD9" w:rsidR="00E67371">
      <w:pPr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7386"/>
        <w:tblInd w:type="dxa" w:w="93"/>
        <w:tblLook w:val="04A0" w:noVBand="1" w:noHBand="0" w:lastColumn="0" w:firstColumn="1" w:lastRow="0" w:firstRow="1"/>
      </w:tblPr>
      <w:tblGrid>
        <w:gridCol w:w="1420"/>
        <w:gridCol w:w="1720"/>
        <w:gridCol w:w="1837"/>
        <w:gridCol w:w="2409"/>
      </w:tblGrid>
      <w:tr w:rsidTr="00497628" w:rsidR="003F7BF3" w:rsidRPr="003F7BF3">
        <w:trPr>
          <w:trHeight w:val="945"/>
        </w:trPr>
        <w:tc>
          <w:tcPr>
            <w:tcW w:type="dxa" w:w="14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7BF3" w:rsidP="003F7BF3" w:rsidR="003F7BF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Red broj prijavljene tražbine</w:t>
            </w:r>
          </w:p>
        </w:tc>
        <w:tc>
          <w:tcPr>
            <w:tcW w:type="dxa" w:w="17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7BF3" w:rsidP="003F7BF3" w:rsidR="003F7BF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83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7BF3" w:rsidP="003F7BF3" w:rsidR="003F7BF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Razlog osporavanja tražbine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7BF3" w:rsidP="003F7BF3" w:rsidR="003F7BF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Oznaka ovršne isprave ako se tražbina zasniva na ovršnoj ispravi</w:t>
            </w:r>
          </w:p>
        </w:tc>
      </w:tr>
      <w:tr w:rsidTr="00497628" w:rsidR="003F7BF3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C3EF7" w:rsidP="003F7BF3" w:rsidR="003F7BF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</w:t>
            </w:r>
            <w:r w:rsidR="003F7BF3"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215A9" w:rsidP="00141BC1" w:rsidR="003F7BF3" w:rsidRPr="007260AD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        </w:t>
            </w:r>
            <w:r w:rsidR="00144C45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   </w:t>
            </w: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0,00</w:t>
            </w:r>
          </w:p>
        </w:tc>
        <w:tc>
          <w:tcPr>
            <w:tcW w:type="dxa" w:w="1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7BF3" w:rsidP="003F7BF3" w:rsidR="003F7BF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F7BF3" w:rsidP="003F7BF3" w:rsidR="003F7BF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4A2273" w:rsidR="004A2273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2273" w:rsidP="00895DDA" w:rsidR="004A227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</w:t>
            </w: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4C45" w:rsidP="00895DDA" w:rsidR="004A2273" w:rsidRPr="003F1D2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</w:t>
            </w:r>
            <w:r w:rsidR="006C1B1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0,00</w:t>
            </w:r>
          </w:p>
        </w:tc>
        <w:tc>
          <w:tcPr>
            <w:tcW w:type="dxa" w:w="1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2273" w:rsidP="00895DDA" w:rsidR="004A227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A2273" w:rsidP="00895DDA" w:rsidR="004A2273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122B90" w:rsidR="00122B90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B90" w:rsidP="00A94F84" w:rsidR="00122B90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</w:t>
            </w: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4C45" w:rsidP="00A94F84" w:rsidR="00122B90" w:rsidRPr="007260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       </w:t>
            </w:r>
            <w:r w:rsidR="00122B90" w:rsidRPr="007260A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B90" w:rsidP="00A94F84" w:rsidR="00122B90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22B90" w:rsidP="00E10AD6" w:rsidR="00122B90" w:rsidRPr="003F7BF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000D4D" w:rsidR="00000D4D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07AC" w:rsidP="00A94F84" w:rsidR="00000D4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4</w:t>
            </w:r>
            <w:r w:rsidR="00000D4D"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6C1B1D" w:rsidP="00A94F84" w:rsidR="00000D4D" w:rsidRPr="007260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68.220,81</w:t>
            </w:r>
          </w:p>
        </w:tc>
        <w:tc>
          <w:tcPr>
            <w:tcW w:type="dxa" w:w="1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5466B" w:rsidP="00A94F84" w:rsidR="00000D4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tražbina priznata u 1. v</w:t>
            </w:r>
            <w:r w:rsidR="006C1B1D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išem isplatnom redu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00D4D" w:rsidP="00A94F84" w:rsidR="00000D4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C807AC" w:rsidR="00C807AC" w:rsidRPr="003B107C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07AC" w:rsidP="00A94F84" w:rsidR="00C807AC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</w:t>
            </w: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4C45" w:rsidP="00A94F84" w:rsidR="00C807AC" w:rsidRPr="007260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          </w:t>
            </w:r>
            <w:r w:rsidR="00C807AC" w:rsidRPr="007260A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07AC" w:rsidP="00A94F84" w:rsidR="00C807AC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807AC" w:rsidP="00A94F84" w:rsidR="00C807AC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723338" w:rsidR="00723338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B7705" w:rsidP="00A94F84" w:rsidR="00723338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72333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</w:t>
            </w:r>
            <w:r w:rsidR="00723338"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4C45" w:rsidP="00A94F84" w:rsidR="00723338" w:rsidRPr="007260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           </w:t>
            </w:r>
            <w:r w:rsidR="00723338" w:rsidRPr="007260A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23338" w:rsidP="00A94F84" w:rsidR="00723338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23338" w:rsidP="00E10AD6" w:rsidR="00723338" w:rsidRPr="003F7BF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723338" w:rsidR="000B4629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2006" w:rsidP="00A94F84" w:rsidR="000B4629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4C45" w:rsidP="00A94F84" w:rsidR="000B4629" w:rsidRPr="007260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            </w:t>
            </w:r>
            <w:r w:rsidR="00C472A0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117.918,20</w:t>
            </w:r>
          </w:p>
        </w:tc>
        <w:tc>
          <w:tcPr>
            <w:tcW w:type="dxa" w:w="1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10AD6" w:rsidP="00A94F84" w:rsidR="000B4629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steč. dužnik  ispunio ugovorne obveze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5210F" w:rsidP="00A94F84" w:rsidR="000B4629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zadužnica</w:t>
            </w:r>
          </w:p>
        </w:tc>
      </w:tr>
      <w:tr w:rsidTr="00A7042D" w:rsidR="00A7042D" w:rsidRPr="003F7BF3">
        <w:trPr>
          <w:trHeight w:val="885"/>
        </w:trPr>
        <w:tc>
          <w:tcPr>
            <w:tcW w:type="dxa" w:w="14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E2006" w:rsidP="00366FD7" w:rsidR="00A7042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8</w:t>
            </w:r>
            <w:r w:rsidR="00A7042D"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.</w:t>
            </w:r>
          </w:p>
        </w:tc>
        <w:tc>
          <w:tcPr>
            <w:tcW w:type="dxa" w:w="17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4C45" w:rsidP="00366FD7" w:rsidR="00A7042D" w:rsidRPr="007260AD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             </w:t>
            </w:r>
            <w:r w:rsidR="00A7042D" w:rsidRPr="007260AD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0,00</w:t>
            </w:r>
          </w:p>
        </w:tc>
        <w:tc>
          <w:tcPr>
            <w:tcW w:type="dxa" w:w="18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042D" w:rsidP="00366FD7" w:rsidR="00A7042D" w:rsidRPr="003F7BF3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7042D" w:rsidP="00E10AD6" w:rsidR="00A7042D" w:rsidRPr="003F7BF3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F7BF3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</w:tbl>
    <w:p w:rsidRDefault="00DE6BD6" w:rsidP="00792F15" w:rsidR="002B4B3D" w:rsidRPr="00792F15">
      <w:pPr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9E2006">
        <w:rPr>
          <w:rFonts w:cs="Times New Roman" w:hAnsi="Times New Roman" w:ascii="Times New Roman"/>
          <w:b/>
          <w:sz w:val="24"/>
          <w:szCs w:val="24"/>
          <w:u w:val="single"/>
        </w:rPr>
        <w:t xml:space="preserve">    </w:t>
      </w:r>
      <w:r w:rsidR="004917F8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="00313D52">
        <w:rPr>
          <w:rFonts w:cs="Times New Roman" w:hAnsi="Times New Roman" w:ascii="Times New Roman"/>
          <w:b/>
          <w:sz w:val="24"/>
          <w:szCs w:val="24"/>
          <w:u w:val="single"/>
        </w:rPr>
        <w:t xml:space="preserve"> </w:t>
      </w:r>
      <w:r w:rsidR="00C472A0">
        <w:rPr>
          <w:rFonts w:cs="Times New Roman" w:hAnsi="Times New Roman" w:ascii="Times New Roman"/>
          <w:b/>
          <w:sz w:val="24"/>
          <w:szCs w:val="24"/>
          <w:u w:val="single"/>
        </w:rPr>
        <w:t>186.139,0</w:t>
      </w:r>
      <w:r w:rsidR="009E2006">
        <w:rPr>
          <w:rFonts w:cs="Times New Roman" w:hAnsi="Times New Roman" w:ascii="Times New Roman"/>
          <w:b/>
          <w:sz w:val="24"/>
          <w:szCs w:val="24"/>
          <w:u w:val="single"/>
        </w:rPr>
        <w:t>1</w:t>
      </w:r>
    </w:p>
    <w:p w:rsidRDefault="00B03CE6" w:rsidP="00DE6BD6" w:rsidR="00B03CE6" w:rsidRPr="003726DD">
      <w:pPr>
        <w:spacing w:after="0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B03CE6" w:rsidP="00B03CE6" w:rsidR="00B03CE6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694"/>
        <w:gridCol w:w="1699"/>
        <w:gridCol w:w="2270"/>
        <w:gridCol w:w="2267"/>
        <w:gridCol w:w="1843"/>
        <w:gridCol w:w="2035"/>
        <w:gridCol w:w="1507"/>
      </w:tblGrid>
      <w:tr w:rsidTr="00CF3F69" w:rsidR="00E27029" w:rsidRPr="00B40BEB">
        <w:trPr>
          <w:jc w:val="center"/>
        </w:trPr>
        <w:tc>
          <w:tcPr>
            <w:tcW w:type="pct" w:w="441"/>
            <w:vAlign w:val="center"/>
          </w:tcPr>
          <w:p w:rsidRDefault="00B03CE6" w:rsidP="00A94F84" w:rsidR="00CF3F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</w:t>
            </w:r>
          </w:p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broj </w:t>
            </w:r>
          </w:p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8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541"/>
            <w:vAlign w:val="center"/>
          </w:tcPr>
          <w:p w:rsidRDefault="00B03CE6" w:rsidP="00A94F84" w:rsidR="00CF3F69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razlučnog vjerovnika </w:t>
            </w:r>
          </w:p>
        </w:tc>
        <w:tc>
          <w:tcPr>
            <w:tcW w:type="pct" w:w="723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razlučnog vjerovnika</w:t>
            </w:r>
          </w:p>
        </w:tc>
        <w:tc>
          <w:tcPr>
            <w:tcW w:type="pct" w:w="722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87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648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0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CF3F69" w:rsidR="00E27029" w:rsidRPr="00B40BEB">
        <w:trPr>
          <w:jc w:val="center"/>
        </w:trPr>
        <w:tc>
          <w:tcPr>
            <w:tcW w:type="pct" w:w="441"/>
          </w:tcPr>
          <w:p w:rsidRDefault="00B03CE6" w:rsidP="00A94F84" w:rsidR="00B03CE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03CE6" w:rsidP="003C3CD1" w:rsidR="00B03CE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8"/>
          </w:tcPr>
          <w:p w:rsidRDefault="00B03CE6" w:rsidP="00A94F84" w:rsidR="00B03CE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1"/>
            <w:vAlign w:val="center"/>
          </w:tcPr>
          <w:p w:rsidRDefault="00B03CE6" w:rsidP="003C3CD1" w:rsidR="00B03CE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23"/>
            <w:vAlign w:val="center"/>
          </w:tcPr>
          <w:p w:rsidRDefault="00B03CE6" w:rsidP="003C3CD1" w:rsidR="00B03CE6" w:rsidRPr="003C3CD1">
            <w:pPr>
              <w:spacing w:lineRule="auto" w:line="240" w:after="0"/>
              <w:rPr>
                <w:rFonts w:hAnsi="Times New Roman" w:ascii="Times New Roman"/>
              </w:rPr>
            </w:pPr>
          </w:p>
        </w:tc>
        <w:tc>
          <w:tcPr>
            <w:tcW w:type="pct" w:w="722"/>
            <w:vAlign w:val="center"/>
          </w:tcPr>
          <w:p w:rsidRDefault="00B03CE6" w:rsidP="003C3CD1" w:rsidR="00B03CE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7"/>
            <w:vAlign w:val="center"/>
          </w:tcPr>
          <w:p w:rsidRDefault="00B03CE6" w:rsidP="001C11FC" w:rsidR="00B03CE6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8"/>
          </w:tcPr>
          <w:p w:rsidRDefault="00B03CE6" w:rsidP="00A94F84" w:rsidR="00B03CE6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0"/>
          </w:tcPr>
          <w:p w:rsidRDefault="00B03CE6" w:rsidP="00E27029" w:rsidR="00B03CE6" w:rsidRPr="007841DD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B5E6A" w:rsidR="00E27029" w:rsidRPr="00B40BEB">
        <w:trPr>
          <w:jc w:val="center"/>
        </w:trPr>
        <w:tc>
          <w:tcPr>
            <w:tcW w:type="pct" w:w="441"/>
            <w:vAlign w:val="center"/>
          </w:tcPr>
          <w:p w:rsidRDefault="0004666F" w:rsidP="003C3CD1" w:rsidR="0004666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8"/>
            <w:vAlign w:val="center"/>
          </w:tcPr>
          <w:p w:rsidRDefault="0004666F" w:rsidP="003C3CD1" w:rsidR="0004666F" w:rsidRPr="00FA576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41"/>
            <w:vAlign w:val="center"/>
          </w:tcPr>
          <w:p w:rsidRDefault="0004666F" w:rsidP="003C3CD1" w:rsidR="0004666F" w:rsidRPr="00CF3F69">
            <w:pPr>
              <w:spacing w:lineRule="auto" w:line="240" w:after="0"/>
              <w:rPr>
                <w:rFonts w:hAnsi="Times New Roman" w:ascii="Times New Roman"/>
              </w:rPr>
            </w:pPr>
            <w:r w:rsidRPr="00CF3F69">
              <w:rPr>
                <w:rFonts w:hAnsi="Times New Roman" w:ascii="Times New Roman"/>
              </w:rPr>
              <w:t> </w:t>
            </w:r>
          </w:p>
        </w:tc>
        <w:tc>
          <w:tcPr>
            <w:tcW w:type="pct" w:w="723"/>
            <w:vAlign w:val="center"/>
          </w:tcPr>
          <w:p w:rsidRDefault="0004666F" w:rsidP="0004666F" w:rsidR="0004666F" w:rsidRPr="00F1247C">
            <w:pPr>
              <w:spacing w:lineRule="auto" w:line="240" w:after="0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722"/>
            <w:vAlign w:val="center"/>
          </w:tcPr>
          <w:p w:rsidRDefault="0004666F" w:rsidP="003C3CD1" w:rsidR="0004666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7"/>
            <w:vAlign w:val="center"/>
          </w:tcPr>
          <w:p w:rsidRDefault="0004666F" w:rsidP="001C11FC" w:rsidR="0004666F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8"/>
          </w:tcPr>
          <w:p w:rsidRDefault="00F51439" w:rsidP="0000106C" w:rsidR="00F51439" w:rsidRPr="0000106C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80"/>
          </w:tcPr>
          <w:p w:rsidRDefault="0004666F" w:rsidP="0004666F" w:rsidR="0004666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8E79A8" w:rsidP="008E79A8" w:rsidR="00CD7009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874FE3" w:rsidP="00874FE3" w:rsidR="00874FE3">
      <w:pPr>
        <w:rPr>
          <w:rFonts w:hAnsi="Times New Roman" w:ascii="Times New Roman"/>
          <w:sz w:val="24"/>
          <w:szCs w:val="24"/>
        </w:rPr>
      </w:pPr>
    </w:p>
    <w:p w:rsidRDefault="00B03CE6" w:rsidP="00DE6BD6" w:rsidR="00B03CE6" w:rsidRPr="003726DD">
      <w:pPr>
        <w:spacing w:after="0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F52CFE" w:rsidP="00B03CE6" w:rsidR="00F52CFE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58"/>
        <w:gridCol w:w="3546"/>
        <w:gridCol w:w="1840"/>
        <w:gridCol w:w="2268"/>
        <w:gridCol w:w="1987"/>
        <w:gridCol w:w="3575"/>
      </w:tblGrid>
      <w:tr w:rsidTr="00F118AE" w:rsidR="00F118AE" w:rsidRPr="007B4027">
        <w:trPr>
          <w:jc w:val="center"/>
        </w:trPr>
        <w:tc>
          <w:tcPr>
            <w:tcW w:type="pct" w:w="338"/>
            <w:vAlign w:val="center"/>
          </w:tcPr>
          <w:p w:rsidRDefault="00B03CE6" w:rsidP="00A94F84" w:rsidR="00B03CE6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B03CE6" w:rsidP="00A94F84" w:rsidR="00B03CE6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51"/>
            <w:vAlign w:val="center"/>
          </w:tcPr>
          <w:p w:rsidRDefault="00B03CE6" w:rsidP="00A94F84" w:rsidR="00B03CE6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prezime/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49"/>
            <w:vAlign w:val="center"/>
          </w:tcPr>
          <w:p w:rsidRDefault="00B03CE6" w:rsidP="00455684" w:rsidR="00B03CE6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 w:rsidR="00455684">
              <w:rPr>
                <w:rFonts w:hAnsi="Times New Roman" w:ascii="Times New Roman"/>
                <w:sz w:val="24"/>
                <w:szCs w:val="24"/>
              </w:rPr>
              <w:t>izluč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800"/>
            <w:vAlign w:val="center"/>
          </w:tcPr>
          <w:p w:rsidRDefault="00B03CE6" w:rsidP="00A94F84" w:rsidR="00B03CE6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r w:rsidR="00783808">
              <w:rPr>
                <w:rFonts w:hAnsi="Times New Roman" w:ascii="Times New Roman"/>
                <w:sz w:val="24"/>
                <w:szCs w:val="24"/>
              </w:rPr>
              <w:t>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701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1261"/>
            <w:vAlign w:val="center"/>
          </w:tcPr>
          <w:p w:rsidRDefault="00B03CE6" w:rsidP="00A94F84" w:rsidR="00B03CE6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362743" w:rsidR="00362743" w:rsidRPr="007B4027">
        <w:trPr>
          <w:trHeight w:val="848"/>
          <w:jc w:val="center"/>
        </w:trPr>
        <w:tc>
          <w:tcPr>
            <w:tcW w:type="pct" w:w="338"/>
            <w:vAlign w:val="center"/>
          </w:tcPr>
          <w:p w:rsidRDefault="00362743" w:rsidP="00A94F84" w:rsidR="00362743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51"/>
            <w:vAlign w:val="center"/>
          </w:tcPr>
          <w:p w:rsidRDefault="00362743" w:rsidP="00A94F84" w:rsidR="00362743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9"/>
            <w:vAlign w:val="center"/>
          </w:tcPr>
          <w:p w:rsidRDefault="00362743" w:rsidP="00455684" w:rsidR="00362743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0"/>
            <w:vAlign w:val="center"/>
          </w:tcPr>
          <w:p w:rsidRDefault="00362743" w:rsidP="00A94F84" w:rsidR="00362743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1"/>
            <w:vAlign w:val="center"/>
          </w:tcPr>
          <w:p w:rsidRDefault="00362743" w:rsidP="00A94F84" w:rsidR="0036274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61"/>
            <w:vAlign w:val="center"/>
          </w:tcPr>
          <w:p w:rsidRDefault="00362743" w:rsidP="00A94F84" w:rsidR="0036274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62743" w:rsidR="00F118AE" w:rsidRPr="007B4027">
        <w:trPr>
          <w:trHeight w:val="393"/>
          <w:jc w:val="center"/>
        </w:trPr>
        <w:tc>
          <w:tcPr>
            <w:tcW w:type="pct" w:w="338"/>
            <w:vAlign w:val="center"/>
          </w:tcPr>
          <w:p w:rsidRDefault="00B03CE6" w:rsidP="00F118AE" w:rsidR="00B03CE6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51"/>
            <w:vAlign w:val="center"/>
          </w:tcPr>
          <w:p w:rsidRDefault="00B03CE6" w:rsidP="00F52CFE" w:rsidR="00B03CE6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9"/>
            <w:vAlign w:val="center"/>
          </w:tcPr>
          <w:p w:rsidRDefault="00B03CE6" w:rsidP="00F118AE" w:rsidR="00B03CE6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0"/>
            <w:vAlign w:val="center"/>
          </w:tcPr>
          <w:p w:rsidRDefault="00B03CE6" w:rsidP="00F52CFE" w:rsidR="00B03CE6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1"/>
            <w:vAlign w:val="center"/>
          </w:tcPr>
          <w:p w:rsidRDefault="00B03CE6" w:rsidP="00F118AE" w:rsidR="00B03CE6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261"/>
            <w:vAlign w:val="center"/>
          </w:tcPr>
          <w:p w:rsidRDefault="00B03CE6" w:rsidP="00F52CFE" w:rsidR="00B03CE6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A523D3" w:rsidP="00F03CD9" w:rsidR="00A523D3">
      <w:pPr>
        <w:rPr>
          <w:rFonts w:cs="Times New Roman" w:hAnsi="Times New Roman" w:ascii="Times New Roman"/>
          <w:sz w:val="24"/>
          <w:szCs w:val="24"/>
        </w:rPr>
      </w:pPr>
    </w:p>
    <w:p w:rsidRDefault="008A16F8" w:rsidP="00F03CD9" w:rsidR="00792F1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845BA" w:rsidRPr="003726DD">
        <w:rPr>
          <w:rFonts w:hAnsi="Times New Roman" w:ascii="Times New Roman"/>
          <w:sz w:val="24"/>
        </w:rPr>
        <w:t>Mjesto i datum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E0C3C">
        <w:rPr>
          <w:rFonts w:cs="Times New Roman" w:hAnsi="Times New Roman" w:ascii="Times New Roman"/>
          <w:sz w:val="24"/>
          <w:szCs w:val="24"/>
        </w:rPr>
        <w:tab/>
      </w:r>
      <w:r w:rsidR="00BE0C3C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Stečajna upraviteljica:</w:t>
      </w:r>
    </w:p>
    <w:p w:rsidRDefault="00792F15" w:rsidP="00861EEA" w:rsidR="00461C3E" w:rsidRPr="00861EEA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C074E8">
        <w:rPr>
          <w:rFonts w:cs="Times New Roman" w:hAnsi="Times New Roman" w:ascii="Times New Roman"/>
          <w:sz w:val="24"/>
          <w:szCs w:val="24"/>
        </w:rPr>
        <w:t xml:space="preserve">Zagreb, </w:t>
      </w:r>
      <w:r w:rsidR="00832834">
        <w:rPr>
          <w:rFonts w:cs="Times New Roman" w:hAnsi="Times New Roman" w:ascii="Times New Roman"/>
          <w:sz w:val="24"/>
          <w:szCs w:val="24"/>
        </w:rPr>
        <w:t>2</w:t>
      </w:r>
      <w:r w:rsidR="009459AF">
        <w:rPr>
          <w:rFonts w:cs="Times New Roman" w:hAnsi="Times New Roman" w:ascii="Times New Roman"/>
          <w:sz w:val="24"/>
          <w:szCs w:val="24"/>
        </w:rPr>
        <w:t>7</w:t>
      </w:r>
      <w:r w:rsidR="002845BA">
        <w:rPr>
          <w:rFonts w:cs="Times New Roman" w:hAnsi="Times New Roman" w:ascii="Times New Roman"/>
          <w:sz w:val="24"/>
          <w:szCs w:val="24"/>
        </w:rPr>
        <w:t>.0</w:t>
      </w:r>
      <w:r w:rsidR="00832834">
        <w:rPr>
          <w:rFonts w:cs="Times New Roman" w:hAnsi="Times New Roman" w:ascii="Times New Roman"/>
          <w:sz w:val="24"/>
          <w:szCs w:val="24"/>
        </w:rPr>
        <w:t>3</w:t>
      </w:r>
      <w:r w:rsidR="002845BA">
        <w:rPr>
          <w:rFonts w:cs="Times New Roman" w:hAnsi="Times New Roman" w:ascii="Times New Roman"/>
          <w:sz w:val="24"/>
          <w:szCs w:val="24"/>
        </w:rPr>
        <w:t>.201</w:t>
      </w:r>
      <w:r w:rsidR="009459AF">
        <w:rPr>
          <w:rFonts w:cs="Times New Roman" w:hAnsi="Times New Roman" w:ascii="Times New Roman"/>
          <w:sz w:val="24"/>
          <w:szCs w:val="24"/>
        </w:rPr>
        <w:t>7</w:t>
      </w:r>
      <w:r w:rsidR="002845BA">
        <w:rPr>
          <w:rFonts w:cs="Times New Roman" w:hAnsi="Times New Roman" w:ascii="Times New Roman"/>
          <w:sz w:val="24"/>
          <w:szCs w:val="24"/>
        </w:rPr>
        <w:t>.</w:t>
      </w:r>
      <w:r w:rsidR="00832834">
        <w:rPr>
          <w:rFonts w:cs="Times New Roman" w:hAnsi="Times New Roman" w:ascii="Times New Roman"/>
          <w:sz w:val="24"/>
          <w:szCs w:val="24"/>
        </w:rPr>
        <w:tab/>
      </w:r>
      <w:r w:rsidR="00832834">
        <w:rPr>
          <w:rFonts w:cs="Times New Roman" w:hAnsi="Times New Roman" w:ascii="Times New Roman"/>
          <w:sz w:val="24"/>
          <w:szCs w:val="24"/>
        </w:rPr>
        <w:tab/>
      </w:r>
      <w:r w:rsidR="00832834">
        <w:rPr>
          <w:rFonts w:cs="Times New Roman" w:hAnsi="Times New Roman" w:ascii="Times New Roman"/>
          <w:sz w:val="24"/>
          <w:szCs w:val="24"/>
        </w:rPr>
        <w:tab/>
      </w:r>
      <w:r w:rsidR="00832834">
        <w:rPr>
          <w:rFonts w:cs="Times New Roman" w:hAnsi="Times New Roman" w:ascii="Times New Roman"/>
          <w:sz w:val="24"/>
          <w:szCs w:val="24"/>
        </w:rPr>
        <w:tab/>
      </w:r>
      <w:r w:rsidR="00832834">
        <w:rPr>
          <w:rFonts w:cs="Times New Roman" w:hAnsi="Times New Roman" w:ascii="Times New Roman"/>
          <w:sz w:val="24"/>
          <w:szCs w:val="24"/>
        </w:rPr>
        <w:tab/>
      </w:r>
      <w:r w:rsidR="00832834">
        <w:rPr>
          <w:rFonts w:cs="Times New Roman" w:hAnsi="Times New Roman" w:ascii="Times New Roman"/>
          <w:sz w:val="24"/>
          <w:szCs w:val="24"/>
        </w:rPr>
        <w:tab/>
      </w:r>
      <w:r w:rsidR="00832834">
        <w:rPr>
          <w:rFonts w:cs="Times New Roman" w:hAnsi="Times New Roman" w:ascii="Times New Roman"/>
          <w:sz w:val="24"/>
          <w:szCs w:val="24"/>
        </w:rPr>
        <w:tab/>
      </w:r>
      <w:r w:rsidR="00832834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832834">
        <w:rPr>
          <w:rFonts w:cs="Times New Roman" w:hAnsi="Times New Roman" w:ascii="Times New Roman"/>
          <w:sz w:val="24"/>
          <w:szCs w:val="24"/>
        </w:rPr>
        <w:t xml:space="preserve"> odvj.  Ana Šaki</w:t>
      </w:r>
      <w:r w:rsidR="00270840">
        <w:rPr>
          <w:rFonts w:cs="Times New Roman" w:hAnsi="Times New Roman" w:ascii="Times New Roman"/>
          <w:sz w:val="24"/>
          <w:szCs w:val="24"/>
        </w:rPr>
        <w:t>ć</w:t>
      </w:r>
    </w:p>
    <w:p w:rsidRDefault="00270840" w:rsidP="00270840" w:rsidR="00270840" w:rsidRPr="00270840">
      <w:pPr>
        <w:rPr>
          <w:rFonts w:cs="Times New Roman" w:hAnsi="Times New Roman" w:ascii="Times New Roman"/>
          <w:sz w:val="24"/>
          <w:szCs w:val="24"/>
        </w:rPr>
      </w:pPr>
    </w:p>
    <w:p w:rsidRDefault="000654CB" w:rsidP="00F03CD9" w:rsidR="00F65CC5" w:rsidRPr="00FE702C">
      <w:pPr>
        <w:rPr>
          <w:rFonts w:cs="Times New Roman" w:hAnsi="Times New Roman" w:ascii="Times New Roman"/>
          <w:sz w:val="24"/>
          <w:szCs w:val="24"/>
          <w:u w:val="single"/>
        </w:rPr>
      </w:pPr>
      <w:r w:rsidRPr="00FE702C">
        <w:rPr>
          <w:rFonts w:cs="Times New Roman" w:hAnsi="Times New Roman" w:ascii="Times New Roman"/>
          <w:sz w:val="24"/>
          <w:szCs w:val="24"/>
          <w:u w:val="single"/>
        </w:rPr>
        <w:t>Popis  rješenja</w:t>
      </w:r>
      <w:r w:rsidR="00052539" w:rsidRPr="00FE702C">
        <w:rPr>
          <w:rFonts w:cs="Times New Roman" w:hAnsi="Times New Roman" w:ascii="Times New Roman"/>
          <w:sz w:val="24"/>
          <w:szCs w:val="24"/>
          <w:u w:val="single"/>
        </w:rPr>
        <w:t xml:space="preserve"> </w:t>
      </w:r>
      <w:r w:rsidR="009B0AC5" w:rsidRPr="00FE702C">
        <w:rPr>
          <w:rFonts w:cs="Times New Roman" w:hAnsi="Times New Roman" w:ascii="Times New Roman"/>
          <w:sz w:val="24"/>
          <w:szCs w:val="24"/>
          <w:u w:val="single"/>
        </w:rPr>
        <w:t xml:space="preserve"> uz</w:t>
      </w:r>
      <w:r w:rsidR="00052539" w:rsidRPr="00FE702C">
        <w:rPr>
          <w:rFonts w:cs="Times New Roman" w:hAnsi="Times New Roman" w:ascii="Times New Roman"/>
          <w:sz w:val="24"/>
          <w:szCs w:val="24"/>
          <w:u w:val="single"/>
        </w:rPr>
        <w:t xml:space="preserve"> </w:t>
      </w:r>
      <w:r w:rsidR="009B0AC5" w:rsidRPr="00FE702C">
        <w:rPr>
          <w:rFonts w:cs="Times New Roman" w:hAnsi="Times New Roman" w:ascii="Times New Roman"/>
          <w:sz w:val="24"/>
          <w:szCs w:val="24"/>
          <w:u w:val="single"/>
        </w:rPr>
        <w:t xml:space="preserve"> prijavu br. </w:t>
      </w:r>
      <w:r w:rsidR="004E4940" w:rsidRPr="00FE702C">
        <w:rPr>
          <w:rFonts w:cs="Times New Roman" w:hAnsi="Times New Roman" w:ascii="Times New Roman"/>
          <w:sz w:val="24"/>
          <w:szCs w:val="24"/>
          <w:u w:val="single"/>
        </w:rPr>
        <w:t>4</w:t>
      </w:r>
      <w:r w:rsidR="00F12463" w:rsidRPr="00FE702C">
        <w:rPr>
          <w:rFonts w:cs="Times New Roman" w:hAnsi="Times New Roman" w:ascii="Times New Roman"/>
          <w:sz w:val="24"/>
          <w:szCs w:val="24"/>
          <w:u w:val="single"/>
        </w:rPr>
        <w:t>:</w:t>
      </w:r>
    </w:p>
    <w:p w:rsidRDefault="007C289C" w:rsidP="000B2669" w:rsidR="000B2669" w:rsidRPr="000B2669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 Ministarstva financija klasa UP/I-410-12/15-01/8384, ur.broj: 513-07-24-07-15-1 od 17.07.2015.g.</w:t>
      </w:r>
    </w:p>
    <w:p w:rsidRDefault="007C289C" w:rsidP="001241B1" w:rsidR="001241B1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Porezno r</w:t>
      </w:r>
      <w:r w:rsidR="001241B1">
        <w:rPr>
          <w:rFonts w:cs="Times New Roman" w:hAnsi="Times New Roman" w:ascii="Times New Roman"/>
          <w:sz w:val="24"/>
          <w:szCs w:val="24"/>
        </w:rPr>
        <w:t>je</w:t>
      </w:r>
      <w:r>
        <w:rPr>
          <w:rFonts w:cs="Times New Roman" w:hAnsi="Times New Roman" w:ascii="Times New Roman"/>
          <w:sz w:val="24"/>
          <w:szCs w:val="24"/>
        </w:rPr>
        <w:t>šenje  Ministarstva financija klasa: UP/I-410-12/14-01/6177, ur. broj: 513-07-24-07-16-1 od 25.07.2016.g.</w:t>
      </w:r>
    </w:p>
    <w:p w:rsidRDefault="007C289C" w:rsidP="001241B1" w:rsidR="008650CA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 ovrsi Ministarstva financija klasa: UP/I-415-02/2015-001/410, ur.broj:513-007-24-01/2015-01 od 13.08.2015.g.</w:t>
      </w:r>
    </w:p>
    <w:p w:rsidRDefault="007C289C" w:rsidP="001241B1" w:rsidR="008650CA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 ovrsi  Ministarstva financija klasa: UP/I415-02/2016-001/14707, ur. broj:</w:t>
      </w:r>
      <w:r w:rsidR="000A6452">
        <w:rPr>
          <w:rFonts w:cs="Times New Roman" w:hAnsi="Times New Roman" w:ascii="Times New Roman"/>
          <w:sz w:val="24"/>
          <w:szCs w:val="24"/>
        </w:rPr>
        <w:t>513-007-24-01/2016-01 od 02.11.2016.g.</w:t>
      </w:r>
    </w:p>
    <w:p w:rsidRDefault="000A6452" w:rsidP="001241B1" w:rsidR="008650CA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Porezno rješenje Ministarstva financija klasa: UP/I-410-09/2016-01/3976 ur.broj: 513-07-24-10-2016-01 od 30.08.2016.g.</w:t>
      </w:r>
    </w:p>
    <w:p w:rsidRDefault="000A6452" w:rsidP="001241B1" w:rsidR="00D210BB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PDV obrasci za razdoblje  od 01.01.2015.  do  31.12.2015.  i  za  razdoblje od  01.01.2016.  do  29.02.2016.</w:t>
      </w:r>
    </w:p>
    <w:p w:rsidRDefault="000A6452" w:rsidP="001241B1" w:rsidR="000A6452" w:rsidRPr="00F12463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obrazac JOPPD : 15319, </w:t>
      </w:r>
      <w:r w:rsidRPr="00F12463">
        <w:rPr>
          <w:rFonts w:cs="Times New Roman" w:hAnsi="Times New Roman" w:ascii="Times New Roman"/>
          <w:color w:themeColor="text1" w:val="000000"/>
          <w:sz w:val="24"/>
          <w:szCs w:val="24"/>
        </w:rPr>
        <w:t>15303, 15273, 15229, 15196, 15166, 15138, 15104, 15049,15016 i 14350</w:t>
      </w:r>
    </w:p>
    <w:p w:rsidRDefault="000A6452" w:rsidP="001241B1" w:rsidR="00F12463" w:rsidRPr="00F12463">
      <w:pPr>
        <w:pStyle w:val="Odlomakpopisa"/>
        <w:numPr>
          <w:ilvl w:val="0"/>
          <w:numId w:val="3"/>
        </w:numPr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1246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prijava turističke članarine za </w:t>
      </w:r>
      <w:r w:rsidR="00F12463" w:rsidRPr="00F12463">
        <w:rPr>
          <w:rFonts w:cs="Times New Roman" w:hAnsi="Times New Roman" w:ascii="Times New Roman"/>
          <w:color w:themeColor="text1" w:val="000000"/>
          <w:sz w:val="24"/>
          <w:szCs w:val="24"/>
        </w:rPr>
        <w:t>2013. 2014. Godinu</w:t>
      </w:r>
    </w:p>
    <w:p w:rsidRDefault="00F12463" w:rsidP="00F12463" w:rsidR="00F12463" w:rsidRPr="00F12463">
      <w:pPr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B2669" w:rsidP="007D355C" w:rsidR="00F12463" w:rsidRPr="00FE702C">
      <w:pPr>
        <w:pStyle w:val="Naslov2"/>
        <w:rPr>
          <w:rFonts w:cs="Times New Roman" w:hAnsi="Times New Roman" w:ascii="Times New Roman"/>
          <w:b w:val="false"/>
          <w:color w:themeColor="text1" w:val="000000"/>
          <w:sz w:val="24"/>
          <w:szCs w:val="24"/>
          <w:u w:val="single"/>
        </w:rPr>
      </w:pPr>
      <w:r w:rsidRPr="00FE702C">
        <w:rPr>
          <w:rFonts w:cs="Times New Roman" w:hAnsi="Times New Roman" w:ascii="Times New Roman"/>
          <w:b w:val="false"/>
          <w:color w:themeColor="text1" w:val="000000"/>
          <w:sz w:val="24"/>
          <w:szCs w:val="24"/>
          <w:u w:val="single"/>
        </w:rPr>
        <w:t xml:space="preserve">Popis  rješenja </w:t>
      </w:r>
      <w:r w:rsidR="00F12463" w:rsidRPr="00FE702C">
        <w:rPr>
          <w:rFonts w:cs="Times New Roman" w:hAnsi="Times New Roman" w:ascii="Times New Roman"/>
          <w:b w:val="false"/>
          <w:color w:themeColor="text1" w:val="000000"/>
          <w:sz w:val="24"/>
          <w:szCs w:val="24"/>
          <w:u w:val="single"/>
        </w:rPr>
        <w:t xml:space="preserve"> uz</w:t>
      </w:r>
      <w:r w:rsidRPr="00FE702C">
        <w:rPr>
          <w:rFonts w:cs="Times New Roman" w:hAnsi="Times New Roman" w:ascii="Times New Roman"/>
          <w:b w:val="false"/>
          <w:color w:themeColor="text1" w:val="000000"/>
          <w:sz w:val="24"/>
          <w:szCs w:val="24"/>
          <w:u w:val="single"/>
        </w:rPr>
        <w:t xml:space="preserve"> </w:t>
      </w:r>
      <w:r w:rsidR="00F12463" w:rsidRPr="00FE702C">
        <w:rPr>
          <w:rFonts w:cs="Times New Roman" w:hAnsi="Times New Roman" w:ascii="Times New Roman"/>
          <w:b w:val="false"/>
          <w:color w:themeColor="text1" w:val="000000"/>
          <w:sz w:val="24"/>
          <w:szCs w:val="24"/>
          <w:u w:val="single"/>
        </w:rPr>
        <w:t xml:space="preserve"> prijavu br. 6:</w:t>
      </w:r>
    </w:p>
    <w:p w:rsidRDefault="00FE702C" w:rsidP="00FE702C" w:rsidR="00FE702C" w:rsidRPr="00FE702C"/>
    <w:p w:rsidRDefault="007D355C" w:rsidP="000B2669" w:rsidR="000B2669">
      <w:pPr>
        <w:rPr>
          <w:rFonts w:cs="Times New Roman" w:hAnsi="Times New Roman" w:ascii="Times New Roman"/>
          <w:sz w:val="24"/>
          <w:szCs w:val="24"/>
        </w:rPr>
      </w:pPr>
      <w:r w:rsidRPr="007D355C">
        <w:t xml:space="preserve">        </w:t>
      </w:r>
      <w:r w:rsidR="00F12463" w:rsidRPr="000B2669">
        <w:rPr>
          <w:rFonts w:cs="Times New Roman" w:hAnsi="Times New Roman" w:ascii="Times New Roman"/>
        </w:rPr>
        <w:t xml:space="preserve">-   Porezno </w:t>
      </w:r>
      <w:r w:rsidR="00F12463" w:rsidRPr="000B2669">
        <w:rPr>
          <w:rFonts w:cs="Times New Roman" w:hAnsi="Times New Roman" w:ascii="Times New Roman"/>
          <w:sz w:val="24"/>
          <w:szCs w:val="24"/>
        </w:rPr>
        <w:t>rješenje Grada Rijeke, Odjela gradske uprave  za financije KLASA: UP/I-410-01/15-04/07780, ur.broj: 2170/01</w:t>
      </w:r>
      <w:r w:rsidR="000B2669" w:rsidRPr="000B2669">
        <w:rPr>
          <w:rFonts w:cs="Times New Roman" w:hAnsi="Times New Roman" w:ascii="Times New Roman"/>
          <w:b/>
          <w:sz w:val="24"/>
          <w:szCs w:val="24"/>
        </w:rPr>
        <w:t>-</w:t>
      </w:r>
      <w:r w:rsidR="000B2669" w:rsidRPr="000B2669">
        <w:rPr>
          <w:rFonts w:cs="Times New Roman" w:hAnsi="Times New Roman" w:ascii="Times New Roman"/>
          <w:sz w:val="24"/>
          <w:szCs w:val="24"/>
        </w:rPr>
        <w:t>08-33-15-1</w:t>
      </w:r>
      <w:r w:rsidR="000B2669">
        <w:rPr>
          <w:rFonts w:cs="Times New Roman" w:hAnsi="Times New Roman" w:ascii="Times New Roman"/>
          <w:sz w:val="24"/>
          <w:szCs w:val="24"/>
        </w:rPr>
        <w:t xml:space="preserve"> od</w:t>
      </w:r>
    </w:p>
    <w:p w:rsidRDefault="000B2669" w:rsidP="00052539" w:rsidR="00052539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2.11.2015.g.</w:t>
      </w:r>
    </w:p>
    <w:p w:rsidRDefault="00052539" w:rsidP="00052539" w:rsidR="000B2669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-    </w:t>
      </w:r>
      <w:r w:rsidR="000B2669">
        <w:rPr>
          <w:rFonts w:cs="Times New Roman" w:hAnsi="Times New Roman" w:ascii="Times New Roman"/>
          <w:color w:themeColor="text1" w:val="000000"/>
          <w:sz w:val="24"/>
          <w:szCs w:val="24"/>
        </w:rPr>
        <w:t>Porezno rješenje Grada Rijeke, Odjela gradske uprave za financije KLASA: UP/I-410-01/15-04</w:t>
      </w:r>
      <w:r>
        <w:rPr>
          <w:rFonts w:cs="Times New Roman" w:hAnsi="Times New Roman" w:ascii="Times New Roman"/>
          <w:b/>
          <w:color w:themeColor="text1" w:val="000000"/>
          <w:sz w:val="24"/>
          <w:szCs w:val="24"/>
        </w:rPr>
        <w:t>/</w:t>
      </w:r>
      <w:r w:rsidR="000B2669">
        <w:rPr>
          <w:rFonts w:cs="Times New Roman" w:hAnsi="Times New Roman" w:ascii="Times New Roman"/>
          <w:color w:themeColor="text1" w:val="000000"/>
          <w:sz w:val="24"/>
          <w:szCs w:val="24"/>
        </w:rPr>
        <w:t>07779, ur.broj:2170/01-08-33-15-1 od</w:t>
      </w:r>
    </w:p>
    <w:p w:rsidRDefault="00052539" w:rsidP="00C66335" w:rsidR="000B2669" w:rsidRPr="00C66335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         2.</w:t>
      </w:r>
      <w:r w:rsidR="00C66335">
        <w:rPr>
          <w:rFonts w:cs="Times New Roman" w:hAnsi="Times New Roman" w:ascii="Times New Roman"/>
          <w:color w:themeColor="text1" w:val="000000"/>
          <w:sz w:val="24"/>
          <w:szCs w:val="24"/>
        </w:rPr>
        <w:t>11.2015</w:t>
      </w:r>
    </w:p>
    <w:p w:rsidRDefault="000B2669" w:rsidP="000B2669" w:rsidR="000B2669">
      <w:pPr>
        <w:pStyle w:val="Naslov2"/>
        <w:tabs>
          <w:tab w:pos="3261" w:val="left"/>
        </w:tabs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4624DE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       -    Porezno rješenje Grada Rijeke, Odjela</w:t>
      </w:r>
      <w:r w:rsidR="00C66335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gradske uprave</w:t>
      </w:r>
      <w:r w:rsidRPr="004624DE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za financije</w:t>
      </w:r>
      <w:r w:rsidRPr="004624DE">
        <w:t xml:space="preserve"> </w:t>
      </w:r>
      <w:r>
        <w:t xml:space="preserve"> </w:t>
      </w:r>
      <w:r w:rsidRPr="00D03D1D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Klasa: UP/I-410-01/16-04/06489, ur.broj: 2170/01-08-33-16-1 od </w:t>
      </w:r>
      <w:r w:rsidR="00C66335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     </w:t>
      </w:r>
    </w:p>
    <w:p w:rsidRDefault="00954B54" w:rsidP="00C66335" w:rsidR="00C66335" w:rsidRPr="00FE5BD9">
      <w:pPr>
        <w:pStyle w:val="Naslov2"/>
        <w:ind w:hanging="709" w:left="709"/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>
        <w:t xml:space="preserve">     </w:t>
      </w:r>
      <w:r w:rsidR="00C66335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 </w:t>
      </w:r>
      <w:r w:rsidR="00C66335" w:rsidRPr="00FE5BD9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- </w:t>
      </w:r>
      <w:r w:rsidR="00C66335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</w:t>
      </w:r>
      <w:r w:rsidR="00C66335" w:rsidRPr="00FE5BD9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 Rješenje Grada Rijeke, Odjela gradske uprave za komunalni sustav o utvrđivanju obveze i visine komunalne naknade KLASA: UP/I-</w:t>
      </w:r>
      <w:r w:rsidR="00C66335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     </w:t>
      </w:r>
      <w:r w:rsidR="00C66335" w:rsidRPr="00FE5BD9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>363-03/13-12/337, ur.broj: 2170/01-02-20-13-2 AK  od 26.6.2013.</w:t>
      </w:r>
    </w:p>
    <w:p w:rsidRDefault="00C66335" w:rsidP="00C66335" w:rsidR="00C66335">
      <w:r w:rsidRPr="00FE5BD9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      -   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>Rješenje o obračunu vodnog doprinosa Hrvatskih voda  KLASA: UP/I325-08/13-08/000896, ur.broj; 374-3303-2-13-1 od 23.09.2013</w:t>
      </w:r>
      <w:r>
        <w:t xml:space="preserve"> Od 13.5.2016.g.</w:t>
      </w:r>
    </w:p>
    <w:p w:rsidRDefault="00954B54" w:rsidP="00C66335" w:rsidR="00954B54">
      <w:pPr>
        <w:rPr>
          <w:rFonts w:cs="Times New Roman" w:hAnsi="Times New Roman" w:ascii="Times New Roman"/>
          <w:sz w:val="24"/>
          <w:szCs w:val="24"/>
        </w:rPr>
      </w:pPr>
      <w:r>
        <w:lastRenderedPageBreak/>
        <w:t xml:space="preserve">          </w:t>
      </w:r>
      <w:r>
        <w:rPr>
          <w:sz w:val="24"/>
          <w:szCs w:val="24"/>
        </w:rPr>
        <w:t xml:space="preserve">-   </w:t>
      </w:r>
      <w:r>
        <w:rPr>
          <w:rFonts w:cs="Times New Roman" w:hAnsi="Times New Roman" w:ascii="Times New Roman"/>
          <w:sz w:val="24"/>
          <w:szCs w:val="24"/>
        </w:rPr>
        <w:t xml:space="preserve">Rješenje o ovrsi Grada Rijeke, Odjela gradske uprave za financije, KLASA: UP/I-410-01/17-06/00007, ur.broj 2170/01-08-33-17-1 od </w:t>
      </w:r>
    </w:p>
    <w:p w:rsidRDefault="00954B54" w:rsidP="00C66335" w:rsidR="00954B54" w:rsidRPr="00954B54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23.1.2017.g.</w:t>
      </w:r>
    </w:p>
    <w:p w:rsidRDefault="000B2669" w:rsidP="00052539" w:rsidR="00052539" w:rsidRPr="004624DE">
      <w:pPr>
        <w:pStyle w:val="Naslov2"/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>.</w:t>
      </w:r>
      <w:r w:rsidRPr="00FE5BD9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</w:t>
      </w:r>
    </w:p>
    <w:p w:rsidRDefault="00052539" w:rsidP="00FE702C" w:rsidR="00493946">
      <w:pPr>
        <w:pStyle w:val="Naslov2"/>
        <w:tabs>
          <w:tab w:pos="3261" w:val="left"/>
        </w:tabs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4624DE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    </w:t>
      </w:r>
      <w:r w:rsidR="00493946" w:rsidRPr="00493946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>Popis</w:t>
      </w:r>
      <w:r w:rsidR="00861EEA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ugovora</w:t>
      </w:r>
      <w:r w:rsidR="00493946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 uz prijavu br. 8 :</w:t>
      </w:r>
    </w:p>
    <w:p w:rsidRDefault="006F3560" w:rsidP="006F3560" w:rsidR="006F3560"/>
    <w:p w:rsidRDefault="006F3560" w:rsidP="006F3560" w:rsidR="006F3560">
      <w:pPr>
        <w:rPr>
          <w:rFonts w:cs="Times New Roman" w:hAnsi="Times New Roman" w:ascii="Times New Roman"/>
          <w:sz w:val="24"/>
          <w:szCs w:val="24"/>
        </w:rPr>
      </w:pPr>
      <w:r>
        <w:t xml:space="preserve">           -      </w:t>
      </w:r>
      <w:r w:rsidRPr="006F3560">
        <w:rPr>
          <w:rFonts w:cs="Times New Roman" w:hAnsi="Times New Roman" w:ascii="Times New Roman"/>
          <w:sz w:val="24"/>
          <w:szCs w:val="24"/>
        </w:rPr>
        <w:t>Ugovor o dugoročnom kreditu s valutnom klauzulom od 01.08.2012</w:t>
      </w:r>
      <w:r>
        <w:rPr>
          <w:rFonts w:cs="Times New Roman" w:hAnsi="Times New Roman" w:ascii="Times New Roman"/>
          <w:sz w:val="24"/>
          <w:szCs w:val="24"/>
        </w:rPr>
        <w:t>., broj ugovora 3228519932</w:t>
      </w:r>
    </w:p>
    <w:p w:rsidRDefault="006F3560" w:rsidP="006F3560" w:rsidR="006F356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-     Ugovor o dugoročnom kreditu s valutnom klauzulom od 25.01.2013.,broj ugovora 3230681230</w:t>
      </w:r>
    </w:p>
    <w:p w:rsidRDefault="006F3560" w:rsidP="006F3560" w:rsidR="006F356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-     Ugovor o izdavanju i korištenju Visa  Business kartice s odgodom plaćanja od 23.09.2013.g., broj ugovora 3233689085</w:t>
      </w:r>
    </w:p>
    <w:p w:rsidRDefault="006F3560" w:rsidP="006F3560" w:rsidR="006F356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-     Ugovor o kratkoročnom kreditu za poslovno financiranje  od  11.09.2014.,broj ugovora 3238588505</w:t>
      </w:r>
    </w:p>
    <w:p w:rsidRDefault="006F3560" w:rsidP="006F3560" w:rsidR="006F3560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-     Ugovor o izdavanju garancije  od 24.10.2014., broj ugovora </w:t>
      </w:r>
      <w:r w:rsidR="00DD1D26">
        <w:rPr>
          <w:rFonts w:cs="Times New Roman" w:hAnsi="Times New Roman" w:ascii="Times New Roman"/>
          <w:sz w:val="24"/>
          <w:szCs w:val="24"/>
        </w:rPr>
        <w:t>1404008851</w:t>
      </w:r>
    </w:p>
    <w:p w:rsidRDefault="00DD1D26" w:rsidP="006F3560" w:rsidR="00DD1D2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-     Ugovor o okvirnom revolving iznosu za izdavanje garancija i pisama </w:t>
      </w:r>
      <w:r w:rsidR="00BF7D00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mjere broj 0200066631 od 11.09.2014.g.</w:t>
      </w:r>
    </w:p>
    <w:p w:rsidRDefault="00DD1D26" w:rsidP="006F3560" w:rsidR="00DD1D2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Ovršne isprave:</w:t>
      </w:r>
    </w:p>
    <w:p w:rsidRDefault="00DD1D26" w:rsidP="006F3560" w:rsidR="00DD1D2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-  Ugovor o založnom pravu od 01.08.2012.g., potvrđen po jav. bilježniku, br. OV – 08827/12</w:t>
      </w:r>
    </w:p>
    <w:p w:rsidRDefault="00DD1D26" w:rsidP="006F3560" w:rsidR="00DD1D2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-  Zadužnica  od 11.09.2014. potvrđena po jav. </w:t>
      </w:r>
      <w:r w:rsidR="00BF7D00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ilježniku, br. OV – 5312/2014</w:t>
      </w:r>
    </w:p>
    <w:p w:rsidRDefault="00DD1D26" w:rsidP="006F3560" w:rsidR="00DD1D26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-  Zadužnica  od 01.08.2012., potvrđena po jav. </w:t>
      </w:r>
      <w:r w:rsidR="00BF7D00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>ilježniku, br. OV – 8825/12</w:t>
      </w:r>
    </w:p>
    <w:p w:rsidRDefault="00DD1D26" w:rsidP="006F3560" w:rsidR="00DD1D26" w:rsidRPr="006F3560">
      <w:r>
        <w:rPr>
          <w:rFonts w:cs="Times New Roman" w:hAnsi="Times New Roman" w:ascii="Times New Roman"/>
          <w:sz w:val="24"/>
          <w:szCs w:val="24"/>
        </w:rPr>
        <w:t xml:space="preserve">                -  Zadužnica  od 25.01.2013., potvrđena po jav. </w:t>
      </w:r>
      <w:r w:rsidR="00BF7D00">
        <w:rPr>
          <w:rFonts w:cs="Times New Roman" w:hAnsi="Times New Roman" w:ascii="Times New Roman"/>
          <w:sz w:val="24"/>
          <w:szCs w:val="24"/>
        </w:rPr>
        <w:t>b</w:t>
      </w:r>
      <w:r>
        <w:rPr>
          <w:rFonts w:cs="Times New Roman" w:hAnsi="Times New Roman" w:ascii="Times New Roman"/>
          <w:sz w:val="24"/>
          <w:szCs w:val="24"/>
        </w:rPr>
        <w:t xml:space="preserve">ilježniku, br. </w:t>
      </w:r>
      <w:r w:rsidR="00BF7D00">
        <w:rPr>
          <w:rFonts w:cs="Times New Roman" w:hAnsi="Times New Roman" w:ascii="Times New Roman"/>
          <w:sz w:val="24"/>
          <w:szCs w:val="24"/>
        </w:rPr>
        <w:t>OV – 651/2013.</w:t>
      </w:r>
      <w:r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61EEA" w:rsidP="00861EEA" w:rsidR="00861EEA"/>
    <w:p w:rsidRDefault="00861EEA" w:rsidP="00861EEA" w:rsidR="00861EEA" w:rsidRPr="00861EEA">
      <w:r>
        <w:t xml:space="preserve">         </w:t>
      </w:r>
    </w:p>
    <w:p w:rsidRDefault="002B3EEB" w:rsidP="002B3EEB" w:rsidR="002B3EEB"/>
    <w:p w:rsidRDefault="002B3EEB" w:rsidP="002B3EEB" w:rsidR="002B3EEB" w:rsidRPr="002B3EEB">
      <w:pPr>
        <w:ind w:hanging="851" w:left="851"/>
      </w:pPr>
      <w:r>
        <w:t xml:space="preserve">              -  </w:t>
      </w:r>
    </w:p>
    <w:p w:rsidRDefault="00F12463" w:rsidP="007D355C" w:rsidR="00F12463" w:rsidRPr="00FE5BD9">
      <w:pPr>
        <w:pStyle w:val="Naslov2"/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E5BD9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    </w:t>
      </w:r>
    </w:p>
    <w:p w:rsidRDefault="00F12463" w:rsidP="007D355C" w:rsidR="00D210BB" w:rsidRPr="007D355C">
      <w:pPr>
        <w:pStyle w:val="Naslov2"/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7D355C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   </w:t>
      </w:r>
      <w:r w:rsidR="000A6452" w:rsidRPr="007D355C">
        <w:rPr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</w:t>
      </w:r>
    </w:p>
    <w:p w:rsidRDefault="00510F8B" w:rsidP="007D355C" w:rsidR="00510F8B" w:rsidRPr="007D355C">
      <w:pPr>
        <w:pStyle w:val="Naslov2"/>
        <w:rPr>
          <w:rFonts w:cs="Times New Roman" w:hAnsi="Times New Roman" w:ascii="Times New Roman"/>
          <w:b w:val="false"/>
          <w:noProof/>
          <w:color w:themeColor="text1" w:val="000000"/>
          <w:sz w:val="24"/>
          <w:szCs w:val="24"/>
          <w:lang w:eastAsia="hr-HR"/>
        </w:rPr>
      </w:pPr>
    </w:p>
    <w:sectPr w:rsidSect="00F03CD9" w:rsidR="00510F8B" w:rsidRPr="007D355C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285" w:rsidP="00442D0F" w:rsidR="00F13285" w:rsidRPr="00442D0F">
      <w:pPr>
        <w:pStyle w:val="Bezproreda"/>
        <w:spacing w:after="0"/>
        <w:rPr>
          <w:rFonts w:cstheme="minorBidi" w:eastAsiaTheme="minorHAnsi" w:hAnsiTheme="minorHAnsi" w:asciiTheme="minorHAnsi"/>
        </w:rPr>
      </w:pPr>
      <w:r>
        <w:separator/>
      </w:r>
    </w:p>
  </w:endnote>
  <w:endnote w:id="0" w:type="continuationSeparator">
    <w:p w:rsidRDefault="00F13285" w:rsidP="00442D0F" w:rsidR="00F13285" w:rsidRPr="00442D0F">
      <w:pPr>
        <w:pStyle w:val="Bezproreda"/>
        <w:spacing w:after="0"/>
        <w:rPr>
          <w:rFonts w:cstheme="minorBidi" w:eastAsiaTheme="minorHAnsi" w:hAnsiTheme="minorHAnsi" w:asciiTheme="minorHAns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285" w:rsidP="00442D0F" w:rsidR="00F13285" w:rsidRPr="00442D0F">
      <w:pPr>
        <w:pStyle w:val="Bezproreda"/>
        <w:spacing w:after="0"/>
        <w:rPr>
          <w:rFonts w:cstheme="minorBidi" w:eastAsiaTheme="minorHAnsi" w:hAnsiTheme="minorHAnsi" w:asciiTheme="minorHAnsi"/>
        </w:rPr>
      </w:pPr>
      <w:r>
        <w:separator/>
      </w:r>
    </w:p>
  </w:footnote>
  <w:footnote w:id="0" w:type="continuationSeparator">
    <w:p w:rsidRDefault="00F13285" w:rsidP="00442D0F" w:rsidR="00F13285" w:rsidRPr="00442D0F">
      <w:pPr>
        <w:pStyle w:val="Bezproreda"/>
        <w:spacing w:after="0"/>
        <w:rPr>
          <w:rFonts w:cstheme="minorBidi" w:eastAsiaTheme="minorHAnsi" w:hAnsiTheme="minorHAnsi" w:asciiTheme="minorHAnsi"/>
        </w:rPr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DF3BD2"/>
    <w:multiLevelType w:val="hybridMultilevel"/>
    <w:tmpl w:val="71FEA466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5A0070"/>
    <w:multiLevelType w:val="hybridMultilevel"/>
    <w:tmpl w:val="7D3AC1AE"/>
    <w:lvl w:tplc="C8F61792" w:ilvl="0">
      <w:start w:val="1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55CD"/>
    <w:rsid w:val="00000D4D"/>
    <w:rsid w:val="0000106C"/>
    <w:rsid w:val="00003BA0"/>
    <w:rsid w:val="0004666F"/>
    <w:rsid w:val="000524D6"/>
    <w:rsid w:val="00052539"/>
    <w:rsid w:val="000654CB"/>
    <w:rsid w:val="000A3224"/>
    <w:rsid w:val="000A6452"/>
    <w:rsid w:val="000B2669"/>
    <w:rsid w:val="000B4629"/>
    <w:rsid w:val="000C116C"/>
    <w:rsid w:val="000C6E7B"/>
    <w:rsid w:val="000D2651"/>
    <w:rsid w:val="000E62AC"/>
    <w:rsid w:val="000F1358"/>
    <w:rsid w:val="00103DB6"/>
    <w:rsid w:val="00122B90"/>
    <w:rsid w:val="001232F6"/>
    <w:rsid w:val="001241B1"/>
    <w:rsid w:val="001253AA"/>
    <w:rsid w:val="00125FCD"/>
    <w:rsid w:val="00141BC1"/>
    <w:rsid w:val="00144C45"/>
    <w:rsid w:val="001543DB"/>
    <w:rsid w:val="0016155E"/>
    <w:rsid w:val="00182172"/>
    <w:rsid w:val="0018619D"/>
    <w:rsid w:val="001C11FC"/>
    <w:rsid w:val="001C2127"/>
    <w:rsid w:val="001D20BE"/>
    <w:rsid w:val="001D3947"/>
    <w:rsid w:val="001F0993"/>
    <w:rsid w:val="001F3D06"/>
    <w:rsid w:val="00205199"/>
    <w:rsid w:val="002109F4"/>
    <w:rsid w:val="00210C38"/>
    <w:rsid w:val="00253C3A"/>
    <w:rsid w:val="00270840"/>
    <w:rsid w:val="00270F11"/>
    <w:rsid w:val="00274AA7"/>
    <w:rsid w:val="002845BA"/>
    <w:rsid w:val="002846DF"/>
    <w:rsid w:val="002B3EEB"/>
    <w:rsid w:val="002B4B3D"/>
    <w:rsid w:val="002B6813"/>
    <w:rsid w:val="002D445D"/>
    <w:rsid w:val="002D4FAE"/>
    <w:rsid w:val="002D63C1"/>
    <w:rsid w:val="003022C5"/>
    <w:rsid w:val="003070AE"/>
    <w:rsid w:val="00312A5E"/>
    <w:rsid w:val="00313D52"/>
    <w:rsid w:val="00340E2C"/>
    <w:rsid w:val="00344125"/>
    <w:rsid w:val="00362743"/>
    <w:rsid w:val="003732B9"/>
    <w:rsid w:val="00396C80"/>
    <w:rsid w:val="003A42D9"/>
    <w:rsid w:val="003A5289"/>
    <w:rsid w:val="003A774C"/>
    <w:rsid w:val="003B107C"/>
    <w:rsid w:val="003B5E6A"/>
    <w:rsid w:val="003B722C"/>
    <w:rsid w:val="003C3CD1"/>
    <w:rsid w:val="003D1695"/>
    <w:rsid w:val="003E1E77"/>
    <w:rsid w:val="003E3444"/>
    <w:rsid w:val="003F1D2D"/>
    <w:rsid w:val="003F7BF3"/>
    <w:rsid w:val="00413807"/>
    <w:rsid w:val="004202DB"/>
    <w:rsid w:val="004412A4"/>
    <w:rsid w:val="00442D0F"/>
    <w:rsid w:val="00455684"/>
    <w:rsid w:val="00461C3E"/>
    <w:rsid w:val="004624DE"/>
    <w:rsid w:val="00463ED6"/>
    <w:rsid w:val="00480C62"/>
    <w:rsid w:val="004837EE"/>
    <w:rsid w:val="004917F8"/>
    <w:rsid w:val="004935F1"/>
    <w:rsid w:val="00493946"/>
    <w:rsid w:val="00493F91"/>
    <w:rsid w:val="00497628"/>
    <w:rsid w:val="004A2273"/>
    <w:rsid w:val="004E4940"/>
    <w:rsid w:val="004E4955"/>
    <w:rsid w:val="00510F8B"/>
    <w:rsid w:val="00526623"/>
    <w:rsid w:val="0054731D"/>
    <w:rsid w:val="00552C82"/>
    <w:rsid w:val="00561F3F"/>
    <w:rsid w:val="00566226"/>
    <w:rsid w:val="00566C8C"/>
    <w:rsid w:val="00570AB3"/>
    <w:rsid w:val="005A33AB"/>
    <w:rsid w:val="005B76E4"/>
    <w:rsid w:val="005C3A59"/>
    <w:rsid w:val="005C4579"/>
    <w:rsid w:val="005D3BD9"/>
    <w:rsid w:val="005E0C2A"/>
    <w:rsid w:val="005E1F86"/>
    <w:rsid w:val="005F40F8"/>
    <w:rsid w:val="006027CD"/>
    <w:rsid w:val="00621348"/>
    <w:rsid w:val="00627A74"/>
    <w:rsid w:val="00633BD2"/>
    <w:rsid w:val="00687C74"/>
    <w:rsid w:val="0069259D"/>
    <w:rsid w:val="00696A70"/>
    <w:rsid w:val="006A4918"/>
    <w:rsid w:val="006C1B1D"/>
    <w:rsid w:val="006C6724"/>
    <w:rsid w:val="006C78BE"/>
    <w:rsid w:val="006D25B9"/>
    <w:rsid w:val="006E6327"/>
    <w:rsid w:val="006F2EF0"/>
    <w:rsid w:val="006F3560"/>
    <w:rsid w:val="00703688"/>
    <w:rsid w:val="0071002D"/>
    <w:rsid w:val="00723338"/>
    <w:rsid w:val="007260AD"/>
    <w:rsid w:val="00727A35"/>
    <w:rsid w:val="0074234F"/>
    <w:rsid w:val="0075210F"/>
    <w:rsid w:val="00752D64"/>
    <w:rsid w:val="0075331E"/>
    <w:rsid w:val="00762FAD"/>
    <w:rsid w:val="007750B5"/>
    <w:rsid w:val="00783808"/>
    <w:rsid w:val="007841DD"/>
    <w:rsid w:val="00786989"/>
    <w:rsid w:val="00792F15"/>
    <w:rsid w:val="007A63CB"/>
    <w:rsid w:val="007C289C"/>
    <w:rsid w:val="007D355C"/>
    <w:rsid w:val="007D35A2"/>
    <w:rsid w:val="007D3DC2"/>
    <w:rsid w:val="007D7145"/>
    <w:rsid w:val="007F17CB"/>
    <w:rsid w:val="008138DF"/>
    <w:rsid w:val="00817E4E"/>
    <w:rsid w:val="008215A9"/>
    <w:rsid w:val="00823735"/>
    <w:rsid w:val="00832834"/>
    <w:rsid w:val="00833F49"/>
    <w:rsid w:val="008363DC"/>
    <w:rsid w:val="00840077"/>
    <w:rsid w:val="008443F9"/>
    <w:rsid w:val="00855863"/>
    <w:rsid w:val="00861EEA"/>
    <w:rsid w:val="00863A10"/>
    <w:rsid w:val="008650CA"/>
    <w:rsid w:val="00866A06"/>
    <w:rsid w:val="00866B85"/>
    <w:rsid w:val="00874606"/>
    <w:rsid w:val="00874FE3"/>
    <w:rsid w:val="008A16F8"/>
    <w:rsid w:val="008B3C94"/>
    <w:rsid w:val="008B4FD3"/>
    <w:rsid w:val="008B7F38"/>
    <w:rsid w:val="008E1FE6"/>
    <w:rsid w:val="008E79A8"/>
    <w:rsid w:val="008F3F87"/>
    <w:rsid w:val="008F68C0"/>
    <w:rsid w:val="009240CB"/>
    <w:rsid w:val="0093651F"/>
    <w:rsid w:val="009459AF"/>
    <w:rsid w:val="00950E47"/>
    <w:rsid w:val="00954B54"/>
    <w:rsid w:val="009672ED"/>
    <w:rsid w:val="00986405"/>
    <w:rsid w:val="009A2CF2"/>
    <w:rsid w:val="009A7125"/>
    <w:rsid w:val="009B0AC5"/>
    <w:rsid w:val="009B7705"/>
    <w:rsid w:val="009C2B1E"/>
    <w:rsid w:val="009D2D69"/>
    <w:rsid w:val="009D4DFD"/>
    <w:rsid w:val="009D55CD"/>
    <w:rsid w:val="009E070E"/>
    <w:rsid w:val="009E2006"/>
    <w:rsid w:val="00A04C5C"/>
    <w:rsid w:val="00A06618"/>
    <w:rsid w:val="00A17F5D"/>
    <w:rsid w:val="00A44247"/>
    <w:rsid w:val="00A523D3"/>
    <w:rsid w:val="00A53DCF"/>
    <w:rsid w:val="00A7042D"/>
    <w:rsid w:val="00A7647F"/>
    <w:rsid w:val="00AA397B"/>
    <w:rsid w:val="00AA42E9"/>
    <w:rsid w:val="00AB305A"/>
    <w:rsid w:val="00AD19E3"/>
    <w:rsid w:val="00B03CE6"/>
    <w:rsid w:val="00B23E00"/>
    <w:rsid w:val="00B27A2D"/>
    <w:rsid w:val="00B27F41"/>
    <w:rsid w:val="00B364DE"/>
    <w:rsid w:val="00B621FB"/>
    <w:rsid w:val="00B66D26"/>
    <w:rsid w:val="00B742E1"/>
    <w:rsid w:val="00B83F36"/>
    <w:rsid w:val="00B844CC"/>
    <w:rsid w:val="00B92DF2"/>
    <w:rsid w:val="00B96CA1"/>
    <w:rsid w:val="00BA10DA"/>
    <w:rsid w:val="00BA5D3B"/>
    <w:rsid w:val="00BB7BBE"/>
    <w:rsid w:val="00BC2470"/>
    <w:rsid w:val="00BD07C8"/>
    <w:rsid w:val="00BE0C3C"/>
    <w:rsid w:val="00BF707A"/>
    <w:rsid w:val="00BF7D00"/>
    <w:rsid w:val="00C074E8"/>
    <w:rsid w:val="00C14E0A"/>
    <w:rsid w:val="00C25EEC"/>
    <w:rsid w:val="00C40A96"/>
    <w:rsid w:val="00C4442E"/>
    <w:rsid w:val="00C472A0"/>
    <w:rsid w:val="00C52E69"/>
    <w:rsid w:val="00C66335"/>
    <w:rsid w:val="00C706DC"/>
    <w:rsid w:val="00C77DE4"/>
    <w:rsid w:val="00C807AC"/>
    <w:rsid w:val="00CA3925"/>
    <w:rsid w:val="00CD0437"/>
    <w:rsid w:val="00CD0794"/>
    <w:rsid w:val="00CD7009"/>
    <w:rsid w:val="00CE4AD4"/>
    <w:rsid w:val="00CF1676"/>
    <w:rsid w:val="00CF3F69"/>
    <w:rsid w:val="00CF5A33"/>
    <w:rsid w:val="00D03D1D"/>
    <w:rsid w:val="00D210BB"/>
    <w:rsid w:val="00D23271"/>
    <w:rsid w:val="00D5466B"/>
    <w:rsid w:val="00D62706"/>
    <w:rsid w:val="00D77CDA"/>
    <w:rsid w:val="00D8186D"/>
    <w:rsid w:val="00D87931"/>
    <w:rsid w:val="00D90833"/>
    <w:rsid w:val="00DC0AC1"/>
    <w:rsid w:val="00DC5B9B"/>
    <w:rsid w:val="00DD1D26"/>
    <w:rsid w:val="00DE338F"/>
    <w:rsid w:val="00DE6BD6"/>
    <w:rsid w:val="00E05E42"/>
    <w:rsid w:val="00E10AD6"/>
    <w:rsid w:val="00E11DEF"/>
    <w:rsid w:val="00E151A5"/>
    <w:rsid w:val="00E27029"/>
    <w:rsid w:val="00E302D2"/>
    <w:rsid w:val="00E37027"/>
    <w:rsid w:val="00E67371"/>
    <w:rsid w:val="00E80829"/>
    <w:rsid w:val="00E8354E"/>
    <w:rsid w:val="00EA127C"/>
    <w:rsid w:val="00EB0043"/>
    <w:rsid w:val="00EB395A"/>
    <w:rsid w:val="00EC3EF7"/>
    <w:rsid w:val="00ED0D09"/>
    <w:rsid w:val="00EE77FD"/>
    <w:rsid w:val="00EE7B87"/>
    <w:rsid w:val="00F0092E"/>
    <w:rsid w:val="00F03CD9"/>
    <w:rsid w:val="00F118AE"/>
    <w:rsid w:val="00F12463"/>
    <w:rsid w:val="00F1247C"/>
    <w:rsid w:val="00F13285"/>
    <w:rsid w:val="00F25BFE"/>
    <w:rsid w:val="00F33332"/>
    <w:rsid w:val="00F34404"/>
    <w:rsid w:val="00F34619"/>
    <w:rsid w:val="00F35E4B"/>
    <w:rsid w:val="00F35F09"/>
    <w:rsid w:val="00F51439"/>
    <w:rsid w:val="00F52A42"/>
    <w:rsid w:val="00F52CFE"/>
    <w:rsid w:val="00F65CC5"/>
    <w:rsid w:val="00F879C8"/>
    <w:rsid w:val="00FA5763"/>
    <w:rsid w:val="00FD40ED"/>
    <w:rsid w:val="00FE1377"/>
    <w:rsid w:val="00FE5BD9"/>
    <w:rsid w:val="00FE702C"/>
    <w:rsid w:val="00FF3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F12463"/>
    <w:pPr>
      <w:keepNext/>
      <w:keepLines/>
      <w:spacing w:after="0"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7D355C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7D355C"/>
    <w:pPr>
      <w:keepNext/>
      <w:keepLines/>
      <w:spacing w:after="0"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7B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7BF3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A17F5D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A17F5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F12463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7D355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7D355C"/>
    <w:rPr>
      <w:rFonts w:cstheme="majorBidi" w:eastAsiaTheme="majorEastAsia" w:hAnsiTheme="majorHAnsi" w:asciiTheme="majorHAnsi"/>
      <w:b/>
      <w:bCs/>
      <w:color w:themeColor="accent1" w:val="4F81BD"/>
    </w:rPr>
  </w:style>
  <w:style w:styleId="Zaglavlje" w:type="paragraph">
    <w:name w:val="header"/>
    <w:basedOn w:val="Normal"/>
    <w:link w:val="ZaglavljeChar"/>
    <w:uiPriority w:val="99"/>
    <w:semiHidden/>
    <w:unhideWhenUsed/>
    <w:rsid w:val="00442D0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442D0F"/>
  </w:style>
  <w:style w:styleId="Podnoje" w:type="paragraph">
    <w:name w:val="footer"/>
    <w:basedOn w:val="Normal"/>
    <w:link w:val="PodnojeChar"/>
    <w:uiPriority w:val="99"/>
    <w:semiHidden/>
    <w:unhideWhenUsed/>
    <w:rsid w:val="00442D0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442D0F"/>
  </w:style>
  <w:style w:styleId="Tekstrezerviranogmjesta" w:type="character">
    <w:name w:val="Placeholder Text"/>
    <w:basedOn w:val="Zadanifontodlomka"/>
    <w:uiPriority w:val="99"/>
    <w:semiHidden/>
    <w:rsid w:val="00BF7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07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07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07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07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F12463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7D355C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7D355C"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F7B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7BF3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A17F5D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A17F5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F12463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7D355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7D355C"/>
    <w:rPr>
      <w:rFonts w:asciiTheme="majorHAnsi" w:cstheme="majorBidi" w:eastAsiaTheme="majorEastAsia" w:hAnsiTheme="majorHAnsi"/>
      <w:b/>
      <w:bCs/>
      <w:color w:themeColor="accent1" w:val="4F81BD"/>
    </w:rPr>
  </w:style>
  <w:style w:styleId="Zaglavlje" w:type="paragraph">
    <w:name w:val="header"/>
    <w:basedOn w:val="Normal"/>
    <w:link w:val="ZaglavljeChar"/>
    <w:uiPriority w:val="99"/>
    <w:semiHidden/>
    <w:unhideWhenUsed/>
    <w:rsid w:val="00442D0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442D0F"/>
  </w:style>
  <w:style w:styleId="Podnoje" w:type="paragraph">
    <w:name w:val="footer"/>
    <w:basedOn w:val="Normal"/>
    <w:link w:val="PodnojeChar"/>
    <w:uiPriority w:val="99"/>
    <w:semiHidden/>
    <w:unhideWhenUsed/>
    <w:rsid w:val="00442D0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442D0F"/>
  </w:style>
  <w:style w:styleId="Tekstrezerviranogmjesta" w:type="character">
    <w:name w:val="Placeholder Text"/>
    <w:basedOn w:val="Zadanifontodlomka"/>
    <w:uiPriority w:val="99"/>
    <w:semiHidden/>
    <w:rsid w:val="00BF7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07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07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07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07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60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99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013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646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6235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114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055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644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557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16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973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908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typeface="ＭＳ Ｐゴシック" script="Jpan"/>
        <a:font typeface="돋움" script="Hang"/>
        <a:font typeface="黑体" script="Hans"/>
        <a:font typeface="微軟正黑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ajorFont>
      <a:minorFont>
        <a:latin typeface="Times New Roman"/>
        <a:ea typeface=""/>
        <a:cs typeface=""/>
        <a:font typeface="ＭＳ Ｐ明朝" script="Jpan"/>
        <a:font typeface="바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prijavljenih tražbina</izvorni_sadrzaj>
    <derivirana_varijabla naziv="DomainObject.Primjedba_1">Tablice prijavljenih tražbina</derivirana_varijabla>
  </DomainObject.Primjedba>
  <DomainObject.Oznaka>
    <izvorni_sadrzaj>St-6133/2016-63</izvorni_sadrzaj>
    <derivirana_varijabla naziv="DomainObject.Oznaka_1">St-6133/2016-63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6133</izvorni_sadrzaj>
    <derivirana_varijabla naziv="DomainObject.Predmet.Broj_1">6133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dodjela broja i signiranje prema DNA predsj.st.odjela</izvorni_sadrzaj>
    <derivirana_varijabla naziv="DomainObject.Predmet.Opis_1">dodjela broja i signiranje prema DNA predsj.st.odjela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St-6133/2016</izvorni_sadrzaj>
    <derivirana_varijabla naziv="DomainObject.Predmet.OznakaBroj_1">St-6133/2016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VIRTUS GRUPA d.o.o. zastupanog po punomoćniku Ana Malović</izvorni_sadrzaj>
    <derivirana_varijabla naziv="DomainObject.Predmet.ProtustrankaFormated_1">  VIRTUS GRUPA d.o.o. zastupanog po punomoćniku Ana Malović</derivirana_varijabla>
  </DomainObject.Predmet.ProtustrankaFormated>
  <DomainObject.Predmet.ProtustrankaFormatedOIB>
    <izvorni_sadrzaj>  VIRTUS GRUPA d.o.o., OIB 33038182027 zastupanog po punomoćniku Ana Malović</izvorni_sadrzaj>
    <derivirana_varijabla naziv="DomainObject.Predmet.ProtustrankaFormatedOIB_1">  VIRTUS GRUPA d.o.o., OIB 33038182027 zastupanog po punomoćniku Ana Malović</derivirana_varijabla>
  </DomainObject.Predmet.ProtustrankaFormatedOIB>
  <DomainObject.Predmet.ProtustrankaFormatedWithAdress>
    <izvorni_sadrzaj> VIRTUS GRUPA d.o.o., Matije Divkovića 25, 10000 Zagreb zastupanog po punomoćniku Ana Malović</izvorni_sadrzaj>
    <derivirana_varijabla naziv="DomainObject.Predmet.ProtustrankaFormatedWithAdress_1"> VIRTUS GRUPA d.o.o., Matije Divkovića 25, 10000 Zagreb zastupanog po punomoćniku Ana Malović</derivirana_varijabla>
  </DomainObject.Predmet.ProtustrankaFormatedWithAdress>
  <DomainObject.Predmet.ProtustrankaFormatedWithAdressOIB>
    <izvorni_sadrzaj> VIRTUS GRUPA d.o.o., OIB 33038182027, Matije Divkovića 25, 10000 Zagreb zastupanog po punomoćniku Ana Malović</izvorni_sadrzaj>
    <derivirana_varijabla naziv="DomainObject.Predmet.ProtustrankaFormatedWithAdressOIB_1"> VIRTUS GRUPA d.o.o., OIB 33038182027, Matije Divkovića 25, 10000 Zagreb zastupanog po punomoćniku Ana Malović</derivirana_varijabla>
  </DomainObject.Predmet.ProtustrankaFormatedWithAdressOIB>
  <DomainObject.Predmet.ProtustrankaWithAdress>
    <izvorni_sadrzaj>VIRTUS GRUPA d.o.o. Matije Divkovića 25, 10000 Zagreb</izvorni_sadrzaj>
    <derivirana_varijabla naziv="DomainObject.Predmet.ProtustrankaWithAdress_1">VIRTUS GRUPA d.o.o. Matije Divkovića 25, 10000 Zagreb</derivirana_varijabla>
  </DomainObject.Predmet.ProtustrankaWithAdress>
  <DomainObject.Predmet.ProtustrankaWithAdressOIB>
    <izvorni_sadrzaj>VIRTUS GRUPA d.o.o., OIB 33038182027, Matije Divkovića 25, 10000 Zagreb</izvorni_sadrzaj>
    <derivirana_varijabla naziv="DomainObject.Predmet.ProtustrankaWithAdressOIB_1">VIRTUS GRUPA d.o.o., OIB 33038182027, Matije Divkovića 25, 10000 Zagreb</derivirana_varijabla>
  </DomainObject.Predmet.ProtustrankaWithAdressOIB>
  <DomainObject.Predmet.ProtustrankaNazivFormated>
    <izvorni_sadrzaj>VIRTUS GRUPA d.o.o.</izvorni_sadrzaj>
    <derivirana_varijabla naziv="DomainObject.Predmet.ProtustrankaNazivFormated_1">VIRTUS GRUPA d.o.o.</derivirana_varijabla>
  </DomainObject.Predmet.ProtustrankaNazivFormated>
  <DomainObject.Predmet.ProtustrankaNazivFormatedOIB>
    <izvorni_sadrzaj>VIRTUS GRUPA d.o.o., OIB 33038182027</izvorni_sadrzaj>
    <derivirana_varijabla naziv="DomainObject.Predmet.ProtustrankaNazivFormatedOIB_1">VIRTUS GRUPA d.o.o., OIB 33038182027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VIRTUS GRUPA d.o.o.</izvorni_sadrzaj>
    <derivirana_varijabla naziv="DomainObject.Predmet.StrankaFormated_1">  VIRTUS GRUPA d.o.o.</derivirana_varijabla>
  </DomainObject.Predmet.StrankaFormated>
  <DomainObject.Predmet.StrankaFormatedOIB>
    <izvorni_sadrzaj>  VIRTUS GRUPA d.o.o., OIB 33038182027</izvorni_sadrzaj>
    <derivirana_varijabla naziv="DomainObject.Predmet.StrankaFormatedOIB_1">  VIRTUS GRUPA d.o.o., OIB 33038182027</derivirana_varijabla>
  </DomainObject.Predmet.StrankaFormatedOIB>
  <DomainObject.Predmet.StrankaFormatedWithAdress>
    <izvorni_sadrzaj> VIRTUS GRUPA d.o.o., Matije Divkovića 25, 10000 Zagreb</izvorni_sadrzaj>
    <derivirana_varijabla naziv="DomainObject.Predmet.StrankaFormatedWithAdress_1"> VIRTUS GRUPA d.o.o., Matije Divkovića 25, 10000 Zagreb</derivirana_varijabla>
  </DomainObject.Predmet.StrankaFormatedWithAdress>
  <DomainObject.Predmet.StrankaFormatedWithAdressOIB>
    <izvorni_sadrzaj> VIRTUS GRUPA d.o.o., OIB 33038182027, Matije Divkovića 25, 10000 Zagreb</izvorni_sadrzaj>
    <derivirana_varijabla naziv="DomainObject.Predmet.StrankaFormatedWithAdressOIB_1"> VIRTUS GRUPA d.o.o., OIB 33038182027, Matije Divkovića 25, 10000 Zagreb</derivirana_varijabla>
  </DomainObject.Predmet.StrankaFormatedWithAdressOIB>
  <DomainObject.Predmet.StrankaWithAdress>
    <izvorni_sadrzaj>VIRTUS GRUPA d.o.o. Matije Divkovića 25,10000 Zagreb</izvorni_sadrzaj>
    <derivirana_varijabla naziv="DomainObject.Predmet.StrankaWithAdress_1">VIRTUS GRUPA d.o.o. Matije Divkovića 25,10000 Zagreb</derivirana_varijabla>
  </DomainObject.Predmet.StrankaWithAdress>
  <DomainObject.Predmet.StrankaWithAdressOIB>
    <izvorni_sadrzaj>VIRTUS GRUPA d.o.o., OIB 33038182027, Matije Divkovića 25,10000 Zagreb</izvorni_sadrzaj>
    <derivirana_varijabla naziv="DomainObject.Predmet.StrankaWithAdressOIB_1">VIRTUS GRUPA d.o.o., OIB 33038182027, Matije Divkovića 25,10000 Zagreb</derivirana_varijabla>
  </DomainObject.Predmet.StrankaWithAdressOIB>
  <DomainObject.Predmet.StrankaNazivFormated>
    <izvorni_sadrzaj>VIRTUS GRUPA d.o.o.</izvorni_sadrzaj>
    <derivirana_varijabla naziv="DomainObject.Predmet.StrankaNazivFormated_1">VIRTUS GRUPA d.o.o.</derivirana_varijabla>
  </DomainObject.Predmet.StrankaNazivFormated>
  <DomainObject.Predmet.StrankaNazivFormatedOIB>
    <izvorni_sadrzaj>VIRTUS GRUPA d.o.o., OIB 33038182027</izvorni_sadrzaj>
    <derivirana_varijabla naziv="DomainObject.Predmet.StrankaNazivFormatedOIB_1">VIRTUS GRUPA d.o.o., OIB 33038182027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VIRTUS GRUPA d.o.o.</item>
    </izvorni_sadrzaj>
    <derivirana_varijabla naziv="DomainObject.Predmet.StrankaListFormated_1">
      <item>VIRTUS GRUPA d.o.o.</item>
    </derivirana_varijabla>
  </DomainObject.Predmet.StrankaListFormated>
  <DomainObject.Predmet.StrankaListFormatedOIB>
    <izvorni_sadrzaj>
      <item>VIRTUS GRUPA d.o.o., OIB 33038182027</item>
    </izvorni_sadrzaj>
    <derivirana_varijabla naziv="DomainObject.Predmet.StrankaListFormatedOIB_1">
      <item>VIRTUS GRUPA d.o.o., OIB 33038182027</item>
    </derivirana_varijabla>
  </DomainObject.Predmet.StrankaListFormatedOIB>
  <DomainObject.Predmet.StrankaListFormatedWithAdress>
    <izvorni_sadrzaj>
      <item>VIRTUS GRUPA d.o.o., Matije Divkovića 25, 10000 Zagreb</item>
    </izvorni_sadrzaj>
    <derivirana_varijabla naziv="DomainObject.Predmet.StrankaListFormatedWithAdress_1">
      <item>VIRTUS GRUPA d.o.o., Matije Divkovića 25, 10000 Zagreb</item>
    </derivirana_varijabla>
  </DomainObject.Predmet.StrankaListFormatedWithAdress>
  <DomainObject.Predmet.StrankaListFormatedWithAdressOIB>
    <izvorni_sadrzaj>
      <item>VIRTUS GRUPA d.o.o., OIB 33038182027, Matije Divkovića 25, 10000 Zagreb</item>
    </izvorni_sadrzaj>
    <derivirana_varijabla naziv="DomainObject.Predmet.StrankaListFormatedWithAdressOIB_1">
      <item>VIRTUS GRUPA d.o.o., OIB 33038182027, Matije Divkovića 25, 10000 Zagreb</item>
    </derivirana_varijabla>
  </DomainObject.Predmet.StrankaListFormatedWithAdressOIB>
  <DomainObject.Predmet.StrankaListNazivFormated>
    <izvorni_sadrzaj>
      <item>VIRTUS GRUPA d.o.o.</item>
    </izvorni_sadrzaj>
    <derivirana_varijabla naziv="DomainObject.Predmet.StrankaListNazivFormated_1">
      <item>VIRTUS GRUPA d.o.o.</item>
    </derivirana_varijabla>
  </DomainObject.Predmet.StrankaListNazivFormated>
  <DomainObject.Predmet.StrankaListNazivFormatedOIB>
    <izvorni_sadrzaj>
      <item>VIRTUS GRUPA d.o.o., OIB 33038182027</item>
    </izvorni_sadrzaj>
    <derivirana_varijabla naziv="DomainObject.Predmet.StrankaListNazivFormatedOIB_1">
      <item>VIRTUS GRUPA d.o.o., OIB 33038182027</item>
    </derivirana_varijabla>
  </DomainObject.Predmet.StrankaListNazivFormatedOIB>
  <DomainObject.Predmet.ProtuStrankaListFormated>
    <izvorni_sadrzaj>
      <item>VIRTUS GRUPA d.o.o. zastupanog po punomoćniku Ana Malović</item>
    </izvorni_sadrzaj>
    <derivirana_varijabla naziv="DomainObject.Predmet.ProtuStrankaListFormated_1">
      <item>VIRTUS GRUPA d.o.o. zastupanog po punomoćniku Ana Malović</item>
    </derivirana_varijabla>
  </DomainObject.Predmet.ProtuStrankaListFormated>
  <DomainObject.Predmet.ProtuStrankaListFormatedOIB>
    <izvorni_sadrzaj>
      <item>VIRTUS GRUPA d.o.o., OIB 33038182027 zastupanog po punomoćniku Ana Malović</item>
    </izvorni_sadrzaj>
    <derivirana_varijabla naziv="DomainObject.Predmet.ProtuStrankaListFormatedOIB_1">
      <item>VIRTUS GRUPA d.o.o., OIB 33038182027 zastupanog po punomoćniku Ana Malović</item>
    </derivirana_varijabla>
  </DomainObject.Predmet.ProtuStrankaListFormatedOIB>
  <DomainObject.Predmet.ProtuStrankaListFormatedWithAdress>
    <izvorni_sadrzaj>
      <item>VIRTUS GRUPA d.o.o., Matije Divkovića 25, 10000 Zagreb zastupanog po punomoćniku Ana Malović</item>
    </izvorni_sadrzaj>
    <derivirana_varijabla naziv="DomainObject.Predmet.ProtuStrankaListFormatedWithAdress_1">
      <item>VIRTUS GRUPA d.o.o., Matije Divkovića 25, 10000 Zagreb zastupanog po punomoćniku Ana Malović</item>
    </derivirana_varijabla>
  </DomainObject.Predmet.ProtuStrankaListFormatedWithAdress>
  <DomainObject.Predmet.ProtuStrankaListFormatedWithAdressOIB>
    <izvorni_sadrzaj>
      <item>VIRTUS GRUPA d.o.o., OIB 33038182027, Matije Divkovića 25, 10000 Zagreb zastupanog po punomoćniku Ana Malović</item>
    </izvorni_sadrzaj>
    <derivirana_varijabla naziv="DomainObject.Predmet.ProtuStrankaListFormatedWithAdressOIB_1">
      <item>VIRTUS GRUPA d.o.o., OIB 33038182027, Matije Divkovića 25, 10000 Zagreb zastupanog po punomoćniku Ana Malović</item>
    </derivirana_varijabla>
  </DomainObject.Predmet.ProtuStrankaListFormatedWithAdressOIB>
  <DomainObject.Predmet.ProtuStrankaListNazivFormated>
    <izvorni_sadrzaj>
      <item>VIRTUS GRUPA d.o.o.</item>
    </izvorni_sadrzaj>
    <derivirana_varijabla naziv="DomainObject.Predmet.ProtuStrankaListNazivFormated_1">
      <item>VIRTUS GRUPA d.o.o.</item>
    </derivirana_varijabla>
  </DomainObject.Predmet.ProtuStrankaListNazivFormated>
  <DomainObject.Predmet.ProtuStrankaListNazivFormatedOIB>
    <izvorni_sadrzaj>
      <item>VIRTUS GRUPA d.o.o., OIB 33038182027</item>
    </izvorni_sadrzaj>
    <derivirana_varijabla naziv="DomainObject.Predmet.ProtuStrankaListNazivFormatedOIB_1">
      <item>VIRTUS GRUPA d.o.o., OIB 33038182027</item>
    </derivirana_varijabla>
  </DomainObject.Predmet.ProtuStrankaListNazivFormatedOIB>
  <DomainObject.Predmet.OstaliListFormated>
    <izvorni_sadrzaj>
      <item>Ana Malović punomoćnik sudionika u postupku VIRTUS GRUPA d.o.o.</item>
    </izvorni_sadrzaj>
    <derivirana_varijabla naziv="DomainObject.Predmet.OstaliListFormated_1">
      <item>Ana Malović punomoćnik sudionika u postupku VIRTUS GRUPA d.o.o.</item>
    </derivirana_varijabla>
  </DomainObject.Predmet.OstaliListFormated>
  <DomainObject.Predmet.OstaliListFormatedOIB>
    <izvorni_sadrzaj>
      <item>Ana Malović punomoćnik sudionika u postupku VIRTUS GRUPA d.o.o.</item>
    </izvorni_sadrzaj>
    <derivirana_varijabla naziv="DomainObject.Predmet.OstaliListFormatedOIB_1">
      <item>Ana Malović punomoćnik sudionika u postupku VIRTUS GRUPA d.o.o.</item>
    </derivirana_varijabla>
  </DomainObject.Predmet.OstaliListFormatedOIB>
  <DomainObject.Predmet.OstaliListFormatedWithAdress>
    <izvorni_sadrzaj>
      <item>Ana Malović, Bosutska 31, 10000 Zagreb punomoćnik sudionika u postupku VIRTUS GRUPA d.o.o.</item>
    </izvorni_sadrzaj>
    <derivirana_varijabla naziv="DomainObject.Predmet.OstaliListFormatedWithAdress_1">
      <item>Ana Malović, Bosutska 31, 10000 Zagreb punomoćnik sudionika u postupku VIRTUS GRUPA d.o.o.</item>
    </derivirana_varijabla>
  </DomainObject.Predmet.OstaliListFormatedWithAdress>
  <DomainObject.Predmet.OstaliListFormatedWithAdressOIB>
    <izvorni_sadrzaj>
      <item>Ana Malović, Bosutska 31, 10000 Zagreb punomoćnik sudionika u postupku VIRTUS GRUPA d.o.o.</item>
    </izvorni_sadrzaj>
    <derivirana_varijabla naziv="DomainObject.Predmet.OstaliListFormatedWithAdressOIB_1">
      <item>Ana Malović, Bosutska 31, 10000 Zagreb punomoćnik sudionika u postupku VIRTUS GRUPA d.o.o.</item>
    </derivirana_varijabla>
  </DomainObject.Predmet.OstaliListFormatedWithAdressOIB>
  <DomainObject.Predmet.OstaliListNazivFormated>
    <izvorni_sadrzaj>
      <item>Ana Malović</item>
    </izvorni_sadrzaj>
    <derivirana_varijabla naziv="DomainObject.Predmet.OstaliListNazivFormated_1">
      <item>Ana Malović</item>
    </derivirana_varijabla>
  </DomainObject.Predmet.OstaliListNazivFormated>
  <DomainObject.Predmet.OstaliListNazivFormatedOIB>
    <izvorni_sadrzaj>
      <item>Ana Malović</item>
    </izvorni_sadrzaj>
    <derivirana_varijabla naziv="DomainObject.Predmet.OstaliListNazivFormatedOIB_1">
      <item>Ana Malović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VIRTUS GRUPA d.o.o.</izvorni_sadrzaj>
    <derivirana_varijabla naziv="DomainObject.Predmet.StrankaIDrugi_1">VIRTUS GRUPA d.o.o.</derivirana_varijabla>
  </DomainObject.Predmet.StrankaIDrugi>
  <DomainObject.Predmet.ProtustrankaIDrugi>
    <izvorni_sadrzaj>VIRTUS GRUPA d.o.o.</izvorni_sadrzaj>
    <derivirana_varijabla naziv="DomainObject.Predmet.ProtustrankaIDrugi_1">VIRTUS GRUPA d.o.o.</derivirana_varijabla>
  </DomainObject.Predmet.ProtustrankaIDrugi>
  <DomainObject.Predmet.StrankaIDrugiAdressOIB>
    <izvorni_sadrzaj>VIRTUS GRUPA d.o.o., OIB 33038182027, Matije Divkovića 25, 10000 Zagreb</izvorni_sadrzaj>
    <derivirana_varijabla naziv="DomainObject.Predmet.StrankaIDrugiAdressOIB_1">VIRTUS GRUPA d.o.o., OIB 33038182027, Matije Divkovića 25, 10000 Zagreb</derivirana_varijabla>
  </DomainObject.Predmet.StrankaIDrugiAdressOIB>
  <DomainObject.Predmet.ProtustrankaIDrugiAdressOIB>
    <izvorni_sadrzaj>VIRTUS GRUPA d.o.o., OIB 33038182027, Matije Divkovića 25, 10000 Zagreb</izvorni_sadrzaj>
    <derivirana_varijabla naziv="DomainObject.Predmet.ProtustrankaIDrugiAdressOIB_1">VIRTUS GRUPA d.o.o., OIB 33038182027, Matije Divkovića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VIRTUS GRUPA d.o.o.</item>
      <item>VIRTUS GRUPA d.o.o.</item>
      <item>Ana Malović</item>
    </izvorni_sadrzaj>
    <derivirana_varijabla naziv="DomainObject.Predmet.SudioniciListNaziv_1">
      <item>VIRTUS GRUPA d.o.o.</item>
      <item>VIRTUS GRUPA d.o.o.</item>
      <item>Ana Malović</item>
    </derivirana_varijabla>
  </DomainObject.Predmet.SudioniciListNaziv>
  <DomainObject.Predmet.SudioniciListAdressOIB>
    <izvorni_sadrzaj>
      <item>VIRTUS GRUPA d.o.o., OIB 33038182027, Matije Divkovića 25,10000 Zagreb</item>
      <item>VIRTUS GRUPA d.o.o., OIB 33038182027, Matije Divkovića 25,10000 Zagreb</item>
      <item>Ana Malović, Bosutska 31,10000 Zagreb</item>
    </izvorni_sadrzaj>
    <derivirana_varijabla naziv="DomainObject.Predmet.SudioniciListAdressOIB_1">
      <item>VIRTUS GRUPA d.o.o., OIB 33038182027, Matije Divkovića 25,10000 Zagreb</item>
      <item>VIRTUS GRUPA d.o.o., OIB 33038182027, Matije Divkovića 25,10000 Zagreb</item>
      <item>Ana Malović,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33038182027</item>
      <item>, OIB 33038182027</item>
      <item>, OIB null</item>
    </izvorni_sadrzaj>
    <derivirana_varijabla naziv="DomainObject.Predmet.SudioniciListNazivOIB_1">
      <item>, OIB 33038182027</item>
      <item>, OIB 33038182027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5EF003-B489-447F-AEED-A0840A77E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862</properties:Words>
  <properties:Characters>5736</properties:Characters>
  <properties:Lines>407</properties:Lines>
  <properties:Paragraphs>198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2017-03-28T09:53:00Z</dcterms:created>
  <dc:creator>bojana</dc:creator>
  <cp:lastModifiedBy>Tatjana Slaviček</cp:lastModifiedBy>
  <cp:lastPrinted>2017-03-26T20:11:00Z</cp:lastPrinted>
  <dcterms:modified xmlns:xsi="http://www.w3.org/2001/XMLSchema-instance" xsi:type="dcterms:W3CDTF">2017-03-28T09:53:00Z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St-6133/2016-63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