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1ed0" w14:paraId="3611ed0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57468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1F26A6">
        <w:t xml:space="preserve">NEAPOLIS MARSEL j.d.o.o., Poreč, Trg Marafor 13, OIB: </w:t>
      </w:r>
      <w:r w:rsidR="008A14BE">
        <w:t>84097090486</w:t>
      </w:r>
      <w:r w:rsidR="00741DAF">
        <w:t xml:space="preserve">, </w:t>
      </w:r>
    </w:p>
    <w:p w:rsidRDefault="00741DAF" w:rsidP="00C701B8" w:rsidR="00741DA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A14BE">
        <w:t>NEAPOLIS MARSEL j.d.o.o., Poreč, Trg Marafor 13, OIB: 84097090486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741DAF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8A14BE">
        <w:t>NEAPOLIS MARSEL j.d.o.o., Poreč, Trg Marafor 13, OIB: 84097090486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741DAF">
        <w:t>8</w:t>
      </w:r>
      <w:r w:rsidR="008A14BE">
        <w:t>59</w:t>
      </w:r>
      <w:r w:rsidR="00741DAF">
        <w:t>/16-3 od 21. lipnja</w:t>
      </w:r>
      <w:r w:rsidR="00B57468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57468">
        <w:t>23. lipnja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41DAF">
        <w:t>14</w:t>
      </w:r>
      <w:r w:rsidR="00B57468">
        <w:t>. srpnja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BA0C72" w:rsidR="00AE38BC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vrijednije</w:t>
      </w:r>
      <w:r w:rsidRPr="005347E1">
        <w:t xml:space="preserve"> imovine (potvrda z.k. odjela Općinskog suda u Puli, Zemljišnoknjižnog odjela </w:t>
      </w:r>
      <w:r w:rsidR="008A14BE">
        <w:t xml:space="preserve">Poreč </w:t>
      </w:r>
      <w:r w:rsidR="00A910B6" w:rsidRPr="005347E1">
        <w:t xml:space="preserve">(list </w:t>
      </w:r>
      <w:r w:rsidR="00741DAF">
        <w:t>1</w:t>
      </w:r>
      <w:r w:rsidR="008A14BE">
        <w:t>3</w:t>
      </w:r>
      <w:r w:rsidRPr="005347E1">
        <w:t xml:space="preserve"> spisa), uvjerenje Policijske uprave istarske (list </w:t>
      </w:r>
      <w:r w:rsidR="00741DAF">
        <w:t>1</w:t>
      </w:r>
      <w:r w:rsidR="008A14BE">
        <w:t>1</w:t>
      </w:r>
      <w:r w:rsidRPr="005347E1">
        <w:t xml:space="preserve"> spisa) ).</w:t>
      </w: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741DAF">
        <w:t>8</w:t>
      </w:r>
      <w:r w:rsidR="008A14BE">
        <w:t>59</w:t>
      </w:r>
      <w:r w:rsidR="00741DAF">
        <w:t>/16</w:t>
      </w:r>
      <w:r w:rsidR="00B57468">
        <w:t xml:space="preserve"> od 14. srpnja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57468">
        <w:t>14. srpnja</w:t>
      </w:r>
      <w:r w:rsidRPr="005347E1">
        <w:t xml:space="preserve"> 2016. godine, a skinuto je sa oglasne </w:t>
      </w:r>
      <w:r w:rsidR="00B57468">
        <w:t>21. srpnja</w:t>
      </w:r>
      <w:r w:rsidR="0089087E" w:rsidRPr="005347E1">
        <w:t xml:space="preserve"> 2016. godine. U roku od 15 dana, koji rok je istekao </w:t>
      </w:r>
      <w:r w:rsidR="00B57468">
        <w:t>05. kolovoza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5C4660">
        <w:t>02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C4660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8A14BE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66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41DAF">
      <w:rPr>
        <w:sz w:val="23"/>
        <w:szCs w:val="23"/>
      </w:rPr>
      <w:t>8</w:t>
    </w:r>
    <w:r w:rsidR="001F26A6">
      <w:rPr>
        <w:sz w:val="23"/>
        <w:szCs w:val="23"/>
      </w:rPr>
      <w:t>59</w:t>
    </w:r>
    <w:r w:rsidR="005C4660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5C4660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41DAF">
      <w:rPr>
        <w:sz w:val="23"/>
        <w:szCs w:val="23"/>
      </w:rPr>
      <w:t>8</w:t>
    </w:r>
    <w:r w:rsidR="001F26A6">
      <w:rPr>
        <w:sz w:val="23"/>
        <w:szCs w:val="23"/>
      </w:rPr>
      <w:t>59</w:t>
    </w:r>
    <w:r w:rsidR="005C4660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5C4660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26A6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C466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MARSEL j.d.o.o. POREČ zastupanog po punomoćniku Mavije Esati</izvorni_sadrzaj>
    <derivirana_varijabla naziv="DomainObject.Predmet.ProtustrankaFormated_1">  NEAPOLIS MARSEL j.d.o.o. POREČ zastupanog po punomoćniku Mavije Esati</derivirana_varijabla>
  </DomainObject.Predmet.ProtustrankaFormated>
  <DomainObject.Predmet.ProtustrankaFormatedOIB>
    <izvorni_sadrzaj>  NEAPOLIS MARSEL j.d.o.o. POREČ, OIB 84097090486 zastupanog po punomoćniku Mavije Esati</izvorni_sadrzaj>
    <derivirana_varijabla naziv="DomainObject.Predmet.ProtustrankaFormatedOIB_1">  NEAPOLIS MARSEL j.d.o.o. POREČ, OIB 84097090486 zastupanog po punomoćniku Mavije Esati</derivirana_varijabla>
  </DomainObject.Predmet.ProtustrankaFormatedOIB>
  <DomainObject.Predmet.ProtustrankaFormatedWithAdress>
    <izvorni_sadrzaj> NEAPOLIS MARSEL j.d.o.o. POREČ, Trg Marafor 13, 52440 Poreč zastupanog po punomoćniku Mavije Esati</izvorni_sadrzaj>
    <derivirana_varijabla naziv="DomainObject.Predmet.ProtustrankaFormatedWithAdress_1"> NEAPOLIS MARSEL j.d.o.o. POREČ, Trg Marafor 13, 52440 Poreč zastupanog po punomoćniku Mavije Esati</derivirana_varijabla>
  </DomainObject.Predmet.ProtustrankaFormatedWithAdress>
  <DomainObject.Predmet.ProtustrankaFormatedWithAdressOIB>
    <izvorni_sadrzaj> NEAPOLIS MARSEL j.d.o.o. POREČ, OIB 84097090486, Trg Marafor 13, 52440 Poreč zastupanog po punomoćniku Mavije Esati</izvorni_sadrzaj>
    <derivirana_varijabla naziv="DomainObject.Predmet.ProtustrankaFormatedWithAdressOIB_1"> NEAPOLIS MARSEL j.d.o.o. POREČ, OIB 84097090486, Trg Marafor 13, 52440 Poreč zastupanog po punomoćniku Mavije Esati</derivirana_varijabla>
  </DomainObject.Predmet.ProtustrankaFormatedWithAdressOIB>
  <DomainObject.Predmet.ProtustrankaWithAdress>
    <izvorni_sadrzaj>NEAPOLIS MARSEL j.d.o.o. POREČ Trg Marafor 13, 52440 Poreč</izvorni_sadrzaj>
    <derivirana_varijabla naziv="DomainObject.Predmet.ProtustrankaWithAdress_1">NEAPOLIS MARSEL j.d.o.o. POREČ Trg Marafor 13, 52440 Poreč</derivirana_varijabla>
  </DomainObject.Predmet.ProtustrankaWithAdress>
  <DomainObject.Predmet.ProtustrankaWithAdressOIB>
    <izvorni_sadrzaj>NEAPOLIS MARSEL j.d.o.o. POREČ, OIB 84097090486, Trg Marafor 13, 52440 Poreč</izvorni_sadrzaj>
    <derivirana_varijabla naziv="DomainObject.Predmet.ProtustrankaWithAdressOIB_1">NEAPOLIS MARSEL j.d.o.o. POREČ, OIB 84097090486, Trg Marafor 13, 52440 Poreč</derivirana_varijabla>
  </DomainObject.Predmet.ProtustrankaWithAdressOIB>
  <DomainObject.Predmet.ProtustrankaNazivFormated>
    <izvorni_sadrzaj>NEAPOLIS MARSEL j.d.o.o. POREČ</izvorni_sadrzaj>
    <derivirana_varijabla naziv="DomainObject.Predmet.ProtustrankaNazivFormated_1">NEAPOLIS MARSEL j.d.o.o. POREČ</derivirana_varijabla>
  </DomainObject.Predmet.ProtustrankaNazivFormated>
  <DomainObject.Predmet.ProtustrankaNazivFormatedOIB>
    <izvorni_sadrzaj>NEAPOLIS MARSEL j.d.o.o. POREČ, OIB 84097090486</izvorni_sadrzaj>
    <derivirana_varijabla naziv="DomainObject.Predmet.ProtustrankaNazivFormatedOIB_1">NEAPOLIS MARSEL j.d.o.o. POREČ, OIB 84097090486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25243.95</izvorni_sadrzaj>
    <derivirana_varijabla naziv="DomainObject.Predmet.TrenutnaVrijednost_1">25243.95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NEAPOLIS MARSEL j.d.o.o. POREČ zastupanog po punomoćniku Mavije Esati</item>
    </izvorni_sadrzaj>
    <derivirana_varijabla naziv="DomainObject.Predmet.ProtuStrankaListFormated_1">
      <item>NEAPOLIS MARSEL j.d.o.o. POREČ zastupanog po punomoćniku Mavije Esati</item>
    </derivirana_varijabla>
  </DomainObject.Predmet.ProtuStrankaListFormated>
  <DomainObject.Predmet.ProtuStrankaListFormatedOIB>
    <izvorni_sadrzaj>
      <item>NEAPOLIS MARSEL j.d.o.o. POREČ, OIB 84097090486 zastupanog po punomoćniku Mavije Esati</item>
    </izvorni_sadrzaj>
    <derivirana_varijabla naziv="DomainObject.Predmet.ProtuStrankaListFormatedOIB_1">
      <item>NEAPOLIS MARSEL j.d.o.o. POREČ, OIB 84097090486 zastupanog po punomoćniku Mavije Esati</item>
    </derivirana_varijabla>
  </DomainObject.Predmet.ProtuStrankaListFormatedOIB>
  <DomainObject.Predmet.ProtuStrankaListFormatedWithAdress>
    <izvorni_sadrzaj>
      <item>NEAPOLIS MARSEL j.d.o.o. POREČ, Trg Marafor 13, 52440 Poreč zastupanog po punomoćniku Mavije Esati</item>
    </izvorni_sadrzaj>
    <derivirana_varijabla naziv="DomainObject.Predmet.ProtuStrankaListFormatedWithAdress_1">
      <item>NEAPOLIS MARSEL j.d.o.o. POREČ, Trg Marafor 13, 52440 Poreč zastupanog po punomoćniku Mavije Esati</item>
    </derivirana_varijabla>
  </DomainObject.Predmet.ProtuStrankaListFormatedWithAdress>
  <DomainObject.Predmet.ProtuStrankaListFormatedWithAdressOIB>
    <izvorni_sadrzaj>
      <item>NEAPOLIS MARSEL j.d.o.o. POREČ, OIB 84097090486, Trg Marafor 13, 52440 Poreč zastupanog po punomoćniku Mavije Esati</item>
    </izvorni_sadrzaj>
    <derivirana_varijabla naziv="DomainObject.Predmet.ProtuStrankaListFormatedWithAdressOIB_1">
      <item>NEAPOLIS MARSEL j.d.o.o. POREČ, OIB 84097090486, Trg Marafor 13, 52440 Poreč zastupanog po punomoćniku Mavije Esati</item>
    </derivirana_varijabla>
  </DomainObject.Predmet.ProtuStrankaListFormatedWithAdressOIB>
  <DomainObject.Predmet.ProtuStrankaListNazivFormated>
    <izvorni_sadrzaj>
      <item>NEAPOLIS MARSEL j.d.o.o. POREČ</item>
    </izvorni_sadrzaj>
    <derivirana_varijabla naziv="DomainObject.Predmet.ProtuStrankaListNazivFormated_1">
      <item>NEAPOLIS MARSEL j.d.o.o. POREČ</item>
    </derivirana_varijabla>
  </DomainObject.Predmet.ProtuStrankaListNazivFormated>
  <DomainObject.Predmet.ProtuStrankaListNazivFormatedOIB>
    <izvorni_sadrzaj>
      <item>NEAPOLIS MARSEL j.d.o.o. POREČ, OIB 84097090486</item>
    </izvorni_sadrzaj>
    <derivirana_varijabla naziv="DomainObject.Predmet.ProtuStrankaListNazivFormatedOIB_1">
      <item>NEAPOLIS MARSEL j.d.o.o. POREČ, OIB 84097090486</item>
    </derivirana_varijabla>
  </DomainObject.Predmet.ProtuStrankaListNazivFormatedOIB>
  <DomainObject.Predmet.OstaliListFormated>
    <izvorni_sadrzaj>
      <item>Mavije Esati punomoćnik sudionika u postupku NEAPOLIS MARSEL j.d.o.o. POREČ</item>
    </izvorni_sadrzaj>
    <derivirana_varijabla naziv="DomainObject.Predmet.OstaliListFormated_1">
      <item>Mavije Esati punomoćnik sudionika u postupku NEAPOLIS MARSEL j.d.o.o. POREČ</item>
    </derivirana_varijabla>
  </DomainObject.Predmet.OstaliListFormated>
  <DomainObject.Predmet.OstaliListFormatedOIB>
    <izvorni_sadrzaj>
      <item>Mavije Esati, OIB 99563767554 punomoćnik sudionika u postupku NEAPOLIS MARSEL j.d.o.o. POREČ</item>
    </izvorni_sadrzaj>
    <derivirana_varijabla naziv="DomainObject.Predmet.OstaliListFormatedOIB_1">
      <item>Mavije Esati, OIB 99563767554 punomoćnik sudionika u postupku NEAPOLIS MARSEL j.d.o.o. POREČ</item>
    </derivirana_varijabla>
  </DomainObject.Predmet.OstaliListFormatedOIB>
  <DomainObject.Predmet.OstaliListFormatedWithAdress>
    <izvorni_sadrzaj>
      <item>Mavije Esati, Bože Milanovića 4, 52440 Poreč punomoćnik sudionika u postupku NEAPOLIS MARSEL j.d.o.o. POREČ</item>
    </izvorni_sadrzaj>
    <derivirana_varijabla naziv="DomainObject.Predmet.OstaliListFormatedWithAdress_1">
      <item>Mavije Esati, Bože Milanovića 4, 52440 Poreč punomoćnik sudionika u postupku NEAPOLIS MARSEL j.d.o.o. POREČ</item>
    </derivirana_varijabla>
  </DomainObject.Predmet.OstaliListFormatedWithAdress>
  <DomainObject.Predmet.OstaliListFormatedWithAdressOIB>
    <izvorni_sadrzaj>
      <item>Mavije Esati, OIB 99563767554, Bože Milanovića 4, 52440 Poreč punomoćnik sudionika u postupku NEAPOLIS MARSEL j.d.o.o. POREČ</item>
    </izvorni_sadrzaj>
    <derivirana_varijabla naziv="DomainObject.Predmet.OstaliListFormatedWithAdressOIB_1">
      <item>Mavije Esati, OIB 99563767554, Bože Milanovića 4, 52440 Poreč punomoćnik sudionika u postupku NEAPOLIS MARSEL j.d.o.o. POREČ</item>
    </derivirana_varijabla>
  </DomainObject.Predmet.OstaliListFormatedWithAdressOIB>
  <DomainObject.Predmet.OstaliListNazivFormated>
    <izvorni_sadrzaj>
      <item>Mavije Esati</item>
    </izvorni_sadrzaj>
    <derivirana_varijabla naziv="DomainObject.Predmet.OstaliListNazivFormated_1">
      <item>Mavije Esati</item>
    </derivirana_varijabla>
  </DomainObject.Predmet.OstaliListNazivFormated>
  <DomainObject.Predmet.OstaliListNazivFormatedOIB>
    <izvorni_sadrzaj>
      <item>Mavije Esati, OIB 99563767554</item>
    </izvorni_sadrzaj>
    <derivirana_varijabla naziv="DomainObject.Predmet.OstaliListNazivFormatedOIB_1">
      <item>Mavije Esati, OIB 99563767554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NEAPOLIS MARSEL j.d.o.o. POREČ</izvorni_sadrzaj>
    <derivirana_varijabla naziv="DomainObject.Predmet.ProtustrankaIDrugi_1">NEAPOLIS MARSEL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NEAPOLIS MARSEL j.d.o.o. POREČ, OIB 84097090486, Trg Marafor 13, 52440 Poreč</izvorni_sadrzaj>
    <derivirana_varijabla naziv="DomainObject.Predmet.ProtustrankaIDrugiAdressOIB_1">NEAPOLIS MARSEL j.d.o.o. POREČ, OIB 84097090486, Trg Marafor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NEAPOLIS MARSEL j.d.o.o. POREČ</item>
      <item>Mavije Esati</item>
    </izvorni_sadrzaj>
    <derivirana_varijabla naziv="DomainObject.Predmet.SudioniciListNaziv_1">
      <item>FINANCIJSKA AGENCIJA, RC RIJEKA, PODRUŽNICA PULA, PULA</item>
      <item>NEAPOLIS MARSEL j.d.o.o. POREČ</item>
      <item>Mavije Esati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izvorni_sadrzaj>
    <derivirana_varijabla naziv="DomainObject.Predmet.SudioniciListAdressOIB_1"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84097090486</item>
      <item>, OIB 99563767554</item>
    </izvorni_sadrzaj>
    <derivirana_varijabla naziv="DomainObject.Predmet.SudioniciListNazivOIB_1">
      <item>, OIB 85821130368</item>
      <item>, OIB 84097090486</item>
      <item>, OIB 99563767554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A9940-96AB-4923-AA6E-BC38EE362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3182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2016-09-01T12:37:00Z</dcterms:created>
  <dc:creator>msimicic</dc:creator>
  <cp:lastModifiedBy>Sanja Prodan</cp:lastModifiedBy>
  <cp:lastPrinted>2016-09-02T07:26:00Z</cp:lastPrinted>
  <dcterms:modified xmlns:xsi="http://www.w3.org/2001/XMLSchema-instance" xsi:type="dcterms:W3CDTF">2016-09-02T07:26:00Z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