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06f9" w14:paraId="86c06f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0454B7" w:rsidRPr="00032585">
        <w:rPr>
          <w:lang w:val="hr-HR"/>
        </w:rPr>
        <w:t>IVOTIĆ d.o.o., Grubine (Općina Podbablje), Franje Tuđmana 23, OIB: 26077805406, MBS: 060237219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0454B7" w:rsidRPr="00032585">
        <w:rPr>
          <w:lang w:val="hr-HR"/>
        </w:rPr>
        <w:t>IVOTIĆ d.o.o., Grubine (Općina Podbablje), Franje Tuđmana 23, OIB: 26077805406, MBS: 060237219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651E1A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651E1A">
        <w:rPr>
          <w:lang w:val="hr-HR"/>
        </w:rPr>
        <w:t>Nada Mikulandra, Šibenik, Bilice, Stubalj 238, OIB: 01343352417</w:t>
      </w:r>
      <w:r w:rsidR="003668D5"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0454B7" w:rsidRPr="00032585">
        <w:rPr>
          <w:lang w:val="hr-HR"/>
        </w:rPr>
        <w:t>IVOTIĆ d.o.o., Grubine (Općina Podbablje), Franje Tuđmana 23, OIB: 26077805406, MBS: 060237219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454B7">
        <w:rPr>
          <w:lang w:val="hr-HR"/>
        </w:rPr>
        <w:t>19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454B7" w:rsidRPr="00032585">
        <w:rPr>
          <w:lang w:val="hr-HR"/>
        </w:rPr>
        <w:t>IVOTIĆ d.o.o., Grubine (Općina Podbablje), Franje Tuđmana 23, OIB: 26077805406, MBS: 060237219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454B7" w:rsidRPr="00032585">
        <w:rPr>
          <w:lang w:val="hr-HR"/>
        </w:rPr>
        <w:t xml:space="preserve">490 </w:t>
      </w:r>
      <w:r w:rsidR="00170B5C" w:rsidRPr="004B4F6C">
        <w:rPr>
          <w:lang w:val="hr-HR"/>
        </w:rPr>
        <w:t xml:space="preserve">dana, u ukupnom iznosu od </w:t>
      </w:r>
      <w:r w:rsidR="000454B7" w:rsidRPr="00032585">
        <w:rPr>
          <w:lang w:val="hr-HR"/>
        </w:rPr>
        <w:t>32.671,24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lastRenderedPageBreak/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668D5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91F95" w:rsidP="00F31929" w:rsidR="00D91F95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91F95" w:rsidP="00F31929" w:rsidR="00D91F9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24762" w:rsidRPr="00A2476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454B7">
      <w:t>2141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454B7">
      <w:t>2141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51E1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24762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7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47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47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47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7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47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47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47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St-2141/2015</izvorni_sadrzaj>
    <derivirana_varijabla naziv="DomainObject.Predmet.OznakaBroj_1">St-2141/2015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IVOTIĆ društvo s ogrničenom odgovornošću za prijevoz i trgovinu</izvorni_sadrzaj>
    <derivirana_varijabla naziv="DomainObject.Predmet.ProtustrankaFormated_1">  IVOTIĆ društvo s ogrničenom odgovornošću za prijevoz i trgovinu</derivirana_varijabla>
  </DomainObject.Predmet.ProtustrankaFormated>
  <DomainObject.Predmet.ProtustrankaFormatedOIB>
    <izvorni_sadrzaj>  IVOTIĆ društvo s ogrničenom odgovornošću za prijevoz i trgovinu, OIB 26077805406</izvorni_sadrzaj>
    <derivirana_varijabla naziv="DomainObject.Predmet.ProtustrankaFormatedOIB_1">  IVOTIĆ društvo s ogrničenom odgovornošću za prijevoz i trgovinu, OIB 26077805406</derivirana_varijabla>
  </DomainObject.Predmet.ProtustrankaFormatedOIB>
  <DomainObject.Predmet.ProtustrankaFormatedWithAdress>
    <izvorni_sadrzaj> IVOTIĆ društvo s ogrničenom odgovornošću za prijevoz i trgovinu, Franje Tuđmana 23, 21260 Grubine</izvorni_sadrzaj>
    <derivirana_varijabla naziv="DomainObject.Predmet.ProtustrankaFormatedWithAdress_1"> IVOTIĆ društvo s ogrničenom odgovornošću za prijevoz i trgovinu, Franje Tuđmana 23, 21260 Grubine</derivirana_varijabla>
  </DomainObject.Predmet.ProtustrankaFormatedWithAdress>
  <DomainObject.Predmet.ProtustrankaFormatedWithAdressOIB>
    <izvorni_sadrzaj> IVOTIĆ društvo s ogrničenom odgovornošću za prijevoz i trgovinu, OIB 26077805406, Franje Tuđmana 23, 21260 Grubine</izvorni_sadrzaj>
    <derivirana_varijabla naziv="DomainObject.Predmet.ProtustrankaFormatedWithAdressOIB_1"> IVOTIĆ društvo s ogrničenom odgovornošću za prijevoz i trgovinu, OIB 26077805406, Franje Tuđmana 23, 21260 Grubine</derivirana_varijabla>
  </DomainObject.Predmet.ProtustrankaFormatedWithAdressOIB>
  <DomainObject.Predmet.ProtustrankaWithAdress>
    <izvorni_sadrzaj>IVOTIĆ društvo s ogrničenom odgovornošću za prijevoz i trgovinu Franje Tuđmana 23, 21260 Grubine</izvorni_sadrzaj>
    <derivirana_varijabla naziv="DomainObject.Predmet.ProtustrankaWithAdress_1">IVOTIĆ društvo s ogrničenom odgovornošću za prijevoz i trgovinu Franje Tuđmana 23, 21260 Grubine</derivirana_varijabla>
  </DomainObject.Predmet.ProtustrankaWithAdress>
  <DomainObject.Predmet.ProtustrankaWithAdressOIB>
    <izvorni_sadrzaj>IVOTIĆ društvo s ogrničenom odgovornošću za prijevoz i trgovinu, OIB 26077805406, Franje Tuđmana 23, 21260 Grubine</izvorni_sadrzaj>
    <derivirana_varijabla naziv="DomainObject.Predmet.ProtustrankaWithAdressOIB_1">IVOTIĆ društvo s ogrničenom odgovornošću za prijevoz i trgovinu, OIB 26077805406, Franje Tuđmana 23, 21260 Grubine</derivirana_varijabla>
  </DomainObject.Predmet.ProtustrankaWithAdressOIB>
  <DomainObject.Predmet.ProtustrankaNazivFormated>
    <izvorni_sadrzaj>IVOTIĆ društvo s ogrničenom odgovornošću za prijevoz i trgovinu</izvorni_sadrzaj>
    <derivirana_varijabla naziv="DomainObject.Predmet.ProtustrankaNazivFormated_1">IVOTIĆ društvo s ogrničenom odgovornošću za prijevoz i trgovinu</derivirana_varijabla>
  </DomainObject.Predmet.ProtustrankaNazivFormated>
  <DomainObject.Predmet.ProtustrankaNazivFormatedOIB>
    <izvorni_sadrzaj>IVOTIĆ društvo s ogrničenom odgovornošću za prijevoz i trgovinu, OIB 26077805406</izvorni_sadrzaj>
    <derivirana_varijabla naziv="DomainObject.Predmet.ProtustrankaNazivFormatedOIB_1">IVOTIĆ društvo s ogrničenom odgovornošću za prijevoz i trgovinu, OIB 26077805406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32671.24</izvorni_sadrzaj>
    <derivirana_varijabla naziv="DomainObject.Predmet.TrenutnaVrijednost_1">32671.24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IVOTIĆ društvo s ogrničenom odgovornošću za prijevoz i trgovinu</item>
    </izvorni_sadrzaj>
    <derivirana_varijabla naziv="DomainObject.Predmet.ProtuStrankaListFormated_1">
      <item>IVOTIĆ društvo s ogrničenom odgovornošću za prijevoz i trgovinu</item>
    </derivirana_varijabla>
  </DomainObject.Predmet.ProtuStrankaListFormated>
  <DomainObject.Predmet.ProtuStrankaListFormatedOIB>
    <izvorni_sadrzaj>
      <item>IVOTIĆ društvo s ogrničenom odgovornošću za prijevoz i trgovinu, OIB 26077805406</item>
    </izvorni_sadrzaj>
    <derivirana_varijabla naziv="DomainObject.Predmet.ProtuStrankaListFormatedOIB_1">
      <item>IVOTIĆ društvo s ogrničenom odgovornošću za prijevoz i trgovinu, OIB 26077805406</item>
    </derivirana_varijabla>
  </DomainObject.Predmet.ProtuStrankaListFormatedOIB>
  <DomainObject.Predmet.ProtuStrankaListFormatedWithAdress>
    <izvorni_sadrzaj>
      <item>IVOTIĆ društvo s ogrničenom odgovornošću za prijevoz i trgovinu, Franje Tuđmana 23, 21260 Grubine</item>
    </izvorni_sadrzaj>
    <derivirana_varijabla naziv="DomainObject.Predmet.ProtuStrankaListFormatedWithAdress_1">
      <item>IVOTIĆ društvo s ogrničenom odgovornošću za prijevoz i trgovinu, Franje Tuđmana 23, 21260 Grubine</item>
    </derivirana_varijabla>
  </DomainObject.Predmet.ProtuStrankaListFormatedWithAdress>
  <DomainObject.Predmet.ProtuStrankaListFormatedWithAdressOIB>
    <izvorni_sadrzaj>
      <item>IVOTIĆ društvo s ogrničenom odgovornošću za prijevoz i trgovinu, OIB 26077805406, Franje Tuđmana 23, 21260 Grubine</item>
    </izvorni_sadrzaj>
    <derivirana_varijabla naziv="DomainObject.Predmet.ProtuStrankaListFormatedWithAdressOIB_1">
      <item>IVOTIĆ društvo s ogrničenom odgovornošću za prijevoz i trgovinu, OIB 26077805406, Franje Tuđmana 23, 21260 Grubine</item>
    </derivirana_varijabla>
  </DomainObject.Predmet.ProtuStrankaListFormatedWithAdressOIB>
  <DomainObject.Predmet.ProtuStrankaListNazivFormated>
    <izvorni_sadrzaj>
      <item>IVOTIĆ društvo s ogrničenom odgovornošću za prijevoz i trgovinu</item>
    </izvorni_sadrzaj>
    <derivirana_varijabla naziv="DomainObject.Predmet.ProtuStrankaListNazivFormated_1">
      <item>IVOTIĆ društvo s ogrničenom odgovornošću za prijevoz i trgovinu</item>
    </derivirana_varijabla>
  </DomainObject.Predmet.ProtuStrankaListNazivFormated>
  <DomainObject.Predmet.ProtuStrankaListNazivFormatedOIB>
    <izvorni_sadrzaj>
      <item>IVOTIĆ društvo s ogrničenom odgovornošću za prijevoz i trgovinu, OIB 26077805406</item>
    </izvorni_sadrzaj>
    <derivirana_varijabla naziv="DomainObject.Predmet.ProtuStrankaListNazivFormatedOIB_1">
      <item>IVOTIĆ društvo s ogrničenom odgovornošću za prijevoz i trgovinu, OIB 26077805406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IVOTIĆ društvo s ogrničenom odgovornošću za prijevoz i trgovinu</izvorni_sadrzaj>
    <derivirana_varijabla naziv="DomainObject.Predmet.ProtustrankaIDrugi_1">IVOTIĆ društvo s ogrničenom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IVOTIĆ društvo s ogrničenom odgovornošću za prijevoz i trgovinu, OIB 26077805406, Franje Tuđmana 23, 21260 Grubine</izvorni_sadrzaj>
    <derivirana_varijabla naziv="DomainObject.Predmet.ProtustrankaIDrugiAdressOIB_1">IVOTIĆ društvo s ogrničenom odgovornošću za prijevoz i trgovinu, OIB 26077805406, Franje Tuđmana 23,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IVOTIĆ društvo s ogrničenom odgovornošću za prijevoz i trgovinu</item>
      <item>FINANCIJSKA AGENCIJA, RC SPLIT</item>
    </izvorni_sadrzaj>
    <derivirana_varijabla naziv="DomainObject.Predmet.SudioniciListNaziv_1">
      <item>IVOTIĆ društvo s ogrničenom odgovornošću za prijevoz i trgovinu</item>
      <item>FINANCIJSKA AGENCIJA, RC SPLIT</item>
    </derivirana_varijabla>
  </DomainObject.Predmet.SudioniciListNaziv>
  <DomainObject.Predmet.SudioniciListAdressOIB>
    <izvorni_sadrzaj>
      <item>IVOTIĆ društvo s ogrničenom odgovornošću za prijevoz i trgovinu, OIB 26077805406, Franje Tuđmana 23,21260 Grubine</item>
      <item>FINANCIJSKA AGENCIJA, RC SPLIT, OIB 85821130368, Mažuranićevo šetalište 24 b,21000 Split</item>
    </izvorni_sadrzaj>
    <derivirana_varijabla naziv="DomainObject.Predmet.SudioniciListAdressOIB_1">
      <item>IVOTIĆ društvo s ogrničenom odgovornošću za prijevoz i trgovinu, OIB 26077805406, Franje Tuđmana 23,21260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26077805406</item>
      <item>, OIB 85821130368</item>
    </izvorni_sadrzaj>
    <derivirana_varijabla naziv="DomainObject.Predmet.SudioniciListNazivOIB_1">
      <item>, OIB 26077805406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3DCF4-3F6D-41A4-B3A9-4BFFF2CD7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4349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2016-07-12T07:35:00Z</dcterms:created>
  <dc:creator>wsadmin</dc:creator>
  <cp:lastModifiedBy>Goran Radanović</cp:lastModifiedBy>
  <cp:lastPrinted>2016-07-12T10:20:00Z</cp:lastPrinted>
  <dcterms:modified xmlns:xsi="http://www.w3.org/2001/XMLSchema-instance" xsi:type="dcterms:W3CDTF">2016-07-12T10:45:00Z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