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ebbd" w14:paraId="b87ebbd" w:rsidRDefault="00397271" w:rsidP="00397271" w:rsidR="00397271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397271" w:rsidP="00397271" w:rsidR="00397271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397271" w:rsidP="00397271" w:rsidR="00397271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397271" w:rsidP="00397271" w:rsidR="00397271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1017/18</w:t>
      </w:r>
    </w:p>
    <w:p w:rsidRDefault="00397271" w:rsidP="00397271" w:rsidR="00397271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397271" w:rsidP="00397271" w:rsidR="00397271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BIAN VARIANI d.o.o., OIB 91901491998, Zagreb, Trakošćanska ulica 42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31.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397271" w:rsidP="00397271" w:rsidR="00397271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97271" w:rsidP="00397271" w:rsidR="00397271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BIAN VARIANI d.o.o., OIB 91901491998, Zagreb, Trakošćanska ulica 42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31.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97271" w:rsidP="00397271" w:rsidR="00397271" w:rsidRPr="004453B3">
      <w:pPr>
        <w:pStyle w:val="BodyText21"/>
        <w:rPr>
          <w:rFonts w:hAnsi="Times New Roman" w:ascii="Times New Roman"/>
          <w:szCs w:val="24"/>
        </w:rPr>
      </w:pPr>
    </w:p>
    <w:p w:rsidRDefault="00397271" w:rsidP="00397271" w:rsidR="00397271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6533F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David Jakovljević</w:t>
      </w:r>
      <w:r w:rsidRPr="0066533F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63014812654</w:t>
      </w:r>
      <w:r w:rsidRPr="0066533F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Sesvete, Kašinska 7</w:t>
      </w:r>
      <w:r w:rsidRPr="0066533F">
        <w:rPr>
          <w:rFonts w:hAnsi="Times New Roman" w:ascii="Times New Roman"/>
          <w:szCs w:val="24"/>
        </w:rPr>
        <w:t>.</w:t>
      </w:r>
    </w:p>
    <w:p w:rsidRDefault="00397271" w:rsidP="00397271" w:rsidR="00397271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97271" w:rsidP="00397271" w:rsidR="00397271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BIAN VARIANI d.o.o., OIB 91901491998, Zagreb, Trakošćanska ulica 42.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5.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31. kolovoza 2018.</w:t>
      </w:r>
    </w:p>
    <w:p w:rsidRDefault="00397271" w:rsidP="00397271" w:rsidR="00397271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397271" w:rsidP="00397271" w:rsidR="00397271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97271" w:rsidP="00397271" w:rsidR="00397271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97271" w:rsidP="00397271" w:rsidR="00397271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97271" w:rsidP="00397271" w:rsidR="0039727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397271" w:rsidP="00397271" w:rsidR="00397271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397271" w:rsidP="00397271" w:rsidR="00397271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397271" w:rsidP="00397271" w:rsidR="00397271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397271" w:rsidP="00397271" w:rsidR="00397271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397271" w:rsidP="00397271" w:rsidR="00397271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029" w:rsidR="00000000">
      <w:r>
        <w:separator/>
      </w:r>
    </w:p>
  </w:endnote>
  <w:endnote w:id="0" w:type="continuationSeparator">
    <w:p w:rsidRDefault="0093102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029" w:rsidR="00280A5F">
    <w:pPr>
      <w:pStyle w:val="Podnoje"/>
      <w:jc w:val="right"/>
    </w:pPr>
  </w:p>
  <w:p w:rsidRDefault="0093102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029" w:rsidR="00000000">
      <w:r>
        <w:separator/>
      </w:r>
    </w:p>
  </w:footnote>
  <w:footnote w:id="0" w:type="continuationSeparator">
    <w:p w:rsidRDefault="0093102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71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931029" w:rsidRPr="00931029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1017/18</w:t>
    </w:r>
  </w:p>
  <w:p w:rsidRDefault="0093102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271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5F98"/>
    <w:rsid w:val="00135025"/>
    <w:rsid w:val="00181F4E"/>
    <w:rsid w:val="00397271"/>
    <w:rsid w:val="00931029"/>
    <w:rsid w:val="00B15F98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271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271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397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7271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39727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7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727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1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0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0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0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0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271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71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397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7271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39727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7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727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1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0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0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0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0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St-1017/2018</izvorni_sadrzaj>
    <derivirana_varijabla naziv="DomainObject.Predmet.OznakaBroj_1">St-1017/2018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BIAN VARIANI d.o.o.</izvorni_sadrzaj>
    <derivirana_varijabla naziv="DomainObject.Predmet.ProtustrankaFormated_1">  BIAN VARIANI d.o.o.</derivirana_varijabla>
  </DomainObject.Predmet.ProtustrankaFormated>
  <DomainObject.Predmet.ProtustrankaFormatedOIB>
    <izvorni_sadrzaj>  BIAN VARIANI d.o.o., OIB 91901491998</izvorni_sadrzaj>
    <derivirana_varijabla naziv="DomainObject.Predmet.ProtustrankaFormatedOIB_1">  BIAN VARIANI d.o.o., OIB 91901491998</derivirana_varijabla>
  </DomainObject.Predmet.ProtustrankaFormatedOIB>
  <DomainObject.Predmet.ProtustrankaFormatedWithAdress>
    <izvorni_sadrzaj> BIAN VARIANI d.o.o., Trakošćanska ulica 42, 10000 Zagreb</izvorni_sadrzaj>
    <derivirana_varijabla naziv="DomainObject.Predmet.ProtustrankaFormatedWithAdress_1"> BIAN VARIANI d.o.o., Trakošćanska ulica 42, 10000 Zagreb</derivirana_varijabla>
  </DomainObject.Predmet.ProtustrankaFormatedWithAdress>
  <DomainObject.Predmet.ProtustrankaFormatedWithAdressOIB>
    <izvorni_sadrzaj> BIAN VARIANI d.o.o., OIB 91901491998, Trakošćanska ulica 42, 10000 Zagreb</izvorni_sadrzaj>
    <derivirana_varijabla naziv="DomainObject.Predmet.ProtustrankaFormatedWithAdressOIB_1"> BIAN VARIANI d.o.o., OIB 91901491998, Trakošćanska ulica 42, 10000 Zagreb</derivirana_varijabla>
  </DomainObject.Predmet.ProtustrankaFormatedWithAdressOIB>
  <DomainObject.Predmet.ProtustrankaWithAdress>
    <izvorni_sadrzaj>BIAN VARIANI d.o.o. Trakošćanska ulica 42, 10000 Zagreb</izvorni_sadrzaj>
    <derivirana_varijabla naziv="DomainObject.Predmet.ProtustrankaWithAdress_1">BIAN VARIANI d.o.o. Trakošćanska ulica 42, 10000 Zagreb</derivirana_varijabla>
  </DomainObject.Predmet.ProtustrankaWithAdress>
  <DomainObject.Predmet.ProtustrankaWithAdressOIB>
    <izvorni_sadrzaj>BIAN VARIANI d.o.o., OIB 91901491998, Trakošćanska ulica 42, 10000 Zagreb</izvorni_sadrzaj>
    <derivirana_varijabla naziv="DomainObject.Predmet.ProtustrankaWithAdressOIB_1">BIAN VARIANI d.o.o., OIB 91901491998, Trakošćanska ulica 42, 10000 Zagreb</derivirana_varijabla>
  </DomainObject.Predmet.ProtustrankaWithAdressOIB>
  <DomainObject.Predmet.ProtustrankaNazivFormated>
    <izvorni_sadrzaj>BIAN VARIANI d.o.o.</izvorni_sadrzaj>
    <derivirana_varijabla naziv="DomainObject.Predmet.ProtustrankaNazivFormated_1">BIAN VARIANI d.o.o.</derivirana_varijabla>
  </DomainObject.Predmet.ProtustrankaNazivFormated>
  <DomainObject.Predmet.ProtustrankaNazivFormatedOIB>
    <izvorni_sadrzaj>BIAN VARIANI d.o.o., OIB 91901491998</izvorni_sadrzaj>
    <derivirana_varijabla naziv="DomainObject.Predmet.ProtustrankaNazivFormatedOIB_1">BIAN VARIANI d.o.o., OIB 91901491998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BIAN VARIANI d.o.o.</item>
    </izvorni_sadrzaj>
    <derivirana_varijabla naziv="DomainObject.Predmet.ProtuStrankaListFormated_1">
      <item>BIAN VARIANI d.o.o.</item>
    </derivirana_varijabla>
  </DomainObject.Predmet.ProtuStrankaListFormated>
  <DomainObject.Predmet.ProtuStrankaListFormatedOIB>
    <izvorni_sadrzaj>
      <item>BIAN VARIANI d.o.o., OIB 91901491998</item>
    </izvorni_sadrzaj>
    <derivirana_varijabla naziv="DomainObject.Predmet.ProtuStrankaListFormatedOIB_1">
      <item>BIAN VARIANI d.o.o., OIB 91901491998</item>
    </derivirana_varijabla>
  </DomainObject.Predmet.ProtuStrankaListFormatedOIB>
  <DomainObject.Predmet.ProtuStrankaListFormatedWithAdress>
    <izvorni_sadrzaj>
      <item>BIAN VARIANI d.o.o., Trakošćanska ulica 42, 10000 Zagreb</item>
    </izvorni_sadrzaj>
    <derivirana_varijabla naziv="DomainObject.Predmet.ProtuStrankaListFormatedWithAdress_1">
      <item>BIAN VARIANI d.o.o., Trakošćanska ulica 42, 10000 Zagreb</item>
    </derivirana_varijabla>
  </DomainObject.Predmet.ProtuStrankaListFormatedWithAdress>
  <DomainObject.Predmet.ProtuStrankaListFormatedWithAdressOIB>
    <izvorni_sadrzaj>
      <item>BIAN VARIANI d.o.o., OIB 91901491998, Trakošćanska ulica 42, 10000 Zagreb</item>
    </izvorni_sadrzaj>
    <derivirana_varijabla naziv="DomainObject.Predmet.ProtuStrankaListFormatedWithAdressOIB_1">
      <item>BIAN VARIANI d.o.o., OIB 91901491998, Trakošćanska ulica 42, 10000 Zagreb</item>
    </derivirana_varijabla>
  </DomainObject.Predmet.ProtuStrankaListFormatedWithAdressOIB>
  <DomainObject.Predmet.ProtuStrankaListNazivFormated>
    <izvorni_sadrzaj>
      <item>BIAN VARIANI d.o.o.</item>
    </izvorni_sadrzaj>
    <derivirana_varijabla naziv="DomainObject.Predmet.ProtuStrankaListNazivFormated_1">
      <item>BIAN VARIANI d.o.o.</item>
    </derivirana_varijabla>
  </DomainObject.Predmet.ProtuStrankaListNazivFormated>
  <DomainObject.Predmet.ProtuStrankaListNazivFormatedOIB>
    <izvorni_sadrzaj>
      <item>BIAN VARIANI d.o.o., OIB 91901491998</item>
    </izvorni_sadrzaj>
    <derivirana_varijabla naziv="DomainObject.Predmet.ProtuStrankaListNazivFormatedOIB_1">
      <item>BIAN VARIANI d.o.o., OIB 91901491998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BIAN VARIANI d.o.o.</izvorni_sadrzaj>
    <derivirana_varijabla naziv="DomainObject.Predmet.ProtustrankaIDrugi_1">BIAN VARIANI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BIAN VARIANI d.o.o., OIB 91901491998, Trakošćanska ulica 42, 10000 Zagreb</izvorni_sadrzaj>
    <derivirana_varijabla naziv="DomainObject.Predmet.ProtustrankaIDrugiAdressOIB_1">BIAN VARIANI d.o.o., OIB 91901491998, Trakošćanska ulica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BIAN VARIANI d.o.o.</item>
    </izvorni_sadrzaj>
    <derivirana_varijabla naziv="DomainObject.Predmet.SudioniciListNaziv_1">
      <item>Fina Regionalni centar Zagreb</item>
      <item>BIAN VARIANI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BIAN VARIANI d.o.o., OIB 91901491998, Trakošćanska ulica 42,10000 Zagreb</item>
    </izvorni_sadrzaj>
    <derivirana_varijabla naziv="DomainObject.Predmet.SudioniciListAdressOIB_1">
      <item>Fina Regionalni centar Zagreb, OIB 85821130368, Trg svibanjskih žrtava 1995.1,10000 Zagreb</item>
      <item>BIAN VARIANI d.o.o., OIB 91901491998, Trakošćanska ulica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91901491998</item>
    </izvorni_sadrzaj>
    <derivirana_varijabla naziv="DomainObject.Predmet.SudioniciListNazivOIB_1">
      <item>, OIB 85821130368</item>
      <item>, OIB 91901491998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2179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2018-08-31T07:17:00Z</dcterms:created>
  <dc:creator>Marija Lukić</dc:creator>
  <dc:description/>
  <cp:keywords/>
  <cp:lastModifiedBy>Marija Lukić</cp:lastModifiedBy>
  <cp:lastPrinted>2018-08-31T07:18:00Z</cp:lastPrinted>
  <dcterms:modified xmlns:xsi="http://www.w3.org/2001/XMLSchema-instance" xsi:type="dcterms:W3CDTF">2018-08-31T07:19:00Z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(st-1017-18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