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ffdc" w14:paraId="f8dffdc" w:rsidRDefault="00B7516D" w:rsidP="001940FB" w:rsidR="00B7516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B7516D" w:rsidR="001065A0" w:rsidRPr="00B7516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D762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B7516D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B7516D" w:rsidP="00AA6BCF" w:rsidR="00B7516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B7516D" w:rsidR="00B7516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B7516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7516D" w:rsidP="00B7516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7516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7516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E6C03">
        <w:rPr>
          <w:rFonts w:cs="Calibri" w:eastAsia="Arial Unicode MS" w:hAnsi="Calibri" w:ascii="Calibri"/>
          <w:kern w:val="1"/>
          <w:lang w:eastAsia="ar-SA" w:val="hr-HR"/>
        </w:rPr>
        <w:t>BISERKA TOMASOVIĆ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B7516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ED7628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FE6C03">
        <w:rPr>
          <w:rFonts w:cs="Calibri" w:eastAsia="Arial Unicode MS" w:hAnsi="Calibri" w:ascii="Calibri"/>
          <w:kern w:val="1"/>
          <w:lang w:eastAsia="ar-SA" w:val="hr-HR"/>
        </w:rPr>
        <w:t>362.263,74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E6C03">
        <w:rPr>
          <w:rFonts w:cs="Calibri" w:eastAsia="Arial Unicode MS" w:hAnsi="Calibri" w:ascii="Calibri"/>
          <w:kern w:val="1"/>
          <w:lang w:eastAsia="ar-SA" w:val="hr-HR"/>
        </w:rPr>
        <w:t>332.263,74</w:t>
      </w:r>
      <w:r w:rsidR="001D182A" w:rsidRPr="001D182A">
        <w:rPr>
          <w:rFonts w:cs="Calibri" w:hAnsi="Calibri" w:ascii="Calibri"/>
        </w:rPr>
        <w:t xml:space="preserve"> kn</w:t>
      </w:r>
      <w:r w:rsidR="00B7516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E6C03">
        <w:rPr>
          <w:rFonts w:cs="Calibri" w:eastAsia="Arial Unicode MS" w:hAnsi="Calibri" w:ascii="Calibri"/>
          <w:kern w:val="1"/>
          <w:lang w:eastAsia="ar-SA" w:val="hr-HR"/>
        </w:rPr>
        <w:t>30</w:t>
      </w:r>
      <w:r w:rsidR="001D182A" w:rsidRPr="001D182A">
        <w:rPr>
          <w:rFonts w:cs="Calibri" w:hAnsi="Calibri" w:ascii="Calibri"/>
        </w:rPr>
        <w:t>.</w:t>
      </w:r>
      <w:r w:rsidR="00FE6C03">
        <w:rPr>
          <w:rFonts w:cs="Calibri" w:hAnsi="Calibri" w:ascii="Calibri"/>
        </w:rPr>
        <w:t>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7516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7516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7516D" w:rsidRPr="00B7516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7516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B3E45" w:rsidP="001D182A" w:rsidR="00AB3E4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7516D" w:rsidP="001D182A" w:rsidR="00B7516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6C03" w:rsidP="0051047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BISERKA TOMASOVIĆ</w:t>
            </w:r>
            <w:r w:rsidR="0051047B">
              <w:rPr>
                <w:rFonts w:cs="Calibri" w:hAnsi="Calibri" w:ascii="Calibri"/>
              </w:rPr>
              <w:t xml:space="preserve"> FRANIN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Kosovac 3, Jesenice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="001D182A" w:rsidRPr="001D182A">
              <w:rPr>
                <w:rFonts w:cs="Calibri" w:hAnsi="Calibri" w:ascii="Calibri"/>
              </w:rPr>
              <w:t>30798202919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6C03" w:rsidP="00FE6C03" w:rsidR="00FE6C03" w:rsidRPr="00FE6C03">
            <w:pPr>
              <w:rPr>
                <w:rFonts w:cs="Calibri" w:hAnsi="Calibri" w:ascii="Calibri"/>
              </w:rPr>
            </w:pPr>
            <w:r w:rsidRPr="00FE6C0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E6C0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362.263,74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6C0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332.263,74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E6C03" w:rsidP="00FE6C0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30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0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B4913" w:rsidP="002B4913" w:rsidR="002B491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8769D" w:rsidP="002B4913" w:rsidR="002B491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913" w:rsidP="002B4913" w:rsidR="002B491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B4913" w:rsidP="002B4913" w:rsidR="002B491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B4913" w:rsidP="002B4913" w:rsidR="002B491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B4913" w:rsidP="002B4913" w:rsidR="002B491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B4913" w:rsidP="002B4913" w:rsidR="002B491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1E0" w:rsidR="001051E0">
      <w:pPr>
        <w:spacing w:after="0"/>
      </w:pPr>
      <w:r>
        <w:separator/>
      </w:r>
    </w:p>
  </w:endnote>
  <w:endnote w:id="0" w:type="continuationSeparator">
    <w:p w:rsidRDefault="001051E0" w:rsidR="001051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7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1E0" w:rsidR="001051E0">
      <w:pPr>
        <w:spacing w:after="0"/>
      </w:pPr>
      <w:r>
        <w:separator/>
      </w:r>
    </w:p>
  </w:footnote>
  <w:footnote w:id="0" w:type="continuationSeparator">
    <w:p w:rsidRDefault="001051E0" w:rsidR="001051E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7E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8A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2EB5"/>
    <w:rsid w:val="001051E0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27E9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0CC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4913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047B"/>
    <w:rsid w:val="005118CD"/>
    <w:rsid w:val="00513B12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E7F47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B0B"/>
    <w:rsid w:val="00AA41CD"/>
    <w:rsid w:val="00AA6BCF"/>
    <w:rsid w:val="00AB3E45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516D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589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5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8769D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D7628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6C03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62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7E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7E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7E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7E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62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7E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E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E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E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AD5E1-BF2C-40E0-955F-CE61BAE6B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1457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St-651/2017-96 / Podnesak - Podnesak (-96.docx)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