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98c7" w14:paraId="e0998c7" w:rsidRDefault="00085BD3" w:rsidP="003E5EDE" w:rsidR="003E5EDE">
      <w:pPr>
        <w15:collapsed w:val="false"/>
      </w:pPr>
      <w:bookmarkStart w:name="_GoBack" w:id="0"/>
      <w:bookmarkEnd w:id="0"/>
      <w:r w:rsidRPr="000559FC">
        <w:t xml:space="preserve">  </w:t>
      </w:r>
    </w:p>
    <w:p w:rsidRDefault="003E5EDE" w:rsidP="00DB21A0" w:rsidR="003E5EDE">
      <w:pPr>
        <w:ind w:left="6480"/>
        <w:jc w:val="right"/>
      </w:pPr>
      <w:r>
        <w:t>8</w:t>
      </w:r>
      <w:r w:rsidR="00085BD3" w:rsidRPr="000559FC">
        <w:t xml:space="preserve"> St -</w:t>
      </w:r>
      <w:r w:rsidR="005A08FB">
        <w:t>311/14-</w:t>
      </w:r>
      <w:r w:rsidR="006A5FCA">
        <w:t>121</w:t>
      </w:r>
    </w:p>
    <w:p w:rsidRDefault="00DB21A0" w:rsidP="003E5EDE" w:rsidR="00DB21A0">
      <w:pPr>
        <w:ind w:firstLine="720" w:left="1440"/>
      </w:pPr>
    </w:p>
    <w:p w:rsidRDefault="00DB21A0" w:rsidP="003E5EDE" w:rsidR="00DB21A0">
      <w:pPr>
        <w:ind w:firstLine="720" w:left="1440"/>
      </w:pPr>
    </w:p>
    <w:p w:rsidRDefault="00DB21A0" w:rsidP="003E5EDE" w:rsidR="00DB21A0">
      <w:pPr>
        <w:ind w:firstLine="720" w:left="1440"/>
      </w:pPr>
    </w:p>
    <w:p w:rsidRDefault="003E5EDE" w:rsidP="00DB21A0" w:rsidR="003E5EDE" w:rsidRPr="000559FC">
      <w:pPr>
        <w:jc w:val="center"/>
      </w:pPr>
      <w:r>
        <w:t>R E P U B L I K A  H R V A T S K A</w:t>
      </w:r>
    </w:p>
    <w:p w:rsidRDefault="00973D08" w:rsidP="00DB21A0" w:rsidR="00973D08">
      <w:pPr>
        <w:ind w:firstLine="720" w:left="2160"/>
        <w:jc w:val="center"/>
      </w:pPr>
    </w:p>
    <w:p w:rsidRDefault="004B0322" w:rsidP="00DB21A0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DB21A0" w:rsidR="00973D08">
      <w:pPr>
        <w:jc w:val="both"/>
      </w:pPr>
      <w:r w:rsidRPr="00973D08">
        <w:t xml:space="preserve">                Trgovački sud u Rijeci po sutkinji</w:t>
      </w:r>
      <w:r w:rsidR="005A08FB">
        <w:t xml:space="preserve"> tog suda</w:t>
      </w:r>
      <w:r w:rsidRPr="00973D08">
        <w:t xml:space="preserve"> Emi Brdovčak, u stečajnom postupku nad dužnikom </w:t>
      </w:r>
      <w:r w:rsidR="002C0289">
        <w:t xml:space="preserve">MG GRUPA d.o.o. Pula, </w:t>
      </w:r>
      <w:r w:rsidR="005A08FB">
        <w:t xml:space="preserve">u stečaju, </w:t>
      </w:r>
      <w:r w:rsidR="002C0289">
        <w:t xml:space="preserve">Mletačka 12, OIB: </w:t>
      </w:r>
      <w:r w:rsidR="002C0289" w:rsidRPr="002C0289">
        <w:t>88166554180</w:t>
      </w:r>
      <w:r w:rsidR="00F2783A">
        <w:t xml:space="preserve">, </w:t>
      </w:r>
      <w:r w:rsidR="006A5FCA">
        <w:t>7. svibnja 2018.</w:t>
      </w:r>
    </w:p>
    <w:p w:rsidRDefault="00973D08" w:rsidP="00085BD3" w:rsidR="00973D08">
      <w:pPr>
        <w:jc w:val="center"/>
      </w:pPr>
    </w:p>
    <w:p w:rsidRDefault="004B0322" w:rsidP="00085BD3" w:rsidR="00085BD3" w:rsidRPr="00DB21A0">
      <w:pPr>
        <w:jc w:val="center"/>
      </w:pPr>
      <w:r w:rsidRPr="00DB21A0">
        <w:t xml:space="preserve">r i j e š i o </w:t>
      </w:r>
      <w:r w:rsidR="00D94EF2" w:rsidRPr="00DB21A0">
        <w:t xml:space="preserve">  </w:t>
      </w:r>
      <w:r w:rsidR="00085BD3" w:rsidRPr="00DB21A0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 dužnikom</w:t>
      </w:r>
      <w:r>
        <w:rPr>
          <w:rFonts w:hAnsi="Times New Roman" w:ascii="Times New Roman"/>
          <w:szCs w:val="24"/>
        </w:rPr>
        <w:t xml:space="preserve"> </w:t>
      </w:r>
      <w:r w:rsidRPr="002C0289">
        <w:rPr>
          <w:rFonts w:hAnsi="Times New Roman" w:ascii="Times New Roman"/>
          <w:szCs w:val="24"/>
        </w:rPr>
        <w:t xml:space="preserve">MG GRUPA d.o.o. Pula, </w:t>
      </w:r>
      <w:r w:rsidR="00F2783A">
        <w:rPr>
          <w:rFonts w:hAnsi="Times New Roman" w:ascii="Times New Roman"/>
          <w:szCs w:val="24"/>
        </w:rPr>
        <w:t xml:space="preserve">u stečaju, </w:t>
      </w:r>
      <w:r w:rsidRPr="002C0289">
        <w:rPr>
          <w:rFonts w:hAnsi="Times New Roman" w:ascii="Times New Roman"/>
          <w:szCs w:val="24"/>
        </w:rPr>
        <w:t xml:space="preserve">Mletačka 12, OIB: 88166554180, 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6A5FCA" w:rsidP="00DB21A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28. svibnja 2018. u 13,3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DB21A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</w:t>
      </w:r>
      <w:r w:rsidR="00F2783A">
        <w:rPr>
          <w:rFonts w:hAnsi="Times New Roman" w:ascii="Times New Roman"/>
          <w:szCs w:val="24"/>
        </w:rPr>
        <w:t xml:space="preserve">tečajne mase za razdoblje </w:t>
      </w:r>
      <w:r w:rsidR="006A5FCA">
        <w:rPr>
          <w:rFonts w:hAnsi="Times New Roman" w:ascii="Times New Roman"/>
          <w:szCs w:val="24"/>
        </w:rPr>
        <w:t>1. lipnja 2016. do 31. ožujka 2018.</w:t>
      </w:r>
    </w:p>
    <w:p w:rsidRDefault="00F2783A" w:rsidP="00F2783A" w:rsidR="00F2783A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6A5FCA" w:rsidP="005A08FB" w:rsidR="00F2783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unovčenju predmeta stečajne mase.</w:t>
      </w:r>
    </w:p>
    <w:p w:rsidRDefault="005A08FB" w:rsidP="005A08FB" w:rsidR="005A08FB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6A5FCA">
        <w:rPr>
          <w:rFonts w:hAnsi="Times New Roman" w:ascii="Times New Roman"/>
          <w:szCs w:val="24"/>
        </w:rPr>
        <w:t>7. svibnja 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B21A0" w:rsidP="00DB21A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DB21A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B21A0" w:rsidP="004B0322" w:rsidR="00DB21A0">
      <w:pPr>
        <w:pStyle w:val="BodyText21"/>
        <w:rPr>
          <w:rFonts w:hAnsi="Times New Roman" w:ascii="Times New Roman"/>
          <w:szCs w:val="24"/>
        </w:rPr>
      </w:pPr>
    </w:p>
    <w:p w:rsidRDefault="00F2783A" w:rsidP="006A5FCA" w:rsidR="00F2783A">
      <w:pPr>
        <w:pStyle w:val="BodyText21"/>
        <w:ind w:firstLine="0"/>
      </w:pPr>
    </w:p>
    <w:sectPr w:rsidSect="00DB21A0" w:rsidR="00F2783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84F" w:rsidR="0041384F">
      <w:r>
        <w:separator/>
      </w:r>
    </w:p>
  </w:endnote>
  <w:endnote w:id="0" w:type="continuationSeparator">
    <w:p w:rsidRDefault="0041384F" w:rsidR="0041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84F" w:rsidR="0041384F">
      <w:r>
        <w:separator/>
      </w:r>
    </w:p>
  </w:footnote>
  <w:footnote w:id="0" w:type="continuationSeparator">
    <w:p w:rsidRDefault="0041384F" w:rsidR="0041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47E56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FD4" w:rsidP="0041384F" w:rsidR="00347E56" w:rsidRPr="00455FD4">
    <w:pPr>
      <w:ind w:firstLine="708"/>
    </w:pPr>
    <w:r>
      <w:t xml:space="preserve">  </w:t>
    </w:r>
    <w:r w:rsidR="0088739B" w:rsidRPr="00455FD4"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55FD4" w:rsidP="0041384F" w:rsidR="00347E56" w:rsidRPr="00455FD4">
    <w:r>
      <w:rPr>
        <w:rFonts w:eastAsia="MS Mincho"/>
      </w:rPr>
      <w:t xml:space="preserve">  </w:t>
    </w:r>
    <w:r w:rsidR="00347E56" w:rsidRPr="00455FD4">
      <w:rPr>
        <w:rFonts w:eastAsia="MS Mincho"/>
      </w:rPr>
      <w:t>REPUBLIKA HRVATSKA</w:t>
    </w:r>
  </w:p>
  <w:p w:rsidRDefault="00347E56" w:rsidP="0041384F" w:rsidR="00347E56" w:rsidRPr="00455FD4">
    <w:r w:rsidRPr="00455FD4">
      <w:rPr>
        <w:rFonts w:eastAsia="MS Mincho"/>
      </w:rPr>
      <w:t>TRGOVAČKI SUD U RIJECI</w:t>
    </w:r>
  </w:p>
  <w:p w:rsidRDefault="00347E56" w:rsidP="0041384F" w:rsidR="00347E56" w:rsidRPr="00455FD4">
    <w:pPr>
      <w:rPr>
        <w:rFonts w:eastAsia="MS Mincho"/>
      </w:rPr>
    </w:pPr>
    <w:r w:rsidRPr="00455FD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47E56"/>
    <w:rsid w:val="003E5EDE"/>
    <w:rsid w:val="00401B3A"/>
    <w:rsid w:val="0041384F"/>
    <w:rsid w:val="004236AA"/>
    <w:rsid w:val="00455FD4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604DCE"/>
    <w:rsid w:val="00650B78"/>
    <w:rsid w:val="00670328"/>
    <w:rsid w:val="006A5FCA"/>
    <w:rsid w:val="006D2C5B"/>
    <w:rsid w:val="006F1BD7"/>
    <w:rsid w:val="00817D77"/>
    <w:rsid w:val="00882A43"/>
    <w:rsid w:val="0088739B"/>
    <w:rsid w:val="008E7B9E"/>
    <w:rsid w:val="00973D08"/>
    <w:rsid w:val="00981379"/>
    <w:rsid w:val="00A03186"/>
    <w:rsid w:val="00A13D6A"/>
    <w:rsid w:val="00A8588D"/>
    <w:rsid w:val="00AA7BE1"/>
    <w:rsid w:val="00B15D16"/>
    <w:rsid w:val="00B22CD0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B21A0"/>
    <w:rsid w:val="00DD0021"/>
    <w:rsid w:val="00DD6162"/>
    <w:rsid w:val="00DE45DA"/>
    <w:rsid w:val="00E10C23"/>
    <w:rsid w:val="00E62114"/>
    <w:rsid w:val="00F00C28"/>
    <w:rsid w:val="00F2783A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1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1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731</properties:Characters>
  <properties:Lines>40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2018-05-07T07:44:00Z</dcterms:created>
  <dc:creator>nmarkovic</dc:creator>
  <cp:lastModifiedBy>Dajana Jurković</cp:lastModifiedBy>
  <cp:lastPrinted>2017-01-12T12:54:00Z</cp:lastPrinted>
  <dcterms:modified xmlns:xsi="http://www.w3.org/2001/XMLSchema-instance" xsi:type="dcterms:W3CDTF">2018-05-07T07:52:00Z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(311-14  skupština 7.4.18..docx)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