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1dedc" w14:paraId="3d1dedc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356997">
        <w:t>6037</w:t>
      </w:r>
      <w:r>
        <w:t>/2015</w:t>
      </w:r>
      <w:r w:rsidR="00C9369D">
        <w:t>-7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9A341C">
        <w:t>TOMA d.o.o</w:t>
      </w:r>
      <w:r w:rsidR="009A341C" w:rsidRPr="00EF644A">
        <w:t>.</w:t>
      </w:r>
      <w:r w:rsidR="009A341C">
        <w:t xml:space="preserve">, </w:t>
      </w:r>
      <w:r w:rsidR="009A341C" w:rsidRPr="001D4B67">
        <w:t>Bestovje, Zlatarska 7</w:t>
      </w:r>
      <w:r w:rsidR="009A341C" w:rsidRPr="00A92CDD">
        <w:t xml:space="preserve">, </w:t>
      </w:r>
      <w:r w:rsidR="009A341C" w:rsidRPr="001D4B67">
        <w:t>Sveta Nedelja</w:t>
      </w:r>
      <w:r w:rsidR="009A341C" w:rsidRPr="00A92CDD">
        <w:t xml:space="preserve">, OIB: </w:t>
      </w:r>
      <w:r w:rsidR="009A341C" w:rsidRPr="001D4B67">
        <w:t>15033359380</w:t>
      </w:r>
      <w:r>
        <w:t>, dana</w:t>
      </w:r>
      <w:r w:rsidR="009A341C">
        <w:t xml:space="preserve"> 06</w:t>
      </w:r>
      <w:r>
        <w:t xml:space="preserve">. </w:t>
      </w:r>
      <w:r w:rsidR="00BA2A5A">
        <w:t>svibnja</w:t>
      </w:r>
      <w:r>
        <w:t xml:space="preserve">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9A341C">
        <w:t>TOMA d.o.o</w:t>
      </w:r>
      <w:r w:rsidR="009A341C" w:rsidRPr="00EF644A">
        <w:t>.</w:t>
      </w:r>
      <w:r w:rsidR="009A341C">
        <w:t xml:space="preserve">, </w:t>
      </w:r>
      <w:r w:rsidR="009A341C" w:rsidRPr="001D4B67">
        <w:t>Bestovje, Zlatarska 7</w:t>
      </w:r>
      <w:r w:rsidR="009A341C" w:rsidRPr="00A92CDD">
        <w:t xml:space="preserve">, </w:t>
      </w:r>
      <w:r w:rsidR="009A341C" w:rsidRPr="001D4B67">
        <w:t>Sveta Nedelja</w:t>
      </w:r>
      <w:r w:rsidR="009A341C" w:rsidRPr="00A92CDD">
        <w:t xml:space="preserve">, OIB: </w:t>
      </w:r>
      <w:r w:rsidR="009A341C" w:rsidRPr="001D4B67">
        <w:t>15033359380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9A341C">
        <w:t>06</w:t>
      </w:r>
      <w:r>
        <w:t xml:space="preserve">. </w:t>
      </w:r>
      <w:r w:rsidR="00BA2A5A">
        <w:t>svibnja</w:t>
      </w:r>
      <w:r>
        <w:t xml:space="preserve">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stečajnog upravitelja imenuje se</w:t>
      </w:r>
      <w:r w:rsidR="002C6F27">
        <w:t xml:space="preserve"> JASNA HROMADKO iz Zagreba, Zelengorska br.1, OIB:</w:t>
      </w:r>
      <w:r w:rsidR="002C6F27" w:rsidRPr="00DA61D8">
        <w:t>22088644509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9A341C">
        <w:t>TOMA d.o.o</w:t>
      </w:r>
      <w:r w:rsidR="009A341C" w:rsidRPr="00EF644A">
        <w:t>.</w:t>
      </w:r>
      <w:r w:rsidR="009A341C">
        <w:t xml:space="preserve">, </w:t>
      </w:r>
      <w:r w:rsidR="009A341C" w:rsidRPr="001D4B67">
        <w:t>Bestovje, Zlatarska 7</w:t>
      </w:r>
      <w:r w:rsidR="009A341C" w:rsidRPr="00A92CDD">
        <w:t xml:space="preserve">, </w:t>
      </w:r>
      <w:r w:rsidR="009A341C" w:rsidRPr="001D4B67">
        <w:t>Sveta Nedelja</w:t>
      </w:r>
      <w:r w:rsidR="009A341C" w:rsidRPr="00A92CDD">
        <w:t xml:space="preserve">, OIB: </w:t>
      </w:r>
      <w:r w:rsidR="009A341C" w:rsidRPr="001D4B67">
        <w:t>15033359380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U Zagrebu,</w:t>
      </w:r>
      <w:r w:rsidR="009A341C">
        <w:t xml:space="preserve"> 06</w:t>
      </w:r>
      <w:r>
        <w:t xml:space="preserve">. </w:t>
      </w:r>
      <w:r w:rsidR="00BA2A5A">
        <w:t>svibnja</w:t>
      </w:r>
      <w:r>
        <w:t xml:space="preserve">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C9369D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C9369D" w:rsidP="00C9369D" w:rsidR="00C9369D">
      <w:pPr>
        <w:pStyle w:val="Bezproreda"/>
        <w:jc w:val="right"/>
      </w:pPr>
      <w:r>
        <w:t>Za točnost otpravka-ovlašteni službenik:</w:t>
      </w:r>
    </w:p>
    <w:p w:rsidRDefault="00C9369D" w:rsidP="00C9369D" w:rsidR="00C9369D">
      <w:pPr>
        <w:pStyle w:val="Bezproreda"/>
        <w:jc w:val="right"/>
      </w:pPr>
      <w:r>
        <w:t xml:space="preserve">Tanja Štraubert </w:t>
      </w:r>
    </w:p>
    <w:p w:rsidRDefault="001B22F8" w:rsidP="00DF1FFF" w:rsidR="001B22F8">
      <w:pPr>
        <w:pStyle w:val="Bezproreda"/>
      </w:pPr>
    </w:p>
    <w:sectPr w:rsidSect="00EF1FD3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357A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356997">
          <w:t>6037/2015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371FB"/>
    <w:rsid w:val="001B22F8"/>
    <w:rsid w:val="002C6F27"/>
    <w:rsid w:val="00356997"/>
    <w:rsid w:val="003A3366"/>
    <w:rsid w:val="004E266D"/>
    <w:rsid w:val="00677951"/>
    <w:rsid w:val="008201CD"/>
    <w:rsid w:val="009A341C"/>
    <w:rsid w:val="00AA7B27"/>
    <w:rsid w:val="00AE11D4"/>
    <w:rsid w:val="00BA2A5A"/>
    <w:rsid w:val="00BC1874"/>
    <w:rsid w:val="00C136F3"/>
    <w:rsid w:val="00C9369D"/>
    <w:rsid w:val="00DC0AA2"/>
    <w:rsid w:val="00DE059B"/>
    <w:rsid w:val="00DF1FFF"/>
    <w:rsid w:val="00E75E0F"/>
    <w:rsid w:val="00E84179"/>
    <w:rsid w:val="00EC4E35"/>
    <w:rsid w:val="00EC58B8"/>
    <w:rsid w:val="00EF1FD3"/>
    <w:rsid w:val="00F8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C936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36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36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36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36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C936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36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36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36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36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6037</izvorni_sadrzaj>
    <derivirana_varijabla naziv="DomainObject.Predmet.Broj_1">6037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St-6037/2015</izvorni_sadrzaj>
    <derivirana_varijabla naziv="DomainObject.Predmet.OznakaBroj_1">St-6037/2015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TOMA d.o.o. zastupanog po punomoćniku Marija Uroić</izvorni_sadrzaj>
    <derivirana_varijabla naziv="DomainObject.Predmet.ProtustrankaFormated_1">  TOMA d.o.o. zastupanog po punomoćniku Marija Uroić</derivirana_varijabla>
  </DomainObject.Predmet.ProtustrankaFormated>
  <DomainObject.Predmet.ProtustrankaFormatedOIB>
    <izvorni_sadrzaj>  TOMA d.o.o., OIB 15033359380 zastupanog po punomoćniku Marija Uroić</izvorni_sadrzaj>
    <derivirana_varijabla naziv="DomainObject.Predmet.ProtustrankaFormatedOIB_1">  TOMA d.o.o., OIB 15033359380 zastupanog po punomoćniku Marija Uroić</derivirana_varijabla>
  </DomainObject.Predmet.ProtustrankaFormatedOIB>
  <DomainObject.Predmet.ProtustrankaFormatedWithAdress>
    <izvorni_sadrzaj> TOMA d.o.o., Bestovje, Zlatarska 7, 10431 Sveta Nedelja zastupanog po punomoćniku Marija Uroić</izvorni_sadrzaj>
    <derivirana_varijabla naziv="DomainObject.Predmet.ProtustrankaFormatedWithAdress_1"> TOMA d.o.o., Bestovje, Zlatarska 7, 10431 Sveta Nedelja zastupanog po punomoćniku Marija Uroić</derivirana_varijabla>
  </DomainObject.Predmet.ProtustrankaFormatedWithAdress>
  <DomainObject.Predmet.ProtustrankaFormatedWithAdressOIB>
    <izvorni_sadrzaj> TOMA d.o.o., OIB 15033359380, Bestovje, Zlatarska 7, 10431 Sveta Nedelja zastupanog po punomoćniku Marija Uroić</izvorni_sadrzaj>
    <derivirana_varijabla naziv="DomainObject.Predmet.ProtustrankaFormatedWithAdressOIB_1"> TOMA d.o.o., OIB 15033359380, Bestovje, Zlatarska 7, 10431 Sveta Nedelja zastupanog po punomoćniku Marija Uroić</derivirana_varijabla>
  </DomainObject.Predmet.ProtustrankaFormatedWithAdressOIB>
  <DomainObject.Predmet.ProtustrankaWithAdress>
    <izvorni_sadrzaj>TOMA d.o.o. Bestovje, Zlatarska 7, 10431 Sveta Nedelja</izvorni_sadrzaj>
    <derivirana_varijabla naziv="DomainObject.Predmet.ProtustrankaWithAdress_1">TOMA d.o.o. Bestovje, Zlatarska 7, 10431 Sveta Nedelja</derivirana_varijabla>
  </DomainObject.Predmet.ProtustrankaWithAdress>
  <DomainObject.Predmet.ProtustrankaWithAdressOIB>
    <izvorni_sadrzaj>TOMA d.o.o., OIB 15033359380, Bestovje, Zlatarska 7, 10431 Sveta Nedelja</izvorni_sadrzaj>
    <derivirana_varijabla naziv="DomainObject.Predmet.ProtustrankaWithAdressOIB_1">TOMA d.o.o., OIB 15033359380, Bestovje, Zlatarska 7, 10431 Sveta Nedelja</derivirana_varijabla>
  </DomainObject.Predmet.ProtustrankaWithAdressOIB>
  <DomainObject.Predmet.ProtustrankaNazivFormated>
    <izvorni_sadrzaj>TOMA d.o.o.</izvorni_sadrzaj>
    <derivirana_varijabla naziv="DomainObject.Predmet.ProtustrankaNazivFormated_1">TOMA d.o.o.</derivirana_varijabla>
  </DomainObject.Predmet.ProtustrankaNazivFormated>
  <DomainObject.Predmet.ProtustrankaNazivFormatedOIB>
    <izvorni_sadrzaj>TOMA d.o.o., OIB 15033359380</izvorni_sadrzaj>
    <derivirana_varijabla naziv="DomainObject.Predmet.ProtustrankaNazivFormatedOIB_1">TOMA d.o.o., OIB 15033359380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TOMA d.o.o. zastupanog po punomoćniku Marija Uroić</item>
    </izvorni_sadrzaj>
    <derivirana_varijabla naziv="DomainObject.Predmet.ProtuStrankaListFormated_1">
      <item>TOMA d.o.o. zastupanog po punomoćniku Marija Uroić</item>
    </derivirana_varijabla>
  </DomainObject.Predmet.ProtuStrankaListFormated>
  <DomainObject.Predmet.ProtuStrankaListFormatedOIB>
    <izvorni_sadrzaj>
      <item>TOMA d.o.o., OIB 15033359380 zastupanog po punomoćniku Marija Uroić</item>
    </izvorni_sadrzaj>
    <derivirana_varijabla naziv="DomainObject.Predmet.ProtuStrankaListFormatedOIB_1">
      <item>TOMA d.o.o., OIB 15033359380 zastupanog po punomoćniku Marija Uroić</item>
    </derivirana_varijabla>
  </DomainObject.Predmet.ProtuStrankaListFormatedOIB>
  <DomainObject.Predmet.ProtuStrankaListFormatedWithAdress>
    <izvorni_sadrzaj>
      <item>TOMA d.o.o., Bestovje, Zlatarska 7, 10431 Sveta Nedelja zastupanog po punomoćniku Marija Uroić</item>
    </izvorni_sadrzaj>
    <derivirana_varijabla naziv="DomainObject.Predmet.ProtuStrankaListFormatedWithAdress_1">
      <item>TOMA d.o.o., Bestovje, Zlatarska 7, 10431 Sveta Nedelja zastupanog po punomoćniku Marija Uroić</item>
    </derivirana_varijabla>
  </DomainObject.Predmet.ProtuStrankaListFormatedWithAdress>
  <DomainObject.Predmet.ProtuStrankaListFormatedWithAdressOIB>
    <izvorni_sadrzaj>
      <item>TOMA d.o.o., OIB 15033359380, Bestovje, Zlatarska 7, 10431 Sveta Nedelja zastupanog po punomoćniku Marija Uroić</item>
    </izvorni_sadrzaj>
    <derivirana_varijabla naziv="DomainObject.Predmet.ProtuStrankaListFormatedWithAdressOIB_1">
      <item>TOMA d.o.o., OIB 15033359380, Bestovje, Zlatarska 7, 10431 Sveta Nedelja zastupanog po punomoćniku Marija Uroić</item>
    </derivirana_varijabla>
  </DomainObject.Predmet.ProtuStrankaListFormatedWithAdressOIB>
  <DomainObject.Predmet.ProtuStrankaListNazivFormated>
    <izvorni_sadrzaj>
      <item>TOMA d.o.o.</item>
    </izvorni_sadrzaj>
    <derivirana_varijabla naziv="DomainObject.Predmet.ProtuStrankaListNazivFormated_1">
      <item>TOMA d.o.o.</item>
    </derivirana_varijabla>
  </DomainObject.Predmet.ProtuStrankaListNazivFormated>
  <DomainObject.Predmet.ProtuStrankaListNazivFormatedOIB>
    <izvorni_sadrzaj>
      <item>TOMA d.o.o., OIB 15033359380</item>
    </izvorni_sadrzaj>
    <derivirana_varijabla naziv="DomainObject.Predmet.ProtuStrankaListNazivFormatedOIB_1">
      <item>TOMA d.o.o., OIB 15033359380</item>
    </derivirana_varijabla>
  </DomainObject.Predmet.ProtuStrankaListNazivFormatedOIB>
  <DomainObject.Predmet.OstaliListFormated>
    <izvorni_sadrzaj>
      <item>Marija Uroić punomoćnik sudionika u postupku TOMA d.o.o.</item>
      <item>Jasna Hromadko</item>
    </izvorni_sadrzaj>
    <derivirana_varijabla naziv="DomainObject.Predmet.OstaliListFormated_1">
      <item>Marija Uroić punomoćnik sudionika u postupku TOMA d.o.o.</item>
      <item>Jasna Hromadko</item>
    </derivirana_varijabla>
  </DomainObject.Predmet.OstaliListFormated>
  <DomainObject.Predmet.OstaliListFormatedOIB>
    <izvorni_sadrzaj>
      <item>Marija Uroić, OIB 65875303314 punomoćnik sudionika u postupku TOMA d.o.o.</item>
      <item>Jasna Hromadko, OIB 22088644509</item>
    </izvorni_sadrzaj>
    <derivirana_varijabla naziv="DomainObject.Predmet.OstaliListFormatedOIB_1">
      <item>Marija Uroić, OIB 65875303314 punomoćnik sudionika u postupku TOMA d.o.o.</item>
      <item>Jasna Hromadko, OIB 22088644509</item>
    </derivirana_varijabla>
  </DomainObject.Predmet.OstaliListFormatedOIB>
  <DomainObject.Predmet.OstaliListFormatedWithAdress>
    <izvorni_sadrzaj>
      <item>Marija Uroić, Zlatarska 7, 10437 Bestovje punomoćnik sudionika u postupku TOMA d.o.o.</item>
      <item>Jasna Hromadko, Zelengorska 1, 10000 Zagreb</item>
    </izvorni_sadrzaj>
    <derivirana_varijabla naziv="DomainObject.Predmet.OstaliListFormatedWithAdress_1">
      <item>Marija Uroić, Zlatarska 7, 10437 Bestovje punomoćnik sudionika u postupku TOMA d.o.o.</item>
      <item>Jasna Hromadko, Zelengorska 1, 10000 Zagreb</item>
    </derivirana_varijabla>
  </DomainObject.Predmet.OstaliListFormatedWithAdress>
  <DomainObject.Predmet.OstaliListFormatedWithAdressOIB>
    <izvorni_sadrzaj>
      <item>Marija Uroić, OIB 65875303314, Zlatarska 7, 10437 Bestovje punomoćnik sudionika u postupku TOMA d.o.o.</item>
      <item>Jasna Hromadko, OIB 22088644509, Zelengorska 1, 10000 Zagreb</item>
    </izvorni_sadrzaj>
    <derivirana_varijabla naziv="DomainObject.Predmet.OstaliListFormatedWithAdressOIB_1">
      <item>Marija Uroić, OIB 65875303314, Zlatarska 7, 10437 Bestovje punomoćnik sudionika u postupku TOMA d.o.o.</item>
      <item>Jasna Hromadko, OIB 22088644509, Zelengorska 1, 10000 Zagreb</item>
    </derivirana_varijabla>
  </DomainObject.Predmet.OstaliListFormatedWithAdressOIB>
  <DomainObject.Predmet.OstaliListNazivFormated>
    <izvorni_sadrzaj>
      <item>Marija Uroić</item>
      <item>Jasna Hromadko</item>
    </izvorni_sadrzaj>
    <derivirana_varijabla naziv="DomainObject.Predmet.OstaliListNazivFormated_1">
      <item>Marija Uroić</item>
      <item>Jasna Hromadko</item>
    </derivirana_varijabla>
  </DomainObject.Predmet.OstaliListNazivFormated>
  <DomainObject.Predmet.OstaliListNazivFormatedOIB>
    <izvorni_sadrzaj>
      <item>Marija Uroić, OIB 65875303314</item>
      <item>Jasna Hromadko, OIB 22088644509</item>
    </izvorni_sadrzaj>
    <derivirana_varijabla naziv="DomainObject.Predmet.OstaliListNazivFormatedOIB_1">
      <item>Marija Uroić, OIB 65875303314</item>
      <item>Jasna Hromadko, OIB 22088644509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TOMA d.o.o.</izvorni_sadrzaj>
    <derivirana_varijabla naziv="DomainObject.Predmet.ProtustrankaIDrugi_1">TOMA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TOMA d.o.o., OIB 15033359380, Bestovje, Zlatarska 7, 10431 Sveta Nedelja</izvorni_sadrzaj>
    <derivirana_varijabla naziv="DomainObject.Predmet.ProtustrankaIDrugiAdressOIB_1">TOMA d.o.o., OIB 15033359380, Bestovje, Zlatarska 7,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TOMA d.o.o.</item>
      <item>Marija Uroić</item>
      <item>Jasna Hromadko</item>
    </izvorni_sadrzaj>
    <derivirana_varijabla naziv="DomainObject.Predmet.SudioniciListNaziv_1">
      <item>FINA Regionalni centar Zagreb</item>
      <item>TOMA d.o.o.</item>
      <item>Marija Uroić</item>
      <item>Jasna Hromadko</item>
    </derivirana_varijabla>
  </DomainObject.Predmet.SudioniciListNaziv>
  <DomainObject.Predmet.SudioniciListAdressOIB>
    <izvorni_sadrzaj>
      <item>FINA Regionalni centar Zagreb, OIB 85821130368, Trg svibanjskih žrtava 1995. 1,10000 Zagreb</item>
      <item>TOMA d.o.o., OIB 15033359380, Bestovje, Zlatarska 7,10431 Sveta Nedelja</item>
      <item>Marija Uroić, OIB 65875303314, Zlatarska 7,10437 Bestovje</item>
      <item>Jasna Hromadko, OIB 22088644509, Zelengorska 1,10000 Zagreb</item>
    </izvorni_sadrzaj>
    <derivirana_varijabla naziv="DomainObject.Predmet.SudioniciListAdressOIB_1">
      <item>FINA Regionalni centar Zagreb, OIB 85821130368, Trg svibanjskih žrtava 1995. 1,10000 Zagreb</item>
      <item>TOMA d.o.o., OIB 15033359380, Bestovje, Zlatarska 7,10431 Sveta Nedelja</item>
      <item>Marija Uroić, OIB 65875303314, Zlatarska 7,10437 Bestovje</item>
      <item>Jasna Hromadko, OIB 22088644509, Zelengorska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15033359380</item>
      <item>, OIB 65875303314</item>
      <item>, OIB 22088644509</item>
    </izvorni_sadrzaj>
    <derivirana_varijabla naziv="DomainObject.Predmet.SudioniciListNazivOIB_1">
      <item>, OIB 85821130368</item>
      <item>, OIB 15033359380</item>
      <item>, OIB 65875303314</item>
      <item>, OIB 22088644509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2002</properties:Characters>
  <properties:Lines>71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2016-05-06T12:04:00Z</dcterms:created>
  <dc:creator>Sandra Rotar Vogrin</dc:creator>
  <cp:lastModifiedBy>Tanja Štraubert</cp:lastModifiedBy>
  <cp:lastPrinted>2016-05-06T12:17:00Z</cp:lastPrinted>
  <dcterms:modified xmlns:xsi="http://www.w3.org/2001/XMLSchema-instance" xsi:type="dcterms:W3CDTF">2016-05-06T12:17:00Z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