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2997" w14:paraId="3192997" w:rsidRDefault="00B6311F" w:rsidP="00B6311F" w:rsidR="00B6311F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11F" w:rsidP="00B6311F" w:rsidR="00B6311F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6311F" w:rsidP="00B6311F" w:rsidR="00B6311F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6311F" w:rsidP="00B6311F" w:rsidR="00B6311F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6311F" w:rsidP="00B6311F" w:rsidR="00B6311F" w:rsidRPr="009843DB"/>
    <w:p w:rsidRDefault="00B6311F" w:rsidP="00B6311F" w:rsidR="00B6311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6311F" w:rsidP="00B6311F" w:rsidR="00B6311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B6311F" w:rsidP="00B6311F" w:rsidR="00B6311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2673</w:t>
      </w:r>
      <w:r w:rsidRPr="009843D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9. listopada</w:t>
      </w:r>
      <w:r w:rsidR="00D50A28">
        <w:rPr>
          <w:rFonts w:cs="Times New Roman" w:eastAsia="Times New Roman"/>
          <w:szCs w:val="24"/>
          <w:lang w:eastAsia="hr-HR"/>
        </w:rPr>
        <w:t xml:space="preserve"> 2015</w:t>
      </w:r>
      <w:r w:rsidRPr="009843DB">
        <w:rPr>
          <w:rFonts w:cs="Times New Roman" w:eastAsia="Times New Roman"/>
          <w:szCs w:val="24"/>
          <w:lang w:eastAsia="hr-HR"/>
        </w:rPr>
        <w:t>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"KREATIVNI ROMI ISTRE", Pula, Radićeva 30, OIB 67037338376, reg. br. 18001951, 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6311F" w:rsidP="00B6311F" w:rsidR="00B6311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B6311F" w:rsidP="00B6311F" w:rsidR="00B6311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311F" w:rsidP="00B6311F" w:rsidR="00B6311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"KREATIVNI ROMI ISTRE", Pula, Radićeva 30, OIB 67037338376, reg. br. 18001951.</w:t>
      </w: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429</w:t>
      </w:r>
      <w:r w:rsidRPr="009843DB">
        <w:rPr>
          <w:rFonts w:cs="Times New Roman" w:eastAsia="Times New Roman"/>
          <w:szCs w:val="24"/>
          <w:lang w:eastAsia="hr-HR"/>
        </w:rPr>
        <w:t xml:space="preserve">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"KREATIVNI ROMI ISTRE",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>da dužni</w:t>
      </w:r>
      <w:r>
        <w:rPr>
          <w:rFonts w:cs="Times New Roman" w:eastAsia="Times New Roman"/>
          <w:szCs w:val="24"/>
          <w:lang w:eastAsia="hr-HR"/>
        </w:rPr>
        <w:t>k nema zaposlenih te da na dan 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listopada</w:t>
      </w:r>
      <w:r w:rsidRPr="009843DB">
        <w:rPr>
          <w:rFonts w:cs="Times New Roman" w:eastAsia="Times New Roman"/>
          <w:szCs w:val="24"/>
          <w:lang w:eastAsia="hr-HR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2.594,43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B6311F" w:rsidP="00B6311F" w:rsidR="00B6311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B6311F" w:rsidP="00B6311F" w:rsidR="00B6311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311F" w:rsidP="00B6311F" w:rsidR="00B6311F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50A28" w:rsidP="00B6311F" w:rsidR="00D50A28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B6311F" w:rsidP="00B6311F" w:rsidR="00B6311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D50A28">
        <w:rPr>
          <w:rFonts w:cs="Times New Roman" w:eastAsia="Times New Roman"/>
          <w:szCs w:val="24"/>
          <w:lang w:eastAsia="hr-HR"/>
        </w:rPr>
        <w:t>, v. r.</w:t>
      </w:r>
    </w:p>
    <w:p w:rsidRDefault="00D50A28" w:rsidP="00B6311F" w:rsidR="00D50A2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B6311F" w:rsidP="00B6311F" w:rsidR="00B6311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6311F" w:rsidP="00B6311F" w:rsidR="00B6311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6311F" w:rsidP="00B6311F" w:rsidR="00B6311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6311F" w:rsidP="00B6311F" w:rsidR="00B6311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6311F" w:rsidP="00B6311F" w:rsidR="00B6311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  <w:r w:rsidR="00D50A28">
        <w:rPr>
          <w:rFonts w:cs="Times New Roman" w:eastAsia="Times New Roman"/>
          <w:szCs w:val="24"/>
          <w:lang w:eastAsia="hr-HR"/>
        </w:rPr>
        <w:t>.</w:t>
      </w:r>
    </w:p>
    <w:p w:rsidRDefault="001E4FFD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11F" w:rsidP="00B6311F" w:rsidR="00B6311F">
      <w:r>
        <w:separator/>
      </w:r>
    </w:p>
  </w:endnote>
  <w:endnote w:id="0" w:type="continuationSeparator">
    <w:p w:rsidRDefault="00B6311F" w:rsidP="00B6311F" w:rsidR="00B63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11F" w:rsidP="00B6311F" w:rsidR="00B6311F">
      <w:r>
        <w:separator/>
      </w:r>
    </w:p>
  </w:footnote>
  <w:footnote w:id="0" w:type="continuationSeparator">
    <w:p w:rsidRDefault="00B6311F" w:rsidP="00B6311F" w:rsidR="00B63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11F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E4FFD">
          <w:rPr>
            <w:noProof/>
          </w:rPr>
          <w:t>2</w:t>
        </w:r>
        <w:r>
          <w:fldChar w:fldCharType="end"/>
        </w:r>
      </w:sdtContent>
    </w:sdt>
    <w:r>
      <w:tab/>
      <w:t>11 St-564/2015-3</w:t>
    </w:r>
  </w:p>
  <w:p w:rsidRDefault="001E4FFD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11F" w:rsidP="007B623F" w:rsidR="007B623F">
    <w:pPr>
      <w:pStyle w:val="Zaglavlje"/>
      <w:jc w:val="right"/>
    </w:pPr>
    <w:r>
      <w:t>11 St-564/2015-3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821"/>
    <w:rsid w:val="001E4FFD"/>
    <w:rsid w:val="00291F3A"/>
    <w:rsid w:val="007A5C5B"/>
    <w:rsid w:val="00941821"/>
    <w:rsid w:val="00B6311F"/>
    <w:rsid w:val="00C9611B"/>
    <w:rsid w:val="00D5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11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1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1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1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11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31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11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F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FF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F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F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11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1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1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31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11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31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11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F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FF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F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F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ROMI ISTRE, PULA</izvorni_sadrzaj>
    <derivirana_varijabla naziv="DomainObject.Predmet.ProtustrankaFormated_1">  KREATIVNI ROMI ISTRE, PULA</derivirana_varijabla>
  </DomainObject.Predmet.ProtustrankaFormated>
  <DomainObject.Predmet.ProtustrankaFormatedOIB>
    <izvorni_sadrzaj>  KREATIVNI ROMI ISTRE, PULA, OIB 67037338376</izvorni_sadrzaj>
    <derivirana_varijabla naziv="DomainObject.Predmet.ProtustrankaFormatedOIB_1">  KREATIVNI ROMI ISTRE, PULA, OIB 67037338376</derivirana_varijabla>
  </DomainObject.Predmet.ProtustrankaFormatedOIB>
  <DomainObject.Predmet.ProtustrankaFormatedWithAdress>
    <izvorni_sadrzaj> KREATIVNI ROMI ISTRE, PULA, Radićeva 30, 52100 Pula</izvorni_sadrzaj>
    <derivirana_varijabla naziv="DomainObject.Predmet.ProtustrankaFormatedWithAdress_1"> KREATIVNI ROMI ISTRE, PULA, Radićeva 30, 52100 Pula</derivirana_varijabla>
  </DomainObject.Predmet.ProtustrankaFormatedWithAdress>
  <DomainObject.Predmet.ProtustrankaFormatedWithAdressOIB>
    <izvorni_sadrzaj> KREATIVNI ROMI ISTRE, PULA, OIB 67037338376, Radićeva 30, 52100 Pula</izvorni_sadrzaj>
    <derivirana_varijabla naziv="DomainObject.Predmet.ProtustrankaFormatedWithAdressOIB_1"> KREATIVNI ROMI ISTRE, PULA, OIB 67037338376, Radićeva 30, 52100 Pula</derivirana_varijabla>
  </DomainObject.Predmet.ProtustrankaFormatedWithAdressOIB>
  <DomainObject.Predmet.ProtustrankaWithAdress>
    <izvorni_sadrzaj>KREATIVNI ROMI ISTRE, PULA Radićeva 30, 52100 Pula</izvorni_sadrzaj>
    <derivirana_varijabla naziv="DomainObject.Predmet.ProtustrankaWithAdress_1">KREATIVNI ROMI ISTRE, PULA Radićeva 30, 52100 Pula</derivirana_varijabla>
  </DomainObject.Predmet.ProtustrankaWithAdress>
  <DomainObject.Predmet.ProtustrankaWithAdressOIB>
    <izvorni_sadrzaj>KREATIVNI ROMI ISTRE, PULA, OIB 67037338376, Radićeva 30, 52100 Pula</izvorni_sadrzaj>
    <derivirana_varijabla naziv="DomainObject.Predmet.ProtustrankaWithAdressOIB_1">KREATIVNI ROMI ISTRE, PULA, OIB 67037338376, Radićeva 30, 52100 Pula</derivirana_varijabla>
  </DomainObject.Predmet.ProtustrankaWithAdressOIB>
  <DomainObject.Predmet.ProtustrankaNazivFormated>
    <izvorni_sadrzaj>KREATIVNI ROMI ISTRE, PULA</izvorni_sadrzaj>
    <derivirana_varijabla naziv="DomainObject.Predmet.ProtustrankaNazivFormated_1">KREATIVNI ROMI ISTRE, PULA</derivirana_varijabla>
  </DomainObject.Predmet.ProtustrankaNazivFormated>
  <DomainObject.Predmet.ProtustrankaNazivFormatedOIB>
    <izvorni_sadrzaj>KREATIVNI ROMI ISTRE, PULA, OIB 67037338376</izvorni_sadrzaj>
    <derivirana_varijabla naziv="DomainObject.Predmet.ProtustrankaNazivFormatedOIB_1">KREATIVNI ROMI ISTRE, PULA, OIB 67037338376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2594.43</izvorni_sadrzaj>
    <derivirana_varijabla naziv="DomainObject.Predmet.TrenutnaVrijednost_1">2594.43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KREATIVNI ROMI ISTRE, PULA</item>
    </izvorni_sadrzaj>
    <derivirana_varijabla naziv="DomainObject.Predmet.ProtuStrankaListFormated_1">
      <item>KREATIVNI ROMI ISTRE, PULA</item>
    </derivirana_varijabla>
  </DomainObject.Predmet.ProtuStrankaListFormated>
  <DomainObject.Predmet.ProtuStrankaListFormatedOIB>
    <izvorni_sadrzaj>
      <item>KREATIVNI ROMI ISTRE, PULA, OIB 67037338376</item>
    </izvorni_sadrzaj>
    <derivirana_varijabla naziv="DomainObject.Predmet.ProtuStrankaListFormatedOIB_1">
      <item>KREATIVNI ROMI ISTRE, PULA, OIB 67037338376</item>
    </derivirana_varijabla>
  </DomainObject.Predmet.ProtuStrankaListFormatedOIB>
  <DomainObject.Predmet.ProtuStrankaListFormatedWithAdress>
    <izvorni_sadrzaj>
      <item>KREATIVNI ROMI ISTRE, PULA, Radićeva 30, 52100 Pula</item>
    </izvorni_sadrzaj>
    <derivirana_varijabla naziv="DomainObject.Predmet.ProtuStrankaListFormatedWithAdress_1">
      <item>KREATIVNI ROMI ISTRE, PULA, Radićeva 30, 52100 Pula</item>
    </derivirana_varijabla>
  </DomainObject.Predmet.ProtuStrankaListFormatedWithAdress>
  <DomainObject.Predmet.ProtuStrankaListFormatedWithAdressOIB>
    <izvorni_sadrzaj>
      <item>KREATIVNI ROMI ISTRE, PULA, OIB 67037338376, Radićeva 30, 52100 Pula</item>
    </izvorni_sadrzaj>
    <derivirana_varijabla naziv="DomainObject.Predmet.ProtuStrankaListFormatedWithAdressOIB_1">
      <item>KREATIVNI ROMI ISTRE, PULA, OIB 67037338376, Radićeva 30, 52100 Pula</item>
    </derivirana_varijabla>
  </DomainObject.Predmet.ProtuStrankaListFormatedWithAdressOIB>
  <DomainObject.Predmet.ProtuStrankaListNazivFormated>
    <izvorni_sadrzaj>
      <item>KREATIVNI ROMI ISTRE, PULA</item>
    </izvorni_sadrzaj>
    <derivirana_varijabla naziv="DomainObject.Predmet.ProtuStrankaListNazivFormated_1">
      <item>KREATIVNI ROMI ISTRE, PULA</item>
    </derivirana_varijabla>
  </DomainObject.Predmet.ProtuStrankaListNazivFormated>
  <DomainObject.Predmet.ProtuStrankaListNazivFormatedOIB>
    <izvorni_sadrzaj>
      <item>KREATIVNI ROMI ISTRE, PULA, OIB 67037338376</item>
    </izvorni_sadrzaj>
    <derivirana_varijabla naziv="DomainObject.Predmet.ProtuStrankaListNazivFormatedOIB_1">
      <item>KREATIVNI ROMI ISTRE, PULA, OIB 67037338376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KREATIVNI ROMI ISTRE, PULA</izvorni_sadrzaj>
    <derivirana_varijabla naziv="DomainObject.Predmet.ProtustrankaIDrugi_1">KREATIVNI ROMI ISTRE,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KREATIVNI ROMI ISTRE, PULA, OIB 67037338376, Radićeva 30, 52100 Pula</izvorni_sadrzaj>
    <derivirana_varijabla naziv="DomainObject.Predmet.ProtustrankaIDrugiAdressOIB_1">KREATIVNI ROMI ISTRE, PULA, OIB 67037338376, Radićeva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KREATIVNI ROMI ISTRE, PULA</item>
    </izvorni_sadrzaj>
    <derivirana_varijabla naziv="DomainObject.Predmet.SudioniciListNaziv_1">
      <item>FINANCIJSKA AGENCIJA, RC RIJEKA, PODRUŽNICA PULA, PULA</item>
      <item>KREATIVNI ROMI ISTRE,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KREATIVNI ROMI ISTRE, PULA, OIB 67037338376, Radićeva 30,52100 Pula</item>
    </izvorni_sadrzaj>
    <derivirana_varijabla naziv="DomainObject.Predmet.SudioniciListAdressOIB_1">
      <item>FINANCIJSKA AGENCIJA, RC RIJEKA, PODRUŽNICA PULA, PULA, OIB 85821130368, Giardini 5,52100 Pula</item>
      <item>KREATIVNI ROMI ISTRE, PULA, OIB 67037338376, Radićeva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67037338376</item>
    </izvorni_sadrzaj>
    <derivirana_varijabla naziv="DomainObject.Predmet.SudioniciListNazivOIB_1">
      <item>, OIB 85821130368</item>
      <item>, OIB 67037338376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1885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2015-12-09T08:20:00Z</dcterms:created>
  <dc:creator>Mihaela Kaligari</dc:creator>
  <dc:description/>
  <cp:keywords/>
  <cp:lastModifiedBy>Sanja Prodan</cp:lastModifiedBy>
  <cp:lastPrinted>2015-12-17T09:39:00Z</cp:lastPrinted>
  <dcterms:modified xmlns:xsi="http://www.w3.org/2001/XMLSchema-instance" xsi:type="dcterms:W3CDTF">2015-12-17T09:39:00Z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