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6483" w14:paraId="b696483" w:rsidRDefault="0027754A" w:rsidP="0027754A" w:rsidR="0027754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54A" w:rsidP="0027754A" w:rsidR="0027754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754A" w:rsidP="0027754A" w:rsidR="0027754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754A" w:rsidP="0027754A" w:rsidR="0027754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754A" w:rsidP="0027754A" w:rsidR="0027754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754A" w:rsidP="0027754A" w:rsidR="002775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7754A" w:rsidP="0027754A" w:rsidR="0027754A">
      <w:pPr>
        <w:jc w:val="center"/>
        <w:rPr>
          <w:rFonts w:cs="Times New Roman" w:eastAsia="Times New Roman"/>
          <w:szCs w:val="24"/>
        </w:rPr>
      </w:pPr>
    </w:p>
    <w:p w:rsidRDefault="0027754A" w:rsidP="0027754A" w:rsidR="002775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WAVE PROMOTION d.o.o. Poreč, Partizanska 5 A, OIB </w:t>
      </w:r>
      <w:r w:rsidRPr="0027754A">
        <w:rPr>
          <w:rFonts w:cs="Times New Roman" w:eastAsia="Times New Roman"/>
          <w:szCs w:val="24"/>
        </w:rPr>
        <w:t>27240029276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27754A">
          <w:rPr>
            <w:rFonts w:cs="Times New Roman" w:eastAsia="Times New Roman"/>
            <w:szCs w:val="24"/>
          </w:rPr>
          <w:t>040333908</w:t>
        </w:r>
      </w:hyperlink>
      <w:r>
        <w:rPr>
          <w:rFonts w:cs="Times New Roman" w:eastAsia="Times New Roman"/>
          <w:szCs w:val="24"/>
        </w:rPr>
        <w:t xml:space="preserve">, 2. </w:t>
      </w:r>
      <w:r w:rsidR="00774EAF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774EAF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WAVE PROMOTION d.o.o. Poreč, Partizanska 5 A, OIB </w:t>
      </w:r>
      <w:r w:rsidRPr="0027754A">
        <w:rPr>
          <w:rFonts w:cs="Times New Roman" w:eastAsia="Times New Roman"/>
          <w:szCs w:val="24"/>
        </w:rPr>
        <w:t>27240029276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27754A">
          <w:rPr>
            <w:rFonts w:cs="Times New Roman" w:eastAsia="Times New Roman"/>
            <w:szCs w:val="24"/>
          </w:rPr>
          <w:t>040333908</w:t>
        </w:r>
      </w:hyperlink>
      <w:r>
        <w:rPr>
          <w:rFonts w:cs="Times New Roman" w:eastAsia="Times New Roman"/>
          <w:szCs w:val="24"/>
        </w:rPr>
        <w:t>.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E71996">
        <w:t xml:space="preserve">Anamarija Murtezani iz Zagreba, Sunčane Škrinjarić 1, OIB </w:t>
      </w:r>
      <w:r w:rsidR="00E71996" w:rsidRPr="00123589">
        <w:t>54031780904</w:t>
      </w:r>
      <w:r w:rsidRPr="00377245">
        <w:t>.</w:t>
      </w:r>
    </w:p>
    <w:p w:rsidRDefault="0027754A" w:rsidP="0027754A" w:rsidR="0027754A" w:rsidRPr="00377245">
      <w:pPr>
        <w:rPr>
          <w:rFonts w:cs="Times New Roman" w:eastAsia="Times New Roman"/>
          <w:szCs w:val="20"/>
        </w:rPr>
      </w:pPr>
    </w:p>
    <w:p w:rsidRDefault="0027754A" w:rsidP="0027754A" w:rsidR="0027754A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WAVE PROMOTION d.o.o. Poreč, Partizanska 5 A, OIB </w:t>
      </w:r>
      <w:r w:rsidRPr="0027754A">
        <w:rPr>
          <w:rFonts w:cs="Times New Roman" w:eastAsia="Times New Roman"/>
          <w:szCs w:val="24"/>
        </w:rPr>
        <w:t>27240029276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27754A">
          <w:rPr>
            <w:rFonts w:cs="Times New Roman" w:eastAsia="Times New Roman"/>
            <w:szCs w:val="24"/>
          </w:rPr>
          <w:t>040333908</w:t>
        </w:r>
      </w:hyperlink>
      <w:r>
        <w:rPr>
          <w:rFonts w:cs="Times New Roman" w:eastAsia="Times New Roman"/>
          <w:szCs w:val="24"/>
        </w:rPr>
        <w:t>.</w:t>
      </w:r>
    </w:p>
    <w:p w:rsidRDefault="0027754A" w:rsidP="0027754A" w:rsidR="0027754A">
      <w:pPr>
        <w:ind w:firstLine="709"/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WAVE PROMOTION d.o.o. Poreč, Partizanska 5 A, OIB </w:t>
      </w:r>
      <w:r w:rsidRPr="0027754A">
        <w:rPr>
          <w:rFonts w:cs="Times New Roman" w:eastAsia="Times New Roman"/>
          <w:szCs w:val="24"/>
        </w:rPr>
        <w:t>27240029276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27754A">
          <w:rPr>
            <w:rFonts w:cs="Times New Roman" w:eastAsia="Times New Roman"/>
            <w:szCs w:val="24"/>
          </w:rPr>
          <w:t>040333908</w:t>
        </w:r>
      </w:hyperlink>
      <w:r>
        <w:rPr>
          <w:rFonts w:cs="Times New Roman" w:eastAsia="Times New Roman"/>
          <w:szCs w:val="24"/>
        </w:rPr>
        <w:t>.</w:t>
      </w:r>
    </w:p>
    <w:p w:rsidRDefault="0027754A" w:rsidP="0027754A" w:rsidR="0027754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0658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WAVE PROMOTION d.o.o. Poreč.</w:t>
      </w:r>
    </w:p>
    <w:p w:rsidRDefault="0027754A" w:rsidP="0027754A" w:rsidR="0027754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27. kolovoza 2018. imao neizvršene osnove za plaćanje u neprekinutom razdoblju od 120 dana u ukupnom iznosu 39.543,28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2442ED">
        <w:t>registra za dužnika (listovi 1-3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St-323/2018-3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33BF1">
        <w:rPr>
          <w:rFonts w:cs="Times New Roman" w:eastAsia="Times New Roman"/>
          <w:szCs w:val="24"/>
        </w:rPr>
        <w:t>2. siječnja 2019</w:t>
      </w:r>
      <w:r>
        <w:rPr>
          <w:rFonts w:cs="Times New Roman" w:eastAsia="Times New Roman"/>
          <w:szCs w:val="24"/>
        </w:rPr>
        <w:t xml:space="preserve">. </w:t>
      </w:r>
    </w:p>
    <w:p w:rsidRDefault="0027754A" w:rsidP="0027754A" w:rsidR="0027754A">
      <w:pPr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7754A" w:rsidP="0027754A" w:rsidR="0027754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27754A" w:rsidP="0027754A" w:rsidR="0027754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86D80">
        <w:rPr>
          <w:rFonts w:cs="Times New Roman" w:eastAsia="Times New Roman"/>
          <w:szCs w:val="24"/>
        </w:rPr>
        <w:t>, v.r.</w:t>
      </w:r>
    </w:p>
    <w:p w:rsidRDefault="0027754A" w:rsidP="0027754A" w:rsidR="0027754A">
      <w:pPr>
        <w:jc w:val="left"/>
        <w:rPr>
          <w:rFonts w:cs="Times New Roman" w:eastAsia="Times New Roman"/>
          <w:szCs w:val="24"/>
        </w:rPr>
      </w:pPr>
    </w:p>
    <w:p w:rsidRDefault="0027754A" w:rsidP="0027754A" w:rsidR="0027754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7754A" w:rsidP="0027754A" w:rsidR="0027754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7754A" w:rsidP="0027754A" w:rsidR="002775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7754A" w:rsidP="0027754A" w:rsidR="0027754A">
      <w:pPr>
        <w:tabs>
          <w:tab w:pos="7877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7754A" w:rsidP="0027754A" w:rsidR="0027754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7754A" w:rsidP="0027754A" w:rsidR="002775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7754A" w:rsidP="0027754A" w:rsidR="002775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WAVE PROMOTION d.o.o. Poreč, Partizanska 5 A, </w:t>
      </w:r>
    </w:p>
    <w:p w:rsidRDefault="0027754A" w:rsidP="0027754A" w:rsidR="002775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27754A" w:rsidP="0027754A" w:rsidR="0027754A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27754A" w:rsidP="0027754A" w:rsidR="007A3213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7A3213">
        <w:t xml:space="preserve">Anamarija Murtezani, Zagreb, Sunčane Škrinjarić 1, </w:t>
      </w:r>
    </w:p>
    <w:p w:rsidRDefault="0027754A" w:rsidP="0027754A" w:rsidR="0027754A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27754A" w:rsidP="0027754A" w:rsidR="002775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7754A" w:rsidP="0027754A" w:rsidR="002775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7754A" w:rsidP="0027754A" w:rsidR="0027754A"/>
    <w:p w:rsidRDefault="0027754A" w:rsidP="0027754A" w:rsidR="0027754A"/>
    <w:p w:rsidRDefault="0027754A" w:rsidP="0027754A" w:rsidR="0027754A"/>
    <w:p w:rsidRDefault="0027754A" w:rsidP="0027754A" w:rsidR="0027754A"/>
    <w:p w:rsidRDefault="0027754A" w:rsidP="0027754A" w:rsidR="0027754A"/>
    <w:p w:rsidRDefault="0027754A" w:rsidP="0027754A" w:rsidR="0027754A"/>
    <w:p w:rsidRDefault="0027754A" w:rsidP="0027754A" w:rsidR="0027754A"/>
    <w:p w:rsidRDefault="0027754A" w:rsidP="0027754A" w:rsidR="0027754A"/>
    <w:p w:rsidRDefault="00D9473C" w:rsidR="00D9473C"/>
    <w:sectPr w:rsidSect="00077D5C" w:rsidR="00D9473C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54A" w:rsidP="0027754A" w:rsidR="0027754A">
      <w:r>
        <w:separator/>
      </w:r>
    </w:p>
  </w:endnote>
  <w:endnote w:id="0" w:type="continuationSeparator">
    <w:p w:rsidRDefault="0027754A" w:rsidP="0027754A" w:rsidR="00277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54A" w:rsidP="0027754A" w:rsidR="0027754A">
      <w:r>
        <w:separator/>
      </w:r>
    </w:p>
  </w:footnote>
  <w:footnote w:id="0" w:type="continuationSeparator">
    <w:p w:rsidRDefault="0027754A" w:rsidP="0027754A" w:rsidR="00277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582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86D80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</w:t>
                </w:r>
                <w:r w:rsidR="0027754A">
                  <w:t>323</w:t>
                </w:r>
                <w:r>
                  <w:t>/2018</w:t>
                </w:r>
                <w:r w:rsidR="00286D80">
                  <w:t>-4</w:t>
                </w:r>
              </w:sdtContent>
            </w:sdt>
            <w:r>
              <w:t xml:space="preserve"> </w:t>
            </w:r>
          </w:sdtContent>
        </w:sdt>
        <w:r>
          <w:t xml:space="preserve">  </w:t>
        </w:r>
      </w:sdtContent>
    </w:sdt>
  </w:p>
  <w:p w:rsidRDefault="00286D80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B06582" w:rsidP="00077D5C" w:rsidR="00077D5C">
        <w:pPr>
          <w:pStyle w:val="Zaglavlje"/>
          <w:jc w:val="right"/>
        </w:pPr>
        <w:r>
          <w:t>9 St-</w:t>
        </w:r>
        <w:r w:rsidR="0027754A">
          <w:t>323</w:t>
        </w:r>
        <w:r>
          <w:t>/2018</w:t>
        </w:r>
        <w:r w:rsidR="00286D80">
          <w:t>-4</w:t>
        </w:r>
      </w:p>
    </w:sdtContent>
  </w:sdt>
  <w:p w:rsidRDefault="00286D80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54A"/>
    <w:rsid w:val="002442ED"/>
    <w:rsid w:val="0027754A"/>
    <w:rsid w:val="00286D80"/>
    <w:rsid w:val="00774EAF"/>
    <w:rsid w:val="007A3213"/>
    <w:rsid w:val="00933BF1"/>
    <w:rsid w:val="00B06582"/>
    <w:rsid w:val="00D9473C"/>
    <w:rsid w:val="00E7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5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7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4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7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75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754A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7754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D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6D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6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6D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5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7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4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7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75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754A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7754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6D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6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6D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3390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3390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3339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3908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WAVE PROMOTION d.o.o. POREČ</izvorni_sadrzaj>
    <derivirana_varijabla naziv="DomainObject.Predmet.ProtustrankaFormated_1">  WAVE PROMOTION d.o.o. POREČ</derivirana_varijabla>
  </DomainObject.Predmet.ProtustrankaFormated>
  <DomainObject.Predmet.ProtustrankaFormatedOIB>
    <izvorni_sadrzaj>  WAVE PROMOTION d.o.o. POREČ, OIB 27240029276</izvorni_sadrzaj>
    <derivirana_varijabla naziv="DomainObject.Predmet.ProtustrankaFormatedOIB_1">  WAVE PROMOTION d.o.o. POREČ, OIB 27240029276</derivirana_varijabla>
  </DomainObject.Predmet.ProtustrankaFormatedOIB>
  <DomainObject.Predmet.ProtustrankaFormatedWithAdress>
    <izvorni_sadrzaj> WAVE PROMOTION d.o.o. POREČ, Partizanska 5/A, 52440 Poreč</izvorni_sadrzaj>
    <derivirana_varijabla naziv="DomainObject.Predmet.ProtustrankaFormatedWithAdress_1"> WAVE PROMOTION d.o.o. POREČ, Partizanska 5/A, 52440 Poreč</derivirana_varijabla>
  </DomainObject.Predmet.ProtustrankaFormatedWithAdress>
  <DomainObject.Predmet.ProtustrankaFormatedWithAdressOIB>
    <izvorni_sadrzaj> WAVE PROMOTION d.o.o. POREČ, OIB 27240029276, Partizanska 5/A, 52440 Poreč</izvorni_sadrzaj>
    <derivirana_varijabla naziv="DomainObject.Predmet.ProtustrankaFormatedWithAdressOIB_1"> WAVE PROMOTION d.o.o. POREČ, OIB 27240029276, Partizanska 5/A, 52440 Poreč</derivirana_varijabla>
  </DomainObject.Predmet.ProtustrankaFormatedWithAdressOIB>
  <DomainObject.Predmet.ProtustrankaWithAdress>
    <izvorni_sadrzaj>WAVE PROMOTION d.o.o. POREČ Partizanska 5/A, 52440 Poreč</izvorni_sadrzaj>
    <derivirana_varijabla naziv="DomainObject.Predmet.ProtustrankaWithAdress_1">WAVE PROMOTION d.o.o. POREČ Partizanska 5/A, 52440 Poreč</derivirana_varijabla>
  </DomainObject.Predmet.ProtustrankaWithAdress>
  <DomainObject.Predmet.ProtustrankaWithAdressOIB>
    <izvorni_sadrzaj>WAVE PROMOTION d.o.o. POREČ, OIB 27240029276, Partizanska 5/A, 52440 Poreč</izvorni_sadrzaj>
    <derivirana_varijabla naziv="DomainObject.Predmet.ProtustrankaWithAdressOIB_1">WAVE PROMOTION d.o.o. POREČ, OIB 27240029276, Partizanska 5/A, 52440 Poreč</derivirana_varijabla>
  </DomainObject.Predmet.ProtustrankaWithAdressOIB>
  <DomainObject.Predmet.ProtustrankaNazivFormated>
    <izvorni_sadrzaj>WAVE PROMOTION d.o.o. POREČ</izvorni_sadrzaj>
    <derivirana_varijabla naziv="DomainObject.Predmet.ProtustrankaNazivFormated_1">WAVE PROMOTION d.o.o. POREČ</derivirana_varijabla>
  </DomainObject.Predmet.ProtustrankaNazivFormated>
  <DomainObject.Predmet.ProtustrankaNazivFormatedOIB>
    <izvorni_sadrzaj>WAVE PROMOTION d.o.o. POREČ, OIB 27240029276</izvorni_sadrzaj>
    <derivirana_varijabla naziv="DomainObject.Predmet.ProtustrankaNazivFormatedOIB_1">WAVE PROMOTION d.o.o. POREČ, OIB 27240029276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39543.28</izvorni_sadrzaj>
    <derivirana_varijabla naziv="DomainObject.Predmet.TrenutnaVrijednost_1">39543.28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WAVE PROMOTION d.o.o. POREČ</item>
    </izvorni_sadrzaj>
    <derivirana_varijabla naziv="DomainObject.Predmet.ProtuStrankaListFormated_1">
      <item>WAVE PROMOTION d.o.o. POREČ</item>
    </derivirana_varijabla>
  </DomainObject.Predmet.ProtuStrankaListFormated>
  <DomainObject.Predmet.ProtuStrankaListFormatedOIB>
    <izvorni_sadrzaj>
      <item>WAVE PROMOTION d.o.o. POREČ, OIB 27240029276</item>
    </izvorni_sadrzaj>
    <derivirana_varijabla naziv="DomainObject.Predmet.ProtuStrankaListFormatedOIB_1">
      <item>WAVE PROMOTION d.o.o. POREČ, OIB 27240029276</item>
    </derivirana_varijabla>
  </DomainObject.Predmet.ProtuStrankaListFormatedOIB>
  <DomainObject.Predmet.ProtuStrankaListFormatedWithAdress>
    <izvorni_sadrzaj>
      <item>WAVE PROMOTION d.o.o. POREČ, Partizanska 5/A, 52440 Poreč</item>
    </izvorni_sadrzaj>
    <derivirana_varijabla naziv="DomainObject.Predmet.ProtuStrankaListFormatedWithAdress_1">
      <item>WAVE PROMOTION d.o.o. POREČ, Partizanska 5/A, 52440 Poreč</item>
    </derivirana_varijabla>
  </DomainObject.Predmet.ProtuStrankaListFormatedWithAdress>
  <DomainObject.Predmet.ProtuStrankaListFormatedWithAdressOIB>
    <izvorni_sadrzaj>
      <item>WAVE PROMOTION d.o.o. POREČ, OIB 27240029276, Partizanska 5/A, 52440 Poreč</item>
    </izvorni_sadrzaj>
    <derivirana_varijabla naziv="DomainObject.Predmet.ProtuStrankaListFormatedWithAdressOIB_1">
      <item>WAVE PROMOTION d.o.o. POREČ, OIB 27240029276, Partizanska 5/A, 52440 Poreč</item>
    </derivirana_varijabla>
  </DomainObject.Predmet.ProtuStrankaListFormatedWithAdressOIB>
  <DomainObject.Predmet.ProtuStrankaListNazivFormated>
    <izvorni_sadrzaj>
      <item>WAVE PROMOTION d.o.o. POREČ</item>
    </izvorni_sadrzaj>
    <derivirana_varijabla naziv="DomainObject.Predmet.ProtuStrankaListNazivFormated_1">
      <item>WAVE PROMOTION d.o.o. POREČ</item>
    </derivirana_varijabla>
  </DomainObject.Predmet.ProtuStrankaListNazivFormated>
  <DomainObject.Predmet.ProtuStrankaListNazivFormatedOIB>
    <izvorni_sadrzaj>
      <item>WAVE PROMOTION d.o.o. POREČ, OIB 27240029276</item>
    </izvorni_sadrzaj>
    <derivirana_varijabla naziv="DomainObject.Predmet.ProtuStrankaListNazivFormatedOIB_1">
      <item>WAVE PROMOTION d.o.o. POREČ, OIB 27240029276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WAVE PROMOTION d.o.o. POREČ</izvorni_sadrzaj>
    <derivirana_varijabla naziv="DomainObject.Predmet.ProtustrankaIDrugi_1">WAVE PROMOTION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WAVE PROMOTION d.o.o. POREČ, OIB 27240029276, Partizanska 5/A, 52440 Poreč</izvorni_sadrzaj>
    <derivirana_varijabla naziv="DomainObject.Predmet.ProtustrankaIDrugiAdressOIB_1">WAVE PROMOTION d.o.o. POREČ, OIB 27240029276, Partizanska 5/A,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WAVE PROMOTION d.o.o. POREČ</item>
    </izvorni_sadrzaj>
    <derivirana_varijabla naziv="DomainObject.Predmet.SudioniciListNaziv_1">
      <item>FINANCIJSKA AGENCIJA, RC RIJEKA, PODRUŽNICA PULA, PULA</item>
      <item>WAVE PROMOTION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WAVE PROMOTION d.o.o. POREČ, OIB 27240029276, Partizanska 5/A,52440 Poreč</item>
    </izvorni_sadrzaj>
    <derivirana_varijabla naziv="DomainObject.Predmet.SudioniciListAdressOIB_1">
      <item>FINANCIJSKA AGENCIJA, RC RIJEKA, PODRUŽNICA PULA, PULA, OIB 85821130368, F. Kurelca 8,51000 Rijeka</item>
      <item>WAVE PROMOTION d.o.o. POREČ, OIB 27240029276, Partizanska 5/A,52440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27240029276</item>
    </izvorni_sadrzaj>
    <derivirana_varijabla naziv="DomainObject.Predmet.SudioniciListNazivOIB_1">
      <item>, OIB 85821130368</item>
      <item>, OIB 27240029276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3618</properties:Characters>
  <properties:Lines>92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2018-11-26T07:53:00Z</dcterms:created>
  <dc:creator>Ela Sošić</dc:creator>
  <cp:lastModifiedBy>Ana Jeromela</cp:lastModifiedBy>
  <cp:lastPrinted>2019-01-02T08:46:00Z</cp:lastPrinted>
  <dcterms:modified xmlns:xsi="http://www.w3.org/2001/XMLSchema-instance" xsi:type="dcterms:W3CDTF">2019-01-02T08:46:00Z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(St-323-2018 WAVE PROMOTION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