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ffcec" w14:paraId="99ffcec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4869D8">
        <w:rPr>
          <w:b/>
          <w:sz w:val="22"/>
          <w:szCs w:val="22"/>
        </w:rPr>
        <w:t>1005</w:t>
      </w:r>
      <w:r w:rsidRPr="00E54DB9">
        <w:rPr>
          <w:b/>
          <w:sz w:val="22"/>
          <w:szCs w:val="22"/>
        </w:rPr>
        <w:t>/201</w:t>
      </w:r>
      <w:r w:rsidR="00B54FEF">
        <w:rPr>
          <w:b/>
          <w:sz w:val="22"/>
          <w:szCs w:val="22"/>
        </w:rPr>
        <w:t>6</w:t>
      </w:r>
      <w:r w:rsidRPr="00E54DB9">
        <w:rPr>
          <w:b/>
          <w:sz w:val="22"/>
          <w:szCs w:val="22"/>
        </w:rPr>
        <w:t>-</w:t>
      </w:r>
      <w:r w:rsidR="00764A9A">
        <w:rPr>
          <w:b/>
          <w:sz w:val="22"/>
          <w:szCs w:val="22"/>
        </w:rPr>
        <w:t>51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A4E04" w:rsidP="00DA764D" w:rsidR="002A4E04" w:rsidRPr="00E54DB9">
      <w:pPr>
        <w:jc w:val="right"/>
        <w:rPr>
          <w:b/>
          <w:sz w:val="22"/>
          <w:szCs w:val="22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U   I M E   R E P U B L I K E   H R V A T S K E</w:t>
      </w: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J E Š E N J E</w:t>
      </w: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</w:p>
    <w:p w:rsidRDefault="001B4FE2" w:rsidP="001B4FE2" w:rsidR="001B4FE2" w:rsidRPr="00D45607">
      <w:pPr>
        <w:ind w:firstLine="708"/>
        <w:jc w:val="both"/>
        <w:rPr>
          <w:sz w:val="22"/>
          <w:szCs w:val="22"/>
        </w:rPr>
      </w:pPr>
      <w:r w:rsidRPr="00D45607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Pr="00A5591B">
        <w:rPr>
          <w:sz w:val="22"/>
          <w:szCs w:val="22"/>
        </w:rPr>
        <w:t xml:space="preserve">u stečajnom postupku nad dužnikom </w:t>
      </w:r>
      <w:r w:rsidR="00596E2C" w:rsidRPr="00596E2C">
        <w:rPr>
          <w:bCs/>
          <w:sz w:val="22"/>
          <w:szCs w:val="22"/>
        </w:rPr>
        <w:t>PEKARNA ŠIPIĆ j.d.o.o. za proizvodnju i trgovinu "u stečaju", Zoranićeva 37, Solin, MBS: 060293990, OIB: 92226232979, zastupano po stečajnom upravitelju Tihani Majić iz Osijeka</w:t>
      </w:r>
      <w:r w:rsidR="00596E2C">
        <w:rPr>
          <w:bCs/>
          <w:sz w:val="22"/>
          <w:szCs w:val="22"/>
        </w:rPr>
        <w:t xml:space="preserve">, dana </w:t>
      </w:r>
      <w:r w:rsidR="00D7710C">
        <w:rPr>
          <w:bCs/>
          <w:sz w:val="22"/>
          <w:szCs w:val="22"/>
        </w:rPr>
        <w:t>26. srpnja</w:t>
      </w:r>
      <w:r w:rsidR="00596E2C">
        <w:rPr>
          <w:bCs/>
          <w:sz w:val="22"/>
          <w:szCs w:val="22"/>
        </w:rPr>
        <w:t xml:space="preserve"> </w:t>
      </w:r>
      <w:r w:rsidR="000C2272" w:rsidRPr="000C2272">
        <w:rPr>
          <w:bCs/>
          <w:sz w:val="22"/>
          <w:szCs w:val="22"/>
        </w:rPr>
        <w:t>2018. godine</w:t>
      </w:r>
    </w:p>
    <w:p w:rsidRDefault="001B4FE2" w:rsidP="001B4FE2" w:rsidR="001B4FE2" w:rsidRPr="00D45607">
      <w:pPr>
        <w:jc w:val="both"/>
        <w:rPr>
          <w:sz w:val="22"/>
          <w:szCs w:val="22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i j e š i o    j e</w:t>
      </w: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</w:p>
    <w:p w:rsidRDefault="001B4FE2" w:rsidP="001B4FE2" w:rsidR="001B4FE2" w:rsidRPr="00F34114">
      <w:pPr>
        <w:jc w:val="both"/>
        <w:rPr>
          <w:sz w:val="22"/>
          <w:szCs w:val="22"/>
        </w:rPr>
      </w:pPr>
      <w:r w:rsidRPr="00F34114">
        <w:rPr>
          <w:b/>
          <w:sz w:val="22"/>
          <w:szCs w:val="22"/>
        </w:rPr>
        <w:t>I.</w:t>
      </w:r>
      <w:r w:rsidRPr="00F34114">
        <w:rPr>
          <w:b/>
          <w:sz w:val="22"/>
          <w:szCs w:val="22"/>
        </w:rPr>
        <w:tab/>
      </w:r>
      <w:r w:rsidRPr="00F34114">
        <w:rPr>
          <w:sz w:val="22"/>
          <w:szCs w:val="22"/>
        </w:rPr>
        <w:t>Poziv</w:t>
      </w:r>
      <w:r w:rsidR="009676D4">
        <w:rPr>
          <w:sz w:val="22"/>
          <w:szCs w:val="22"/>
        </w:rPr>
        <w:t>aju se vjerovnici stečajne mase</w:t>
      </w:r>
      <w:r w:rsidRPr="00F34114">
        <w:rPr>
          <w:sz w:val="22"/>
          <w:szCs w:val="22"/>
        </w:rPr>
        <w:t xml:space="preserve"> </w:t>
      </w:r>
      <w:r w:rsidR="009B4F26">
        <w:rPr>
          <w:sz w:val="22"/>
          <w:szCs w:val="22"/>
        </w:rPr>
        <w:t xml:space="preserve">is tečajni upravitelj </w:t>
      </w:r>
      <w:r w:rsidRPr="00F34114">
        <w:rPr>
          <w:sz w:val="22"/>
          <w:szCs w:val="22"/>
        </w:rPr>
        <w:t xml:space="preserve">u roku od 15 dana očitovati se o prijedlogu stečajnog upravitelja za obustavu i zaključenje stečajnog postupka u smislu čl. 293. Stečajnog zakona (NN 71/15, </w:t>
      </w:r>
      <w:r w:rsidR="007B70E0">
        <w:rPr>
          <w:sz w:val="22"/>
          <w:szCs w:val="22"/>
        </w:rPr>
        <w:t xml:space="preserve">104/17, </w:t>
      </w:r>
      <w:r w:rsidRPr="00F34114">
        <w:rPr>
          <w:sz w:val="22"/>
          <w:szCs w:val="22"/>
        </w:rPr>
        <w:t>dalje u tekstu SZ) zbog toga što stečajna masa nije dostatna ni za pokriće troškova stečajnog postupka.</w:t>
      </w:r>
    </w:p>
    <w:p w:rsidRDefault="001B4FE2" w:rsidP="001B4FE2" w:rsidR="001B4FE2" w:rsidRPr="00F34114">
      <w:pPr>
        <w:jc w:val="both"/>
        <w:rPr>
          <w:b/>
          <w:sz w:val="22"/>
          <w:szCs w:val="22"/>
        </w:rPr>
      </w:pPr>
    </w:p>
    <w:p w:rsidRDefault="001B4FE2" w:rsidP="001B4FE2" w:rsidR="001B4FE2" w:rsidRPr="00F34114">
      <w:pPr>
        <w:jc w:val="both"/>
        <w:rPr>
          <w:sz w:val="22"/>
          <w:szCs w:val="22"/>
        </w:rPr>
      </w:pPr>
      <w:r w:rsidRPr="00F34114">
        <w:rPr>
          <w:b/>
          <w:sz w:val="22"/>
          <w:szCs w:val="22"/>
        </w:rPr>
        <w:t>II.</w:t>
      </w:r>
      <w:r w:rsidRPr="00F34114">
        <w:rPr>
          <w:b/>
          <w:sz w:val="22"/>
          <w:szCs w:val="22"/>
        </w:rPr>
        <w:tab/>
      </w:r>
      <w:r w:rsidRPr="00F34114">
        <w:rPr>
          <w:sz w:val="22"/>
          <w:szCs w:val="22"/>
        </w:rPr>
        <w:t>Stečajni postupak se neće obustaviti i zaključiti ako vjerovnici koji se protive obustavi postupka solidarno predujme dostatan iznos novca za namirenje troškova postupka u iznosu i roku koji odredi sud posebnim rješenjem.</w:t>
      </w:r>
    </w:p>
    <w:p w:rsidRDefault="001B4FE2" w:rsidP="001B4FE2" w:rsidR="001B4FE2">
      <w:pPr>
        <w:jc w:val="both"/>
        <w:rPr>
          <w:sz w:val="22"/>
          <w:szCs w:val="22"/>
        </w:rPr>
      </w:pPr>
    </w:p>
    <w:p w:rsidRDefault="001B4FE2" w:rsidP="001B4FE2" w:rsidR="001B4FE2" w:rsidRPr="0026483B">
      <w:pPr>
        <w:jc w:val="both"/>
        <w:rPr>
          <w:sz w:val="22"/>
          <w:szCs w:val="22"/>
        </w:rPr>
      </w:pPr>
    </w:p>
    <w:p w:rsidRDefault="001B4FE2" w:rsidP="001B4FE2" w:rsidR="001B4FE2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Obrazloženje</w:t>
      </w:r>
    </w:p>
    <w:p w:rsidRDefault="001B4FE2" w:rsidP="001B4FE2" w:rsidR="001B4FE2" w:rsidRPr="0026483B">
      <w:pPr>
        <w:jc w:val="center"/>
        <w:rPr>
          <w:b/>
          <w:sz w:val="22"/>
          <w:szCs w:val="22"/>
        </w:rPr>
      </w:pPr>
    </w:p>
    <w:p w:rsidRDefault="001B4FE2" w:rsidP="00CB4292" w:rsidR="00CB4292" w:rsidRPr="00CB4292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</w:r>
      <w:r w:rsidR="00CB4292" w:rsidRPr="00CB4292">
        <w:rPr>
          <w:sz w:val="22"/>
          <w:szCs w:val="22"/>
        </w:rPr>
        <w:t>Rješenjem Trgovačkog suda u Splitu, Stalne službe u Dubrovniku posl. br. 6-</w:t>
      </w:r>
      <w:r w:rsidR="009B4F26" w:rsidRPr="009B4F26">
        <w:rPr>
          <w:sz w:val="22"/>
          <w:szCs w:val="22"/>
        </w:rPr>
        <w:t xml:space="preserve"> St.</w:t>
      </w:r>
      <w:r w:rsidR="00596E2C">
        <w:rPr>
          <w:sz w:val="22"/>
          <w:szCs w:val="22"/>
        </w:rPr>
        <w:t>100</w:t>
      </w:r>
      <w:r w:rsidR="000C2272">
        <w:rPr>
          <w:sz w:val="22"/>
          <w:szCs w:val="22"/>
        </w:rPr>
        <w:t>5</w:t>
      </w:r>
      <w:r w:rsidR="009B4F26" w:rsidRPr="009B4F26">
        <w:rPr>
          <w:sz w:val="22"/>
          <w:szCs w:val="22"/>
        </w:rPr>
        <w:t>/2016-</w:t>
      </w:r>
      <w:r w:rsidR="000C2272">
        <w:rPr>
          <w:sz w:val="22"/>
          <w:szCs w:val="22"/>
        </w:rPr>
        <w:t>23</w:t>
      </w:r>
      <w:r w:rsidR="00390AF8">
        <w:rPr>
          <w:sz w:val="22"/>
          <w:szCs w:val="22"/>
        </w:rPr>
        <w:t xml:space="preserve"> od </w:t>
      </w:r>
      <w:r w:rsidR="00596E2C">
        <w:rPr>
          <w:sz w:val="22"/>
          <w:szCs w:val="22"/>
        </w:rPr>
        <w:t>24</w:t>
      </w:r>
      <w:r w:rsidR="009B4F26" w:rsidRPr="009B4F26">
        <w:rPr>
          <w:sz w:val="22"/>
          <w:szCs w:val="22"/>
        </w:rPr>
        <w:t>. s</w:t>
      </w:r>
      <w:r w:rsidR="00596E2C">
        <w:rPr>
          <w:sz w:val="22"/>
          <w:szCs w:val="22"/>
        </w:rPr>
        <w:t>rpnja</w:t>
      </w:r>
      <w:r w:rsidR="009B4F26" w:rsidRPr="009B4F26">
        <w:rPr>
          <w:sz w:val="22"/>
          <w:szCs w:val="22"/>
        </w:rPr>
        <w:t xml:space="preserve"> 201</w:t>
      </w:r>
      <w:r w:rsidR="00596E2C">
        <w:rPr>
          <w:sz w:val="22"/>
          <w:szCs w:val="22"/>
        </w:rPr>
        <w:t>7</w:t>
      </w:r>
      <w:r w:rsidR="009B4F26" w:rsidRPr="009B4F26">
        <w:rPr>
          <w:sz w:val="22"/>
          <w:szCs w:val="22"/>
        </w:rPr>
        <w:t xml:space="preserve">. godine </w:t>
      </w:r>
      <w:r w:rsidR="00CB4292" w:rsidRPr="00CB4292">
        <w:rPr>
          <w:sz w:val="22"/>
          <w:szCs w:val="22"/>
        </w:rPr>
        <w:t xml:space="preserve">otvoren je stečajni postupak nad dužnikom. </w:t>
      </w:r>
    </w:p>
    <w:p w:rsidRDefault="001B4FE2" w:rsidP="001B4FE2" w:rsidR="001B4FE2" w:rsidRPr="00A63826">
      <w:pPr>
        <w:jc w:val="both"/>
        <w:rPr>
          <w:sz w:val="16"/>
          <w:szCs w:val="16"/>
        </w:rPr>
      </w:pPr>
    </w:p>
    <w:p w:rsidRDefault="001B4FE2" w:rsidP="009B4F26" w:rsidR="009B4F26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>Prema izvješću stečajn</w:t>
      </w:r>
      <w:r>
        <w:rPr>
          <w:sz w:val="22"/>
          <w:szCs w:val="22"/>
        </w:rPr>
        <w:t>og</w:t>
      </w:r>
      <w:r w:rsidRPr="0026483B">
        <w:rPr>
          <w:sz w:val="22"/>
          <w:szCs w:val="22"/>
        </w:rPr>
        <w:t xml:space="preserve"> upravitelj</w:t>
      </w:r>
      <w:r>
        <w:rPr>
          <w:sz w:val="22"/>
          <w:szCs w:val="22"/>
        </w:rPr>
        <w:t>a</w:t>
      </w:r>
      <w:r w:rsidR="00C97F8B">
        <w:rPr>
          <w:sz w:val="22"/>
          <w:szCs w:val="22"/>
        </w:rPr>
        <w:t xml:space="preserve"> </w:t>
      </w:r>
      <w:r w:rsidR="00684410">
        <w:rPr>
          <w:sz w:val="22"/>
          <w:szCs w:val="22"/>
        </w:rPr>
        <w:t>(list spisa 1</w:t>
      </w:r>
      <w:r w:rsidR="00EC1D21">
        <w:rPr>
          <w:sz w:val="22"/>
          <w:szCs w:val="22"/>
        </w:rPr>
        <w:t>03</w:t>
      </w:r>
      <w:r w:rsidR="00684410">
        <w:rPr>
          <w:sz w:val="22"/>
          <w:szCs w:val="22"/>
        </w:rPr>
        <w:t xml:space="preserve">) </w:t>
      </w:r>
      <w:r w:rsidRPr="0026483B">
        <w:rPr>
          <w:sz w:val="22"/>
          <w:szCs w:val="22"/>
        </w:rPr>
        <w:t>proizlazi da</w:t>
      </w:r>
      <w:r>
        <w:rPr>
          <w:sz w:val="22"/>
          <w:szCs w:val="22"/>
        </w:rPr>
        <w:t xml:space="preserve"> </w:t>
      </w:r>
      <w:r w:rsidR="00C97F8B">
        <w:rPr>
          <w:sz w:val="22"/>
          <w:szCs w:val="22"/>
        </w:rPr>
        <w:t xml:space="preserve">dužnik nema </w:t>
      </w:r>
      <w:r w:rsidR="00EC1D21">
        <w:rPr>
          <w:sz w:val="22"/>
          <w:szCs w:val="22"/>
        </w:rPr>
        <w:t xml:space="preserve">dostatno </w:t>
      </w:r>
      <w:r w:rsidR="00C97F8B">
        <w:rPr>
          <w:sz w:val="22"/>
          <w:szCs w:val="22"/>
        </w:rPr>
        <w:t xml:space="preserve">imovine </w:t>
      </w:r>
      <w:r>
        <w:rPr>
          <w:sz w:val="22"/>
          <w:szCs w:val="22"/>
        </w:rPr>
        <w:t>koja ulazi u stečajnu masu</w:t>
      </w:r>
      <w:r w:rsidR="00EC1D21">
        <w:rPr>
          <w:sz w:val="22"/>
          <w:szCs w:val="22"/>
        </w:rPr>
        <w:t xml:space="preserve"> za namirenje troškova stečajnog postupka</w:t>
      </w:r>
      <w:r w:rsidR="00AF6D5F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AF6D5F">
        <w:rPr>
          <w:sz w:val="22"/>
          <w:szCs w:val="22"/>
        </w:rPr>
        <w:t>te</w:t>
      </w:r>
      <w:r w:rsidRPr="008E08B3">
        <w:rPr>
          <w:sz w:val="22"/>
          <w:szCs w:val="22"/>
        </w:rPr>
        <w:t xml:space="preserve"> je stečajni upravitelj predložio sukladno čl. 2</w:t>
      </w:r>
      <w:r>
        <w:rPr>
          <w:sz w:val="22"/>
          <w:szCs w:val="22"/>
        </w:rPr>
        <w:t>93</w:t>
      </w:r>
      <w:r w:rsidRPr="008E08B3">
        <w:rPr>
          <w:sz w:val="22"/>
          <w:szCs w:val="22"/>
        </w:rPr>
        <w:t xml:space="preserve">. </w:t>
      </w:r>
      <w:r w:rsidR="009B4F26" w:rsidRPr="009B4F26">
        <w:rPr>
          <w:sz w:val="22"/>
          <w:szCs w:val="22"/>
        </w:rPr>
        <w:t>Stečajnog zakona (NN 71/15, 104/17, dalje u tekstu SZ)</w:t>
      </w:r>
      <w:r>
        <w:rPr>
          <w:sz w:val="22"/>
          <w:szCs w:val="22"/>
        </w:rPr>
        <w:t xml:space="preserve"> </w:t>
      </w:r>
      <w:r w:rsidRPr="0026483B">
        <w:rPr>
          <w:sz w:val="22"/>
          <w:szCs w:val="22"/>
        </w:rPr>
        <w:t>obustaviti i zaključiti ovaj stečajni postupak.</w:t>
      </w:r>
      <w:r w:rsidR="009B4F26" w:rsidRPr="009B4F26">
        <w:rPr>
          <w:sz w:val="22"/>
          <w:szCs w:val="22"/>
        </w:rPr>
        <w:t xml:space="preserve"> </w:t>
      </w:r>
    </w:p>
    <w:p w:rsidRDefault="009B4F26" w:rsidP="009B4F26" w:rsidR="009B4F26">
      <w:pPr>
        <w:ind w:firstLine="708"/>
        <w:jc w:val="both"/>
        <w:rPr>
          <w:sz w:val="22"/>
          <w:szCs w:val="22"/>
        </w:rPr>
      </w:pPr>
    </w:p>
    <w:p w:rsidRDefault="00E6070D" w:rsidP="001227D6" w:rsidR="009B4F2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Prema ob</w:t>
      </w:r>
      <w:r w:rsidR="009B4F26">
        <w:rPr>
          <w:sz w:val="22"/>
          <w:szCs w:val="22"/>
        </w:rPr>
        <w:t>računu troškova s</w:t>
      </w:r>
      <w:r w:rsidR="009B4F26" w:rsidRPr="008E760F">
        <w:rPr>
          <w:sz w:val="22"/>
          <w:szCs w:val="22"/>
        </w:rPr>
        <w:t>tečajn</w:t>
      </w:r>
      <w:r w:rsidR="009B4F26">
        <w:rPr>
          <w:sz w:val="22"/>
          <w:szCs w:val="22"/>
        </w:rPr>
        <w:t>og</w:t>
      </w:r>
      <w:r w:rsidR="009B4F26" w:rsidRPr="008E760F">
        <w:rPr>
          <w:sz w:val="22"/>
          <w:szCs w:val="22"/>
        </w:rPr>
        <w:t xml:space="preserve"> upravitelj</w:t>
      </w:r>
      <w:r w:rsidR="009B4F26">
        <w:rPr>
          <w:sz w:val="22"/>
          <w:szCs w:val="22"/>
        </w:rPr>
        <w:t xml:space="preserve">a (list spisa </w:t>
      </w:r>
      <w:r w:rsidR="00FB4928">
        <w:rPr>
          <w:sz w:val="22"/>
          <w:szCs w:val="22"/>
        </w:rPr>
        <w:t>1</w:t>
      </w:r>
      <w:r w:rsidR="003E7328">
        <w:rPr>
          <w:sz w:val="22"/>
          <w:szCs w:val="22"/>
        </w:rPr>
        <w:t>03</w:t>
      </w:r>
      <w:r w:rsidR="009B4F26">
        <w:rPr>
          <w:sz w:val="22"/>
          <w:szCs w:val="22"/>
        </w:rPr>
        <w:t>)</w:t>
      </w:r>
      <w:r w:rsidR="009B4F26" w:rsidRPr="008E760F">
        <w:rPr>
          <w:sz w:val="22"/>
          <w:szCs w:val="22"/>
        </w:rPr>
        <w:t xml:space="preserve"> </w:t>
      </w:r>
      <w:r w:rsidR="001227D6">
        <w:rPr>
          <w:sz w:val="22"/>
          <w:szCs w:val="22"/>
        </w:rPr>
        <w:t xml:space="preserve">troškovi postupka odnose se na sudsku pristojbu 2.000,00 kuna, stvarne (putne) troškove stečajnog upravitelja 1.000,00 kuna bruto, troškove arhiviranja 2.000,00 kuna, troškove </w:t>
      </w:r>
      <w:r w:rsidR="001227D6" w:rsidRPr="00724FEB">
        <w:rPr>
          <w:sz w:val="22"/>
          <w:szCs w:val="22"/>
        </w:rPr>
        <w:t>knjigovodstva</w:t>
      </w:r>
      <w:r w:rsidR="001227D6">
        <w:rPr>
          <w:sz w:val="22"/>
          <w:szCs w:val="22"/>
        </w:rPr>
        <w:t xml:space="preserve"> 4.000,00 kuna, troškove izrade pečata, poštarine, platnog prometa i sl. 1.000,00 kuna bruto ili ukupno 10.000,00 kuna, čemu treba pribrojiti nagradu za rad stečajnog upravitelja u bruto iznosu</w:t>
      </w:r>
      <w:r w:rsidR="00FB4928" w:rsidRPr="00FB4928">
        <w:rPr>
          <w:sz w:val="22"/>
          <w:szCs w:val="22"/>
        </w:rPr>
        <w:t>.</w:t>
      </w:r>
    </w:p>
    <w:p w:rsidRDefault="00FB4928" w:rsidP="00DE4873" w:rsidR="00FB4928">
      <w:pPr>
        <w:ind w:firstLine="708"/>
        <w:jc w:val="both"/>
        <w:rPr>
          <w:sz w:val="22"/>
          <w:szCs w:val="22"/>
        </w:rPr>
      </w:pPr>
    </w:p>
    <w:p w:rsidRDefault="00DE4873" w:rsidP="00DE4873" w:rsidR="00E0468E">
      <w:pPr>
        <w:ind w:firstLine="708"/>
        <w:jc w:val="both"/>
        <w:rPr>
          <w:sz w:val="22"/>
          <w:szCs w:val="22"/>
        </w:rPr>
      </w:pPr>
      <w:r w:rsidRPr="00DE4873">
        <w:rPr>
          <w:sz w:val="22"/>
          <w:szCs w:val="22"/>
        </w:rPr>
        <w:t xml:space="preserve">Sukladno čl. 293. SZ i prijedlogu stečajnog upravitelja sud je sazvao skupštinu vjerovnika radi očitovanja o prijedlogu stečajnog upravitelja za obustavom i zaključenjem stečajnog postupka zbog toga što imovina nije dostatna za namirenje troškova postupka. </w:t>
      </w:r>
    </w:p>
    <w:p w:rsidRDefault="001B4FE2" w:rsidP="001B4FE2" w:rsidR="001B4FE2" w:rsidRPr="00D92628">
      <w:pPr>
        <w:ind w:firstLine="708"/>
        <w:jc w:val="both"/>
        <w:rPr>
          <w:sz w:val="22"/>
          <w:szCs w:val="22"/>
        </w:rPr>
      </w:pPr>
    </w:p>
    <w:p w:rsidRDefault="001B4FE2" w:rsidP="001B4FE2" w:rsidR="001B4FE2">
      <w:pPr>
        <w:ind w:firstLine="708"/>
        <w:jc w:val="both"/>
        <w:rPr>
          <w:sz w:val="22"/>
          <w:szCs w:val="22"/>
        </w:rPr>
      </w:pPr>
      <w:r w:rsidRPr="003B2E40">
        <w:rPr>
          <w:sz w:val="22"/>
          <w:szCs w:val="22"/>
        </w:rPr>
        <w:t xml:space="preserve">U smislu čl. </w:t>
      </w:r>
      <w:r>
        <w:rPr>
          <w:sz w:val="22"/>
          <w:szCs w:val="22"/>
        </w:rPr>
        <w:t xml:space="preserve">293. st. 2. </w:t>
      </w:r>
      <w:r w:rsidRPr="003B2E40">
        <w:rPr>
          <w:sz w:val="22"/>
          <w:szCs w:val="22"/>
        </w:rPr>
        <w:t xml:space="preserve">SZ </w:t>
      </w:r>
      <w:r>
        <w:rPr>
          <w:sz w:val="22"/>
          <w:szCs w:val="22"/>
        </w:rPr>
        <w:t xml:space="preserve">prije donošenja rješenja o obustavi i zaključenju stečajnog postupka zbog nedostatnosti mase za namirenje troškova stečajnog postupka, sud će pozvati </w:t>
      </w:r>
      <w:r w:rsidRPr="006013CD">
        <w:rPr>
          <w:sz w:val="22"/>
          <w:szCs w:val="22"/>
        </w:rPr>
        <w:t>vjerovni</w:t>
      </w:r>
      <w:r>
        <w:rPr>
          <w:sz w:val="22"/>
          <w:szCs w:val="22"/>
        </w:rPr>
        <w:t>ke</w:t>
      </w:r>
      <w:r w:rsidRPr="006013CD">
        <w:rPr>
          <w:sz w:val="22"/>
          <w:szCs w:val="22"/>
        </w:rPr>
        <w:t xml:space="preserve"> stečajne mase, stečajn</w:t>
      </w:r>
      <w:r>
        <w:rPr>
          <w:sz w:val="22"/>
          <w:szCs w:val="22"/>
        </w:rPr>
        <w:t>og</w:t>
      </w:r>
      <w:r w:rsidRPr="006013CD">
        <w:rPr>
          <w:sz w:val="22"/>
          <w:szCs w:val="22"/>
        </w:rPr>
        <w:t xml:space="preserve"> upravitelj</w:t>
      </w:r>
      <w:r>
        <w:rPr>
          <w:sz w:val="22"/>
          <w:szCs w:val="22"/>
        </w:rPr>
        <w:t>a</w:t>
      </w:r>
      <w:r w:rsidRPr="006013CD">
        <w:rPr>
          <w:sz w:val="22"/>
          <w:szCs w:val="22"/>
        </w:rPr>
        <w:t xml:space="preserve"> i skupštin</w:t>
      </w:r>
      <w:r>
        <w:rPr>
          <w:sz w:val="22"/>
          <w:szCs w:val="22"/>
        </w:rPr>
        <w:t>u</w:t>
      </w:r>
      <w:r w:rsidRPr="006013CD">
        <w:rPr>
          <w:sz w:val="22"/>
          <w:szCs w:val="22"/>
        </w:rPr>
        <w:t xml:space="preserve"> vjerovnika očitovati se o prijedlogu stečajnog upravitelja za obustavu i zaključenje stečajnog postupka</w:t>
      </w:r>
      <w:r w:rsidR="00587515">
        <w:rPr>
          <w:sz w:val="22"/>
          <w:szCs w:val="22"/>
        </w:rPr>
        <w:t xml:space="preserve">. Poziv će se </w:t>
      </w:r>
      <w:r w:rsidR="00587515">
        <w:rPr>
          <w:sz w:val="22"/>
          <w:szCs w:val="22"/>
        </w:rPr>
        <w:lastRenderedPageBreak/>
        <w:t>objaviti</w:t>
      </w:r>
      <w:r>
        <w:rPr>
          <w:sz w:val="22"/>
          <w:szCs w:val="22"/>
        </w:rPr>
        <w:t xml:space="preserve"> na mrežnoj stranici e Oglasna ploča. </w:t>
      </w:r>
      <w:r w:rsidRPr="006013CD">
        <w:rPr>
          <w:sz w:val="22"/>
          <w:szCs w:val="22"/>
        </w:rPr>
        <w:t>Stečajni postupak se neće obustaviti i zaključiti ako vjerovnici koji se protive obustavi postupka solidarno predujme dostatan iznos novca za namirenje troškova postupka u iznosu i roku koji odredi sud posebnim rješenjem</w:t>
      </w:r>
      <w:r>
        <w:rPr>
          <w:sz w:val="22"/>
          <w:szCs w:val="22"/>
        </w:rPr>
        <w:t xml:space="preserve"> (čl. 293. st. 3. SZ).</w:t>
      </w:r>
    </w:p>
    <w:p w:rsidRDefault="001B4FE2" w:rsidP="001B4FE2" w:rsidR="001B4FE2">
      <w:pPr>
        <w:ind w:firstLine="708"/>
        <w:jc w:val="both"/>
        <w:rPr>
          <w:sz w:val="22"/>
          <w:szCs w:val="22"/>
        </w:rPr>
      </w:pPr>
    </w:p>
    <w:p w:rsidRDefault="001B4FE2" w:rsidP="001B4FE2" w:rsidR="001B4FE2" w:rsidRPr="00D87A02">
      <w:pPr>
        <w:ind w:firstLine="708"/>
        <w:jc w:val="both"/>
        <w:rPr>
          <w:sz w:val="22"/>
          <w:szCs w:val="22"/>
        </w:rPr>
      </w:pPr>
      <w:r w:rsidRPr="00D87A02">
        <w:rPr>
          <w:sz w:val="22"/>
          <w:szCs w:val="22"/>
        </w:rPr>
        <w:t xml:space="preserve">Slijedom iznesenog, na temelju </w:t>
      </w:r>
      <w:r>
        <w:rPr>
          <w:sz w:val="22"/>
          <w:szCs w:val="22"/>
        </w:rPr>
        <w:t>spomenutih propisa,</w:t>
      </w:r>
      <w:r w:rsidRPr="00D87A02">
        <w:rPr>
          <w:sz w:val="22"/>
          <w:szCs w:val="22"/>
        </w:rPr>
        <w:t xml:space="preserve"> odlučeno je kao u izreci rješenja. </w:t>
      </w:r>
    </w:p>
    <w:p w:rsidRDefault="001B4FE2" w:rsidP="001B4FE2" w:rsidR="001B4FE2" w:rsidRPr="00D7710C">
      <w:pPr>
        <w:jc w:val="both"/>
        <w:rPr>
          <w:sz w:val="24"/>
          <w:szCs w:val="24"/>
        </w:rPr>
      </w:pPr>
    </w:p>
    <w:p w:rsidRDefault="001B4FE2" w:rsidP="001B4FE2" w:rsidR="001B4FE2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D7710C">
        <w:rPr>
          <w:b/>
          <w:sz w:val="22"/>
          <w:szCs w:val="22"/>
        </w:rPr>
        <w:t>26.</w:t>
      </w:r>
      <w:r w:rsidR="00C84EB0">
        <w:rPr>
          <w:b/>
          <w:sz w:val="22"/>
          <w:szCs w:val="22"/>
        </w:rPr>
        <w:t xml:space="preserve"> srpnja</w:t>
      </w:r>
      <w:r w:rsidRPr="00A0277E">
        <w:rPr>
          <w:b/>
          <w:sz w:val="22"/>
          <w:szCs w:val="22"/>
        </w:rPr>
        <w:t xml:space="preserve"> 201</w:t>
      </w:r>
      <w:r w:rsidR="00066801">
        <w:rPr>
          <w:b/>
          <w:sz w:val="22"/>
          <w:szCs w:val="22"/>
        </w:rPr>
        <w:t>8</w:t>
      </w:r>
      <w:r w:rsidRPr="00A0277E">
        <w:rPr>
          <w:b/>
          <w:sz w:val="22"/>
          <w:szCs w:val="22"/>
        </w:rPr>
        <w:t>. godine</w:t>
      </w:r>
    </w:p>
    <w:p w:rsidRDefault="001B4FE2" w:rsidP="001B4FE2" w:rsidR="001B4FE2" w:rsidRPr="00D04C32">
      <w:pPr>
        <w:jc w:val="both"/>
        <w:rPr>
          <w:sz w:val="22"/>
          <w:szCs w:val="22"/>
        </w:rPr>
      </w:pPr>
    </w:p>
    <w:p w:rsidRDefault="001B4FE2" w:rsidP="001B4FE2" w:rsidR="001B4FE2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1B4FE2" w:rsidP="001B4FE2" w:rsidR="001B4FE2" w:rsidRPr="00B7666D">
      <w:pPr>
        <w:jc w:val="both"/>
        <w:rPr>
          <w:b/>
          <w:sz w:val="16"/>
          <w:szCs w:val="16"/>
        </w:rPr>
      </w:pPr>
    </w:p>
    <w:p w:rsidRDefault="001B4FE2" w:rsidP="001B4FE2" w:rsidR="001B4FE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>Srđan Gavranić</w:t>
      </w: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1B4FE2" w:rsidP="001B4FE2" w:rsidR="001B4FE2" w:rsidRPr="00D04C32">
      <w:pPr>
        <w:jc w:val="both"/>
        <w:rPr>
          <w:b/>
          <w:sz w:val="22"/>
          <w:szCs w:val="22"/>
        </w:rPr>
      </w:pP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1B4FE2" w:rsidP="001B4FE2" w:rsidR="001B4FE2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9B4F26" w:rsidP="009B4F26" w:rsidR="009B4F26" w:rsidRPr="009B4F26">
      <w:pPr>
        <w:jc w:val="both"/>
        <w:rPr>
          <w:sz w:val="22"/>
          <w:szCs w:val="22"/>
        </w:rPr>
      </w:pPr>
      <w:r w:rsidRPr="009B4F26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9B4F26" w:rsidP="001B4FE2" w:rsidR="009B4F26" w:rsidRPr="007B0CBA">
      <w:pPr>
        <w:jc w:val="both"/>
        <w:rPr>
          <w:b/>
          <w:sz w:val="22"/>
          <w:szCs w:val="22"/>
        </w:rPr>
      </w:pPr>
    </w:p>
    <w:p w:rsidRDefault="001B4FE2" w:rsidP="001B4FE2" w:rsidR="001B4FE2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D7710C">
        <w:rPr>
          <w:sz w:val="22"/>
          <w:szCs w:val="22"/>
        </w:rPr>
        <w:t>26</w:t>
      </w:r>
      <w:r w:rsidRPr="007B0CBA">
        <w:rPr>
          <w:sz w:val="22"/>
          <w:szCs w:val="22"/>
        </w:rPr>
        <w:t>.</w:t>
      </w:r>
      <w:r w:rsidR="00066801">
        <w:rPr>
          <w:sz w:val="22"/>
          <w:szCs w:val="22"/>
        </w:rPr>
        <w:t>0</w:t>
      </w:r>
      <w:r w:rsidR="00C84EB0">
        <w:rPr>
          <w:sz w:val="22"/>
          <w:szCs w:val="22"/>
        </w:rPr>
        <w:t>7</w:t>
      </w:r>
      <w:r w:rsidRPr="007B0CBA">
        <w:rPr>
          <w:sz w:val="22"/>
          <w:szCs w:val="22"/>
        </w:rPr>
        <w:t>.201</w:t>
      </w:r>
      <w:r w:rsidR="00066801">
        <w:rPr>
          <w:sz w:val="22"/>
          <w:szCs w:val="22"/>
        </w:rPr>
        <w:t>8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1B4FE2" w:rsidP="009B4F26" w:rsidR="001B4FE2" w:rsidRPr="00CD2D67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Pr="00CD2D67">
        <w:rPr>
          <w:sz w:val="22"/>
          <w:szCs w:val="22"/>
        </w:rPr>
        <w:t>.</w:t>
      </w: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42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4F26" w:rsidP="009B4F26" w:rsidR="009B4F26" w:rsidRPr="009B4F26">
    <w:pPr>
      <w:jc w:val="right"/>
      <w:rPr>
        <w:b/>
        <w:sz w:val="22"/>
        <w:szCs w:val="22"/>
      </w:rPr>
    </w:pPr>
    <w:r w:rsidRPr="009B4F26">
      <w:rPr>
        <w:b/>
        <w:sz w:val="22"/>
        <w:szCs w:val="22"/>
      </w:rPr>
      <w:t>Posl. br. 6-St.</w:t>
    </w:r>
    <w:r w:rsidR="00596E2C">
      <w:rPr>
        <w:b/>
        <w:sz w:val="22"/>
        <w:szCs w:val="22"/>
      </w:rPr>
      <w:t>100</w:t>
    </w:r>
    <w:r w:rsidR="00FB4928">
      <w:rPr>
        <w:b/>
        <w:sz w:val="22"/>
        <w:szCs w:val="22"/>
      </w:rPr>
      <w:t>5</w:t>
    </w:r>
    <w:r w:rsidR="00066801">
      <w:rPr>
        <w:b/>
        <w:sz w:val="22"/>
        <w:szCs w:val="22"/>
      </w:rPr>
      <w:t>/2016-</w:t>
    </w:r>
    <w:r w:rsidR="00D7710C">
      <w:rPr>
        <w:b/>
        <w:sz w:val="22"/>
        <w:szCs w:val="22"/>
      </w:rPr>
      <w:t>51</w:t>
    </w:r>
  </w:p>
  <w:p w:rsidRDefault="00F53D0D" w:rsidP="009B4F26" w:rsidR="00F53D0D" w:rsidRPr="00F53D0D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8BB"/>
    <w:rsid w:val="00024BEB"/>
    <w:rsid w:val="00042269"/>
    <w:rsid w:val="00055FA1"/>
    <w:rsid w:val="00060D86"/>
    <w:rsid w:val="00066801"/>
    <w:rsid w:val="000670BA"/>
    <w:rsid w:val="00074E23"/>
    <w:rsid w:val="0007507E"/>
    <w:rsid w:val="00083921"/>
    <w:rsid w:val="000B26A4"/>
    <w:rsid w:val="000B5F37"/>
    <w:rsid w:val="000C2272"/>
    <w:rsid w:val="000D671C"/>
    <w:rsid w:val="000E4980"/>
    <w:rsid w:val="000E6894"/>
    <w:rsid w:val="000F45B9"/>
    <w:rsid w:val="00105657"/>
    <w:rsid w:val="00111474"/>
    <w:rsid w:val="001227D6"/>
    <w:rsid w:val="00123462"/>
    <w:rsid w:val="001323BE"/>
    <w:rsid w:val="001358D6"/>
    <w:rsid w:val="001544B5"/>
    <w:rsid w:val="00156150"/>
    <w:rsid w:val="00164A60"/>
    <w:rsid w:val="00166BE6"/>
    <w:rsid w:val="001764F3"/>
    <w:rsid w:val="00182191"/>
    <w:rsid w:val="00185441"/>
    <w:rsid w:val="00185514"/>
    <w:rsid w:val="00193502"/>
    <w:rsid w:val="001A20B6"/>
    <w:rsid w:val="001A5108"/>
    <w:rsid w:val="001B4FE2"/>
    <w:rsid w:val="001B5EB7"/>
    <w:rsid w:val="001E6600"/>
    <w:rsid w:val="001E6DAF"/>
    <w:rsid w:val="001F2BC2"/>
    <w:rsid w:val="001F40C6"/>
    <w:rsid w:val="00240DE1"/>
    <w:rsid w:val="0024101A"/>
    <w:rsid w:val="00250A12"/>
    <w:rsid w:val="00254B11"/>
    <w:rsid w:val="00257ACB"/>
    <w:rsid w:val="00270777"/>
    <w:rsid w:val="00281CBB"/>
    <w:rsid w:val="002A4E04"/>
    <w:rsid w:val="002A57A0"/>
    <w:rsid w:val="002A745F"/>
    <w:rsid w:val="002B7E8A"/>
    <w:rsid w:val="002C054C"/>
    <w:rsid w:val="002C42D3"/>
    <w:rsid w:val="002F455B"/>
    <w:rsid w:val="003010AF"/>
    <w:rsid w:val="00307AEC"/>
    <w:rsid w:val="0032317C"/>
    <w:rsid w:val="00333EC1"/>
    <w:rsid w:val="0034176C"/>
    <w:rsid w:val="00351251"/>
    <w:rsid w:val="00364067"/>
    <w:rsid w:val="00390AF8"/>
    <w:rsid w:val="003A22E9"/>
    <w:rsid w:val="003B2E40"/>
    <w:rsid w:val="003C2CB9"/>
    <w:rsid w:val="003E11A3"/>
    <w:rsid w:val="003E475F"/>
    <w:rsid w:val="003E7328"/>
    <w:rsid w:val="003F2856"/>
    <w:rsid w:val="003F55C8"/>
    <w:rsid w:val="0040759F"/>
    <w:rsid w:val="00413458"/>
    <w:rsid w:val="00421825"/>
    <w:rsid w:val="00427476"/>
    <w:rsid w:val="00434741"/>
    <w:rsid w:val="00450D16"/>
    <w:rsid w:val="00450F22"/>
    <w:rsid w:val="0045500B"/>
    <w:rsid w:val="00462E5A"/>
    <w:rsid w:val="00463178"/>
    <w:rsid w:val="0046528A"/>
    <w:rsid w:val="00466E13"/>
    <w:rsid w:val="00467386"/>
    <w:rsid w:val="00474479"/>
    <w:rsid w:val="0047612B"/>
    <w:rsid w:val="004869D8"/>
    <w:rsid w:val="00487978"/>
    <w:rsid w:val="004A169E"/>
    <w:rsid w:val="004A24B6"/>
    <w:rsid w:val="004A43E7"/>
    <w:rsid w:val="004A681C"/>
    <w:rsid w:val="004B28D7"/>
    <w:rsid w:val="004B46B1"/>
    <w:rsid w:val="004C1346"/>
    <w:rsid w:val="004C3D10"/>
    <w:rsid w:val="004D1960"/>
    <w:rsid w:val="004F204F"/>
    <w:rsid w:val="00510C51"/>
    <w:rsid w:val="00513569"/>
    <w:rsid w:val="005145EE"/>
    <w:rsid w:val="00520C9D"/>
    <w:rsid w:val="005364B1"/>
    <w:rsid w:val="00562250"/>
    <w:rsid w:val="00587515"/>
    <w:rsid w:val="00592827"/>
    <w:rsid w:val="00593904"/>
    <w:rsid w:val="0059486F"/>
    <w:rsid w:val="0059631B"/>
    <w:rsid w:val="00596E2C"/>
    <w:rsid w:val="005A2C5C"/>
    <w:rsid w:val="005A78A8"/>
    <w:rsid w:val="005C2FD6"/>
    <w:rsid w:val="005C33EE"/>
    <w:rsid w:val="006013CD"/>
    <w:rsid w:val="00607A6B"/>
    <w:rsid w:val="00610079"/>
    <w:rsid w:val="0061613D"/>
    <w:rsid w:val="00622F04"/>
    <w:rsid w:val="00630C95"/>
    <w:rsid w:val="00645D3A"/>
    <w:rsid w:val="00651B86"/>
    <w:rsid w:val="006567BD"/>
    <w:rsid w:val="00661AC9"/>
    <w:rsid w:val="00663B50"/>
    <w:rsid w:val="00673E19"/>
    <w:rsid w:val="00674E71"/>
    <w:rsid w:val="00681C2C"/>
    <w:rsid w:val="00683C30"/>
    <w:rsid w:val="00684410"/>
    <w:rsid w:val="006A2B1B"/>
    <w:rsid w:val="006A3CCF"/>
    <w:rsid w:val="006B47E5"/>
    <w:rsid w:val="006B5A0E"/>
    <w:rsid w:val="006D6332"/>
    <w:rsid w:val="006D6884"/>
    <w:rsid w:val="006E7D91"/>
    <w:rsid w:val="007127DE"/>
    <w:rsid w:val="00717B76"/>
    <w:rsid w:val="0072513D"/>
    <w:rsid w:val="00747D51"/>
    <w:rsid w:val="00756A32"/>
    <w:rsid w:val="00764A9A"/>
    <w:rsid w:val="00765268"/>
    <w:rsid w:val="00771DA5"/>
    <w:rsid w:val="00781049"/>
    <w:rsid w:val="00783769"/>
    <w:rsid w:val="007878BB"/>
    <w:rsid w:val="00792885"/>
    <w:rsid w:val="007B42B0"/>
    <w:rsid w:val="007B49D5"/>
    <w:rsid w:val="007B6F13"/>
    <w:rsid w:val="007B70E0"/>
    <w:rsid w:val="007C72BB"/>
    <w:rsid w:val="007D12A6"/>
    <w:rsid w:val="007D185A"/>
    <w:rsid w:val="007E206B"/>
    <w:rsid w:val="007F385E"/>
    <w:rsid w:val="00805E07"/>
    <w:rsid w:val="0080694F"/>
    <w:rsid w:val="00814E7D"/>
    <w:rsid w:val="00816FCA"/>
    <w:rsid w:val="00832D53"/>
    <w:rsid w:val="00834E7D"/>
    <w:rsid w:val="0084701B"/>
    <w:rsid w:val="008738CD"/>
    <w:rsid w:val="0087630C"/>
    <w:rsid w:val="00896C97"/>
    <w:rsid w:val="00896C9E"/>
    <w:rsid w:val="008C6003"/>
    <w:rsid w:val="008E035F"/>
    <w:rsid w:val="008E2621"/>
    <w:rsid w:val="008E2A42"/>
    <w:rsid w:val="008E760F"/>
    <w:rsid w:val="008F119A"/>
    <w:rsid w:val="008F371C"/>
    <w:rsid w:val="008F3C05"/>
    <w:rsid w:val="009078F6"/>
    <w:rsid w:val="00940F86"/>
    <w:rsid w:val="00965822"/>
    <w:rsid w:val="009676D4"/>
    <w:rsid w:val="00972210"/>
    <w:rsid w:val="00982A44"/>
    <w:rsid w:val="00982F35"/>
    <w:rsid w:val="00990610"/>
    <w:rsid w:val="009971A0"/>
    <w:rsid w:val="009A1DA7"/>
    <w:rsid w:val="009B4F26"/>
    <w:rsid w:val="009B5A5E"/>
    <w:rsid w:val="009C2741"/>
    <w:rsid w:val="009D495D"/>
    <w:rsid w:val="009D4A3A"/>
    <w:rsid w:val="009D6705"/>
    <w:rsid w:val="00A106B8"/>
    <w:rsid w:val="00A12625"/>
    <w:rsid w:val="00A21B6C"/>
    <w:rsid w:val="00A26FB2"/>
    <w:rsid w:val="00A37537"/>
    <w:rsid w:val="00A432BF"/>
    <w:rsid w:val="00A448B5"/>
    <w:rsid w:val="00A53052"/>
    <w:rsid w:val="00A65E65"/>
    <w:rsid w:val="00A66ACE"/>
    <w:rsid w:val="00A7703B"/>
    <w:rsid w:val="00A77D18"/>
    <w:rsid w:val="00A840E0"/>
    <w:rsid w:val="00AA7986"/>
    <w:rsid w:val="00AD59DB"/>
    <w:rsid w:val="00AE5E83"/>
    <w:rsid w:val="00AF2370"/>
    <w:rsid w:val="00AF6D5F"/>
    <w:rsid w:val="00B06E9C"/>
    <w:rsid w:val="00B11191"/>
    <w:rsid w:val="00B124CF"/>
    <w:rsid w:val="00B14570"/>
    <w:rsid w:val="00B16046"/>
    <w:rsid w:val="00B17CD4"/>
    <w:rsid w:val="00B200CE"/>
    <w:rsid w:val="00B24275"/>
    <w:rsid w:val="00B36B2C"/>
    <w:rsid w:val="00B43DCE"/>
    <w:rsid w:val="00B47506"/>
    <w:rsid w:val="00B51B7B"/>
    <w:rsid w:val="00B53B25"/>
    <w:rsid w:val="00B54FEF"/>
    <w:rsid w:val="00B60AAA"/>
    <w:rsid w:val="00B616EE"/>
    <w:rsid w:val="00B61AE0"/>
    <w:rsid w:val="00B62EE5"/>
    <w:rsid w:val="00B71843"/>
    <w:rsid w:val="00B7245A"/>
    <w:rsid w:val="00B74726"/>
    <w:rsid w:val="00B74F0D"/>
    <w:rsid w:val="00B769DB"/>
    <w:rsid w:val="00B81D03"/>
    <w:rsid w:val="00B84AF4"/>
    <w:rsid w:val="00B939A5"/>
    <w:rsid w:val="00B9683F"/>
    <w:rsid w:val="00BA2892"/>
    <w:rsid w:val="00BA5B9D"/>
    <w:rsid w:val="00BB68B9"/>
    <w:rsid w:val="00BB70A3"/>
    <w:rsid w:val="00BE28CE"/>
    <w:rsid w:val="00BE6D3E"/>
    <w:rsid w:val="00BF0BFF"/>
    <w:rsid w:val="00C00C4B"/>
    <w:rsid w:val="00C14F49"/>
    <w:rsid w:val="00C30A5A"/>
    <w:rsid w:val="00C30F42"/>
    <w:rsid w:val="00C45BEA"/>
    <w:rsid w:val="00C60EC0"/>
    <w:rsid w:val="00C6310E"/>
    <w:rsid w:val="00C65406"/>
    <w:rsid w:val="00C76334"/>
    <w:rsid w:val="00C80C95"/>
    <w:rsid w:val="00C80F96"/>
    <w:rsid w:val="00C84EB0"/>
    <w:rsid w:val="00C9562E"/>
    <w:rsid w:val="00C97F8B"/>
    <w:rsid w:val="00CB00F5"/>
    <w:rsid w:val="00CB4292"/>
    <w:rsid w:val="00CC3B20"/>
    <w:rsid w:val="00CC63D6"/>
    <w:rsid w:val="00CD2D67"/>
    <w:rsid w:val="00CD569C"/>
    <w:rsid w:val="00CE2256"/>
    <w:rsid w:val="00CF5EE6"/>
    <w:rsid w:val="00D02A39"/>
    <w:rsid w:val="00D07681"/>
    <w:rsid w:val="00D14709"/>
    <w:rsid w:val="00D14FBF"/>
    <w:rsid w:val="00D21807"/>
    <w:rsid w:val="00D21B96"/>
    <w:rsid w:val="00D268C0"/>
    <w:rsid w:val="00D31854"/>
    <w:rsid w:val="00D35490"/>
    <w:rsid w:val="00D43103"/>
    <w:rsid w:val="00D63FED"/>
    <w:rsid w:val="00D66B45"/>
    <w:rsid w:val="00D7509F"/>
    <w:rsid w:val="00D7710C"/>
    <w:rsid w:val="00D92628"/>
    <w:rsid w:val="00DA56C3"/>
    <w:rsid w:val="00DA764D"/>
    <w:rsid w:val="00DB1D41"/>
    <w:rsid w:val="00DC14FF"/>
    <w:rsid w:val="00DC497F"/>
    <w:rsid w:val="00DD002E"/>
    <w:rsid w:val="00DD24A8"/>
    <w:rsid w:val="00DD5B8F"/>
    <w:rsid w:val="00DE4873"/>
    <w:rsid w:val="00E03042"/>
    <w:rsid w:val="00E0468E"/>
    <w:rsid w:val="00E31C1D"/>
    <w:rsid w:val="00E376A7"/>
    <w:rsid w:val="00E409B5"/>
    <w:rsid w:val="00E40A67"/>
    <w:rsid w:val="00E6070D"/>
    <w:rsid w:val="00E64200"/>
    <w:rsid w:val="00E71D84"/>
    <w:rsid w:val="00E74937"/>
    <w:rsid w:val="00E81A51"/>
    <w:rsid w:val="00EB10D9"/>
    <w:rsid w:val="00EC1D21"/>
    <w:rsid w:val="00ED2F79"/>
    <w:rsid w:val="00ED732C"/>
    <w:rsid w:val="00EF4316"/>
    <w:rsid w:val="00EF58FF"/>
    <w:rsid w:val="00EF73BB"/>
    <w:rsid w:val="00F00884"/>
    <w:rsid w:val="00F1028E"/>
    <w:rsid w:val="00F114F6"/>
    <w:rsid w:val="00F31089"/>
    <w:rsid w:val="00F4190E"/>
    <w:rsid w:val="00F53AED"/>
    <w:rsid w:val="00F53D0D"/>
    <w:rsid w:val="00F60FF4"/>
    <w:rsid w:val="00F6236E"/>
    <w:rsid w:val="00F71086"/>
    <w:rsid w:val="00F755B0"/>
    <w:rsid w:val="00F91481"/>
    <w:rsid w:val="00F924AC"/>
    <w:rsid w:val="00F93788"/>
    <w:rsid w:val="00FB020B"/>
    <w:rsid w:val="00FB4928"/>
    <w:rsid w:val="00FB7289"/>
    <w:rsid w:val="00FC5C20"/>
    <w:rsid w:val="00FD5DC2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E376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42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2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2B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2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2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E376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42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2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42B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42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42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St-1005/2016</izvorni_sadrzaj>
    <derivirana_varijabla naziv="DomainObject.Predmet.OznakaBroj_1">St-1005/2016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 SZ</izvorni_sadrzaj>
    <derivirana_varijabla naziv="DomainObject.Predmet.PrimjedbaSuca_1">Čl. 110 st. 1 SZ</derivirana_varijabla>
  </DomainObject.Predmet.PrimjedbaSuca>
  <DomainObject.Predmet.ProtustrankaFormated>
    <izvorni_sadrzaj>  PEKARNA ŠIPIĆ j.d.o.o. za proizvodnju i trgovinu zastupanog po punomoćniku Tihana Majić, stečajni upravitelj</izvorni_sadrzaj>
    <derivirana_varijabla naziv="DomainObject.Predmet.ProtustrankaFormated_1">  PEKARNA ŠIPIĆ j.d.o.o. za proizvodnju i trgovinu zastupanog po punomoćniku Tihana Majić, stečajni upravitelj</derivirana_varijabla>
  </DomainObject.Predmet.ProtustrankaFormated>
  <DomainObject.Predmet.ProtustrankaFormatedOIB>
    <izvorni_sadrzaj>  PEKARNA ŠIPIĆ j.d.o.o. za proizvodnju i trgovinu, OIB 92226232979 zastupanog po punomoćniku Tihana Majić, stečajni upravitelj</izvorni_sadrzaj>
    <derivirana_varijabla naziv="DomainObject.Predmet.ProtustrankaFormatedOIB_1">  PEKARNA ŠIPIĆ j.d.o.o. za proizvodnju i trgovinu, OIB 92226232979 zastupanog po punomoćniku Tihana Majić, stečajni upravitelj</derivirana_varijabla>
  </DomainObject.Predmet.ProtustrankaFormatedOIB>
  <DomainObject.Predmet.ProtustrankaFormatedWithAdress>
    <izvorni_sadrzaj> PEKARNA ŠIPIĆ j.d.o.o. za proizvodnju i trgovinu, Zoranićeva 37, 21210 Solin zastupanog po punomoćniku Tihana Majić, stečajni upravitelj</izvorni_sadrzaj>
    <derivirana_varijabla naziv="DomainObject.Predmet.ProtustrankaFormatedWithAdress_1"> PEKARNA ŠIPIĆ j.d.o.o. za proizvodnju i trgovinu, Zoranićeva 37, 21210 Solin zastupanog po punomoćniku Tihana Majić, stečajni upravitelj</derivirana_varijabla>
  </DomainObject.Predmet.ProtustrankaFormatedWithAdress>
  <DomainObject.Predmet.ProtustrankaFormatedWithAdressOIB>
    <izvorni_sadrzaj> PEKARNA ŠIPIĆ j.d.o.o. za proizvodnju i trgovinu, OIB 92226232979, Zoranićeva 37, 21210 Solin zastupanog po punomoćniku Tihana Majić, stečajni upravitelj</izvorni_sadrzaj>
    <derivirana_varijabla naziv="DomainObject.Predmet.ProtustrankaFormatedWithAdressOIB_1"> PEKARNA ŠIPIĆ j.d.o.o. za proizvodnju i trgovinu, OIB 92226232979, Zoranićeva 37, 21210 Solin zastupanog po punomoćniku Tihana Majić, stečajni upravitelj</derivirana_varijabla>
  </DomainObject.Predmet.ProtustrankaFormatedWithAdressOIB>
  <DomainObject.Predmet.ProtustrankaWithAdress>
    <izvorni_sadrzaj>PEKARNA ŠIPIĆ j.d.o.o. za proizvodnju i trgovinu Zoranićeva 37, 21210 Solin</izvorni_sadrzaj>
    <derivirana_varijabla naziv="DomainObject.Predmet.ProtustrankaWithAdress_1">PEKARNA ŠIPIĆ j.d.o.o. za proizvodnju i trgovinu Zoranićeva 37, 21210 Solin</derivirana_varijabla>
  </DomainObject.Predmet.ProtustrankaWithAdress>
  <DomainObject.Predmet.ProtustrankaWithAdressOIB>
    <izvorni_sadrzaj>PEKARNA ŠIPIĆ j.d.o.o. za proizvodnju i trgovinu, OIB 92226232979, Zoranićeva 37, 21210 Solin</izvorni_sadrzaj>
    <derivirana_varijabla naziv="DomainObject.Predmet.ProtustrankaWithAdressOIB_1">PEKARNA ŠIPIĆ j.d.o.o. za proizvodnju i trgovinu, OIB 92226232979, Zoranićeva 37, 21210 Solin</derivirana_varijabla>
  </DomainObject.Predmet.ProtustrankaWithAdressOIB>
  <DomainObject.Predmet.ProtustrankaNazivFormated>
    <izvorni_sadrzaj>PEKARNA ŠIPIĆ j.d.o.o. za proizvodnju i trgovinu</izvorni_sadrzaj>
    <derivirana_varijabla naziv="DomainObject.Predmet.ProtustrankaNazivFormated_1">PEKARNA ŠIPIĆ j.d.o.o. za proizvodnju i trgovinu</derivirana_varijabla>
  </DomainObject.Predmet.ProtustrankaNazivFormated>
  <DomainObject.Predmet.ProtustrankaNazivFormatedOIB>
    <izvorni_sadrzaj>PEKARNA ŠIPIĆ j.d.o.o. za proizvodnju i trgovinu, OIB 92226232979</izvorni_sadrzaj>
    <derivirana_varijabla naziv="DomainObject.Predmet.ProtustrankaNazivFormatedOIB_1">PEKARNA ŠIPIĆ j.d.o.o. za proizvodnju i trgovinu, OIB 92226232979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5454.53</izvorni_sadrzaj>
    <derivirana_varijabla naziv="DomainObject.Predmet.TrenutnaVrijednost_1">5454.53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PEKARNA ŠIPIĆ j.d.o.o. za proizvodnju i trgovinu zastupanog po punomoćniku Tihana Majić, stečajni upravitelj</item>
    </izvorni_sadrzaj>
    <derivirana_varijabla naziv="DomainObject.Predmet.ProtuStrankaListFormated_1">
      <item>PEKARNA ŠIPIĆ j.d.o.o. za proizvodnju i trgovinu zastupanog po punomoćniku Tihana Majić, stečajni upravitelj</item>
    </derivirana_varijabla>
  </DomainObject.Predmet.ProtuStrankaListFormated>
  <DomainObject.Predmet.ProtuStrankaListFormatedOIB>
    <izvorni_sadrzaj>
      <item>PEKARNA ŠIPIĆ j.d.o.o. za proizvodnju i trgovinu, OIB 92226232979 zastupanog po punomoćniku Tihana Majić, stečajni upravitelj</item>
    </izvorni_sadrzaj>
    <derivirana_varijabla naziv="DomainObject.Predmet.ProtuStrankaListFormatedOIB_1">
      <item>PEKARNA ŠIPIĆ j.d.o.o. za proizvodnju i trgovinu, OIB 92226232979 zastupanog po punomoćniku Tihana Majić, stečajni upravitelj</item>
    </derivirana_varijabla>
  </DomainObject.Predmet.ProtuStrankaListFormatedOIB>
  <DomainObject.Predmet.ProtuStrankaListFormatedWithAdress>
    <izvorni_sadrzaj>
      <item>PEKARNA ŠIPIĆ j.d.o.o. za proizvodnju i trgovinu, Zoranićeva 37, 21210 Solin zastupanog po punomoćniku Tihana Majić, stečajni upravitelj</item>
    </izvorni_sadrzaj>
    <derivirana_varijabla naziv="DomainObject.Predmet.ProtuStrankaListFormatedWithAdress_1">
      <item>PEKARNA ŠIPIĆ j.d.o.o. za proizvodnju i trgovinu, Zoranićeva 37, 21210 Solin zastupanog po punomoćniku Tihana Majić, stečajni upravitelj</item>
    </derivirana_varijabla>
  </DomainObject.Predmet.ProtuStrankaListFormatedWithAdress>
  <DomainObject.Predmet.ProtuStrankaListFormatedWithAdressOIB>
    <izvorni_sadrzaj>
      <item>PEKARNA ŠIPIĆ j.d.o.o. za proizvodnju i trgovinu, OIB 92226232979, Zoranićeva 37, 21210 Solin zastupanog po punomoćniku Tihana Majić, stečajni upravitelj</item>
    </izvorni_sadrzaj>
    <derivirana_varijabla naziv="DomainObject.Predmet.ProtuStrankaListFormatedWithAdressOIB_1">
      <item>PEKARNA ŠIPIĆ j.d.o.o. za proizvodnju i trgovinu, OIB 92226232979, Zoranićeva 37, 21210 Solin zastupanog po punomoćniku Tihana Majić, stečajni upravitelj</item>
    </derivirana_varijabla>
  </DomainObject.Predmet.ProtuStrankaListFormatedWithAdressOIB>
  <DomainObject.Predmet.ProtuStrankaListNazivFormated>
    <izvorni_sadrzaj>
      <item>PEKARNA ŠIPIĆ j.d.o.o. za proizvodnju i trgovinu</item>
    </izvorni_sadrzaj>
    <derivirana_varijabla naziv="DomainObject.Predmet.ProtuStrankaListNazivFormated_1">
      <item>PEKARNA ŠIPIĆ j.d.o.o. za proizvodnju i trgovinu</item>
    </derivirana_varijabla>
  </DomainObject.Predmet.ProtuStrankaListNazivFormated>
  <DomainObject.Predmet.ProtuStrankaListNazivFormatedOIB>
    <izvorni_sadrzaj>
      <item>PEKARNA ŠIPIĆ j.d.o.o. za proizvodnju i trgovinu, OIB 92226232979</item>
    </izvorni_sadrzaj>
    <derivirana_varijabla naziv="DomainObject.Predmet.ProtuStrankaListNazivFormatedOIB_1">
      <item>PEKARNA ŠIPIĆ j.d.o.o. za proizvodnju i trgovinu, OIB 92226232979</item>
    </derivirana_varijabla>
  </DomainObject.Predmet.ProtuStrankaListNazivFormatedOIB>
  <DomainObject.Predmet.OstaliListFormated>
    <izvorni_sadrzaj>
      <item>Tihana Majić, stečajni upravitelj punomoćnica sudionika u postupku PEKARNA ŠIPIĆ j.d.o.o. za proizvodnju i trgovinu</item>
    </izvorni_sadrzaj>
    <derivirana_varijabla naziv="DomainObject.Predmet.OstaliListFormated_1">
      <item>Tihana Majić, stečajni upravitelj punomoćnica sudionika u postupku PEKARNA ŠIPIĆ j.d.o.o. za proizvodnju i trgovinu</item>
    </derivirana_varijabla>
  </DomainObject.Predmet.OstaliListFormated>
  <DomainObject.Predmet.OstaliListFormatedOIB>
    <izvorni_sadrzaj>
      <item>Tihana Majić, stečajni upravitelj, OIB 43035003321 punomoćnica sudionika u postupku PEKARNA ŠIPIĆ j.d.o.o. za proizvodnju i trgovinu</item>
    </izvorni_sadrzaj>
    <derivirana_varijabla naziv="DomainObject.Predmet.OstaliListFormatedOIB_1">
      <item>Tihana Majić, stečajni upravitelj, OIB 43035003321 punomoćnica sudionika u postupku PEKARNA ŠIPIĆ j.d.o.o. za proizvodnju i trgovinu</item>
    </derivirana_varijabla>
  </DomainObject.Predmet.OstaliListFormatedOIB>
  <DomainObject.Predmet.OstaliListFormatedWithAdress>
    <izvorni_sadrzaj>
      <item>Tihana Majić, stečajni upravitelj, Kardinala A. Stepinca 4, 31000 Osijek punomoćnica sudionika u postupku PEKARNA ŠIPIĆ j.d.o.o. za proizvodnju i trgovinu</item>
    </izvorni_sadrzaj>
    <derivirana_varijabla naziv="DomainObject.Predmet.OstaliListFormatedWithAdress_1">
      <item>Tihana Majić, stečajni upravitelj, Kardinala A. Stepinca 4, 31000 Osijek punomoćnica sudionika u postupku PEKARNA ŠIPIĆ j.d.o.o. za proizvodnju i trgovinu</item>
    </derivirana_varijabla>
  </DomainObject.Predmet.OstaliListFormatedWithAdress>
  <DomainObject.Predmet.OstaliListFormatedWithAdressOIB>
    <izvorni_sadrzaj>
      <item>Tihana Majić, stečajni upravitelj, OIB 43035003321, Kardinala A. Stepinca 4, 31000 Osijek punomoćnica sudionika u postupku PEKARNA ŠIPIĆ j.d.o.o. za proizvodnju i trgovinu</item>
    </izvorni_sadrzaj>
    <derivirana_varijabla naziv="DomainObject.Predmet.OstaliListFormatedWithAdressOIB_1">
      <item>Tihana Majić, stečajni upravitelj, OIB 43035003321, Kardinala A. Stepinca 4, 31000 Osijek punomoćnica sudionika u postupku PEKARNA ŠIPIĆ j.d.o.o. za proizvodnju i trgovinu</item>
    </derivirana_varijabla>
  </DomainObject.Predmet.OstaliListFormatedWithAdressOIB>
  <DomainObject.Predmet.OstaliListNazivFormated>
    <izvorni_sadrzaj>
      <item>Tihana Majić, stečajni upravitelj</item>
    </izvorni_sadrzaj>
    <derivirana_varijabla naziv="DomainObject.Predmet.OstaliListNazivFormated_1">
      <item>Tihana Majić, stečajni upravitelj</item>
    </derivirana_varijabla>
  </DomainObject.Predmet.OstaliListNazivFormated>
  <DomainObject.Predmet.OstaliListNazivFormatedOIB>
    <izvorni_sadrzaj>
      <item>Tihana Majić, stečajni upravitelj, OIB 43035003321</item>
    </izvorni_sadrzaj>
    <derivirana_varijabla naziv="DomainObject.Predmet.OstaliListNazivFormatedOIB_1">
      <item>Tihana Majić, stečajni upravitelj, OIB 43035003321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PEKARNA ŠIPIĆ j.d.o.o. za proizvodnju i trgovinu</izvorni_sadrzaj>
    <derivirana_varijabla naziv="DomainObject.Predmet.ProtustrankaIDrugi_1">PEKARNA ŠIPIĆ j.d.o.o. za proizvodnju i trgovinu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PEKARNA ŠIPIĆ j.d.o.o. za proizvodnju i trgovinu, OIB 92226232979, Zoranićeva 37, 21210 Solin</izvorni_sadrzaj>
    <derivirana_varijabla naziv="DomainObject.Predmet.ProtustrankaIDrugiAdressOIB_1">PEKARNA ŠIPIĆ j.d.o.o. za proizvodnju i trgovinu, OIB 92226232979, Zoranićeva 37,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PEKARNA ŠIPIĆ j.d.o.o. za proizvodnju i trgovinu</item>
      <item>FINANCIJSKA AGENCIJA, PODRUŽNICA SPLIT</item>
      <item>Tihana Majić, stečajni upravitelj</item>
    </izvorni_sadrzaj>
    <derivirana_varijabla naziv="DomainObject.Predmet.SudioniciListNaziv_1">
      <item>PEKARNA ŠIPIĆ j.d.o.o. za proizvodnju i trgovinu</item>
      <item>FINANCIJSKA AGENCIJA, PODRUŽNICA SPLIT</item>
      <item>Tihana Majić, stečajni upravitelj</item>
    </derivirana_varijabla>
  </DomainObject.Predmet.SudioniciListNaziv>
  <DomainObject.Predmet.SudioniciListAdressOIB>
    <izvorni_sadrzaj>
      <item>PEKARNA ŠIPIĆ j.d.o.o. za proizvodnju i trgovinu, OIB 92226232979, Zoranićeva 37,21210 Solin</item>
      <item>FINANCIJSKA AGENCIJA, PODRUŽNICA SPLIT, OIB 85821130368, Mažuranićevo šetalište 24b,21000 Split</item>
      <item>Tihana Majić, stečajni upravitelj, OIB 43035003321, Kardinala A. Stepinca 4,31000 Osijek</item>
    </izvorni_sadrzaj>
    <derivirana_varijabla naziv="DomainObject.Predmet.SudioniciListAdressOIB_1">
      <item>PEKARNA ŠIPIĆ j.d.o.o. za proizvodnju i trgovinu, OIB 92226232979, Zoranićeva 37,21210 Solin</item>
      <item>FINANCIJSKA AGENCIJA, PODRUŽNICA SPLIT, OIB 85821130368, Mažuranićevo šetalište 24b,21000 Split</item>
      <item>Tihana Majić, stečajni upravitelj, OIB 43035003321, Kardinala A. Stepinca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92226232979</item>
      <item>, OIB 85821130368</item>
      <item>, OIB 43035003321</item>
    </izvorni_sadrzaj>
    <derivirana_varijabla naziv="DomainObject.Predmet.SudioniciListNazivOIB_1">
      <item>, OIB 92226232979</item>
      <item>, OIB 85821130368</item>
      <item>, OIB 43035003321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74A81D-7F15-4240-9CF1-34ADD68272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553</properties:Words>
  <properties:Characters>3075</properties:Characters>
  <properties:Lines>80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2018-07-19T12:01:00Z</dcterms:created>
  <dc:creator>Ante Kačić</dc:creator>
  <cp:lastModifiedBy>Srđan Gavranić</cp:lastModifiedBy>
  <cp:lastPrinted>2017-11-06T11:00:00Z</cp:lastPrinted>
  <dcterms:modified xmlns:xsi="http://www.w3.org/2001/XMLSchema-instance" xsi:type="dcterms:W3CDTF">2018-07-26T10:07:00Z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(rješenje - poziv na očitovanje po 293 SZ - nedostatnost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