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fbd9" w14:paraId="9c0fbd9" w:rsidRDefault="0042254D" w:rsidP="0042254D" w:rsidR="0042254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1DDA" w:rsidP="0042254D" w:rsidR="001B1D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1DDA" w:rsidP="0042254D" w:rsidR="001B1D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1DDA" w:rsidP="0042254D" w:rsidR="001B1D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2C06C2">
        <w:rPr>
          <w:rFonts w:cs="Times New Roman" w:hAnsi="Times New Roman" w:ascii="Times New Roman"/>
          <w:sz w:val="24"/>
          <w:szCs w:val="24"/>
        </w:rPr>
        <w:t>MZ &amp; M j.d.o.o. Rukavac, Rukavac 115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2C06C2">
        <w:rPr>
          <w:rFonts w:cs="Times New Roman" w:hAnsi="Times New Roman" w:ascii="Times New Roman"/>
          <w:sz w:val="24"/>
          <w:szCs w:val="24"/>
        </w:rPr>
        <w:t>73679758279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757587">
        <w:rPr>
          <w:rFonts w:cs="Times New Roman" w:hAnsi="Times New Roman" w:ascii="Times New Roman"/>
          <w:sz w:val="24"/>
          <w:szCs w:val="24"/>
        </w:rPr>
        <w:t>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57587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2C06C2">
        <w:rPr>
          <w:rFonts w:cs="Times New Roman" w:hAnsi="Times New Roman" w:ascii="Times New Roman"/>
          <w:sz w:val="24"/>
          <w:szCs w:val="24"/>
        </w:rPr>
        <w:t>MZ &amp; M j.d.o.o. Rukavac, Rukavac 115</w:t>
      </w:r>
      <w:r w:rsidR="002C06C2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2C06C2">
        <w:rPr>
          <w:rFonts w:cs="Times New Roman" w:hAnsi="Times New Roman" w:ascii="Times New Roman"/>
          <w:sz w:val="24"/>
          <w:szCs w:val="24"/>
        </w:rPr>
        <w:t>73679758279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2C06C2">
        <w:rPr>
          <w:rFonts w:cs="Times New Roman" w:hAnsi="Times New Roman" w:ascii="Times New Roman"/>
          <w:sz w:val="24"/>
          <w:szCs w:val="24"/>
        </w:rPr>
        <w:t>17.353,26</w:t>
      </w:r>
      <w:r w:rsidR="00757587">
        <w:rPr>
          <w:rFonts w:cs="Times New Roman" w:hAnsi="Times New Roman" w:ascii="Times New Roman"/>
          <w:sz w:val="24"/>
          <w:szCs w:val="24"/>
        </w:rPr>
        <w:t xml:space="preserve"> 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St-9</w:t>
      </w:r>
      <w:r w:rsidR="002C06C2">
        <w:rPr>
          <w:rFonts w:cs="Times New Roman" w:hAnsi="Times New Roman" w:ascii="Times New Roman"/>
          <w:sz w:val="24"/>
          <w:szCs w:val="24"/>
        </w:rPr>
        <w:t>47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St-9</w:t>
      </w:r>
      <w:r w:rsidR="002C06C2">
        <w:rPr>
          <w:rFonts w:cs="Times New Roman" w:hAnsi="Times New Roman" w:ascii="Times New Roman"/>
          <w:sz w:val="24"/>
          <w:szCs w:val="24"/>
        </w:rPr>
        <w:t>47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57587">
        <w:rPr>
          <w:rFonts w:cs="Times New Roman" w:hAnsi="Times New Roman" w:ascii="Times New Roman"/>
          <w:sz w:val="24"/>
          <w:szCs w:val="24"/>
        </w:rPr>
        <w:t xml:space="preserve">2. 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DDA" w:rsidP="00A45EAD" w:rsidR="001B1DDA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B1DDA" w:rsidP="00210E4E" w:rsidR="001B1DDA" w:rsidRPr="001B1DD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1DD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B1DDA" w:rsidP="00210E4E" w:rsidR="001B1DDA" w:rsidRPr="001B1DD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1DD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B1DDA" w:rsidP="00A45EAD" w:rsidR="001B1DDA" w:rsidRPr="001B1DD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B1DD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1B1DDA"/>
    <w:rsid w:val="002A0EB0"/>
    <w:rsid w:val="002C06C2"/>
    <w:rsid w:val="0042254D"/>
    <w:rsid w:val="00444729"/>
    <w:rsid w:val="0050520B"/>
    <w:rsid w:val="00751C84"/>
    <w:rsid w:val="00757587"/>
    <w:rsid w:val="007C29C1"/>
    <w:rsid w:val="00811BBC"/>
    <w:rsid w:val="00AB43CB"/>
    <w:rsid w:val="00B006B2"/>
    <w:rsid w:val="00BB4E2E"/>
    <w:rsid w:val="00C61B30"/>
    <w:rsid w:val="00CD2616"/>
    <w:rsid w:val="00DA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E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E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E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E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E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E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E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E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MZ &amp; M j.d.o.o.</izvorni_sadrzaj>
    <derivirana_varijabla naziv="DomainObject.Predmet.ProtustrankaFormated_1">  MZ &amp; M j.d.o.o.</derivirana_varijabla>
  </DomainObject.Predmet.ProtustrankaFormated>
  <DomainObject.Predmet.ProtustrankaFormatedOIB>
    <izvorni_sadrzaj>  MZ &amp; M j.d.o.o., OIB 73679758279</izvorni_sadrzaj>
    <derivirana_varijabla naziv="DomainObject.Predmet.ProtustrankaFormatedOIB_1">  MZ &amp; M j.d.o.o., OIB 73679758279</derivirana_varijabla>
  </DomainObject.Predmet.ProtustrankaFormatedOIB>
  <DomainObject.Predmet.ProtustrankaFormatedWithAdress>
    <izvorni_sadrzaj> MZ &amp; M j.d.o.o., Rukavac 115, 51211 Matulji</izvorni_sadrzaj>
    <derivirana_varijabla naziv="DomainObject.Predmet.ProtustrankaFormatedWithAdress_1"> MZ &amp; M j.d.o.o., Rukavac 115, 51211 Matulji</derivirana_varijabla>
  </DomainObject.Predmet.ProtustrankaFormatedWithAdress>
  <DomainObject.Predmet.ProtustrankaFormatedWithAdressOIB>
    <izvorni_sadrzaj> MZ &amp; M j.d.o.o., OIB 73679758279, Rukavac 115, 51211 Matulji</izvorni_sadrzaj>
    <derivirana_varijabla naziv="DomainObject.Predmet.ProtustrankaFormatedWithAdressOIB_1"> MZ &amp; M j.d.o.o., OIB 73679758279, Rukavac 115, 51211 Matulji</derivirana_varijabla>
  </DomainObject.Predmet.ProtustrankaFormatedWithAdressOIB>
  <DomainObject.Predmet.ProtustrankaWithAdress>
    <izvorni_sadrzaj>MZ &amp; M j.d.o.o. Rukavac 115, 51211 Matulji</izvorni_sadrzaj>
    <derivirana_varijabla naziv="DomainObject.Predmet.ProtustrankaWithAdress_1">MZ &amp; M j.d.o.o. Rukavac 115, 51211 Matulji</derivirana_varijabla>
  </DomainObject.Predmet.ProtustrankaWithAdress>
  <DomainObject.Predmet.ProtustrankaWithAdressOIB>
    <izvorni_sadrzaj>MZ &amp; M j.d.o.o., OIB 73679758279, Rukavac 115, 51211 Matulji</izvorni_sadrzaj>
    <derivirana_varijabla naziv="DomainObject.Predmet.ProtustrankaWithAdressOIB_1">MZ &amp; M j.d.o.o., OIB 73679758279, Rukavac 115, 51211 Matulji</derivirana_varijabla>
  </DomainObject.Predmet.ProtustrankaWithAdressOIB>
  <DomainObject.Predmet.ProtustrankaNazivFormated>
    <izvorni_sadrzaj>MZ &amp; M j.d.o.o.</izvorni_sadrzaj>
    <derivirana_varijabla naziv="DomainObject.Predmet.ProtustrankaNazivFormated_1">MZ &amp; M j.d.o.o.</derivirana_varijabla>
  </DomainObject.Predmet.ProtustrankaNazivFormated>
  <DomainObject.Predmet.ProtustrankaNazivFormatedOIB>
    <izvorni_sadrzaj>MZ &amp; M j.d.o.o., OIB 73679758279</izvorni_sadrzaj>
    <derivirana_varijabla naziv="DomainObject.Predmet.ProtustrankaNazivFormatedOIB_1">MZ &amp; M j.d.o.o., OIB 73679758279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MZ &amp; M j.d.o.o.</item>
    </izvorni_sadrzaj>
    <derivirana_varijabla naziv="DomainObject.Predmet.ProtuStrankaListFormated_1">
      <item>MZ &amp; M j.d.o.o.</item>
    </derivirana_varijabla>
  </DomainObject.Predmet.ProtuStrankaListFormated>
  <DomainObject.Predmet.ProtuStrankaListFormatedOIB>
    <izvorni_sadrzaj>
      <item>MZ &amp; M j.d.o.o., OIB 73679758279</item>
    </izvorni_sadrzaj>
    <derivirana_varijabla naziv="DomainObject.Predmet.ProtuStrankaListFormatedOIB_1">
      <item>MZ &amp; M j.d.o.o., OIB 73679758279</item>
    </derivirana_varijabla>
  </DomainObject.Predmet.ProtuStrankaListFormatedOIB>
  <DomainObject.Predmet.ProtuStrankaListFormatedWithAdress>
    <izvorni_sadrzaj>
      <item>MZ &amp; M j.d.o.o., Rukavac 115, 51211 Matulji</item>
    </izvorni_sadrzaj>
    <derivirana_varijabla naziv="DomainObject.Predmet.ProtuStrankaListFormatedWithAdress_1">
      <item>MZ &amp; M j.d.o.o., Rukavac 115, 51211 Matulji</item>
    </derivirana_varijabla>
  </DomainObject.Predmet.ProtuStrankaListFormatedWithAdress>
  <DomainObject.Predmet.ProtuStrankaListFormatedWithAdressOIB>
    <izvorni_sadrzaj>
      <item>MZ &amp; M j.d.o.o., OIB 73679758279, Rukavac 115, 51211 Matulji</item>
    </izvorni_sadrzaj>
    <derivirana_varijabla naziv="DomainObject.Predmet.ProtuStrankaListFormatedWithAdressOIB_1">
      <item>MZ &amp; M j.d.o.o., OIB 73679758279, Rukavac 115, 51211 Matulji</item>
    </derivirana_varijabla>
  </DomainObject.Predmet.ProtuStrankaListFormatedWithAdressOIB>
  <DomainObject.Predmet.ProtuStrankaListNazivFormated>
    <izvorni_sadrzaj>
      <item>MZ &amp; M j.d.o.o.</item>
    </izvorni_sadrzaj>
    <derivirana_varijabla naziv="DomainObject.Predmet.ProtuStrankaListNazivFormated_1">
      <item>MZ &amp; M j.d.o.o.</item>
    </derivirana_varijabla>
  </DomainObject.Predmet.ProtuStrankaListNazivFormated>
  <DomainObject.Predmet.ProtuStrankaListNazivFormatedOIB>
    <izvorni_sadrzaj>
      <item>MZ &amp; M j.d.o.o., OIB 73679758279</item>
    </izvorni_sadrzaj>
    <derivirana_varijabla naziv="DomainObject.Predmet.ProtuStrankaListNazivFormatedOIB_1">
      <item>MZ &amp; M j.d.o.o., OIB 73679758279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MZ &amp; M j.d.o.o.</izvorni_sadrzaj>
    <derivirana_varijabla naziv="DomainObject.Predmet.ProtustrankaIDrugi_1">MZ &amp; 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MZ &amp; M j.d.o.o., OIB 73679758279, Rukavac 115, 51211 Matulji</izvorni_sadrzaj>
    <derivirana_varijabla naziv="DomainObject.Predmet.ProtustrankaIDrugiAdressOIB_1">MZ &amp; M j.d.o.o., OIB 73679758279, Rukavac 115,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MZ &amp; M j.d.o.o.</item>
    </izvorni_sadrzaj>
    <derivirana_varijabla naziv="DomainObject.Predmet.SudioniciListNaziv_1">
      <item>FINA  Rijeka</item>
      <item>MZ &amp; M j.d.o.o.</item>
    </derivirana_varijabla>
  </DomainObject.Predmet.SudioniciListNaziv>
  <DomainObject.Predmet.SudioniciListAdressOIB>
    <izvorni_sadrzaj>
      <item>FINA  Rijeka, OIB 85821130368, Frana Kurelca 8,51000 Rijeka</item>
      <item>MZ &amp; M j.d.o.o., OIB 73679758279, Rukavac 115,51211 Matulji</item>
    </izvorni_sadrzaj>
    <derivirana_varijabla naziv="DomainObject.Predmet.SudioniciListAdressOIB_1">
      <item>FINA  Rijeka, OIB 85821130368, Frana Kurelca 8,51000 Rijeka</item>
      <item>MZ &amp; M j.d.o.o., OIB 73679758279, Rukavac 115,51211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73679758279</item>
    </izvorni_sadrzaj>
    <derivirana_varijabla naziv="DomainObject.Predmet.SudioniciListNazivOIB_1">
      <item>, OIB 85821130368</item>
      <item>, OIB 73679758279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232</properties:Words>
  <properties:Characters>1214</properties:Characters>
  <properties:Lines>43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2016-06-02T07:47:00Z</dcterms:created>
  <dc:creator>wsadmin</dc:creator>
  <cp:lastModifiedBy>Renata Valić</cp:lastModifiedBy>
  <cp:lastPrinted>2016-06-02T08:51:00Z</cp:lastPrinted>
  <dcterms:modified xmlns:xsi="http://www.w3.org/2001/XMLSchema-instance" xsi:type="dcterms:W3CDTF">2016-06-02T09:13:00Z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