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1ad5" w14:paraId="86a1ad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871762">
        <w:t>992/15-4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71762">
        <w:t xml:space="preserve"> </w:t>
      </w:r>
      <w:r w:rsidR="00871762" w:rsidRPr="00871762">
        <w:t>DRIVES-CONTROL d.o.o.</w:t>
      </w:r>
      <w:r w:rsidR="00871762">
        <w:t xml:space="preserve"> Zagreb, Severinska 4, MBS: </w:t>
      </w:r>
      <w:r w:rsidR="00871762" w:rsidRPr="00871762">
        <w:t>080058474</w:t>
      </w:r>
      <w:r w:rsidR="00871762">
        <w:t xml:space="preserve"> OIB: </w:t>
      </w:r>
      <w:r w:rsidR="00871762" w:rsidRPr="00871762">
        <w:t>02537173297</w:t>
      </w:r>
      <w:r w:rsidR="00871762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871762">
        <w:t xml:space="preserve">Milan Perkovac, Zagreb, Poljana </w:t>
      </w:r>
      <w:proofErr w:type="spellStart"/>
      <w:r w:rsidR="00871762">
        <w:t>Jurja</w:t>
      </w:r>
      <w:proofErr w:type="spellEnd"/>
      <w:r w:rsidR="00871762">
        <w:t xml:space="preserve"> </w:t>
      </w:r>
      <w:proofErr w:type="spellStart"/>
      <w:r w:rsidR="00871762">
        <w:t>Andrassya</w:t>
      </w:r>
      <w:proofErr w:type="spellEnd"/>
      <w:r w:rsidR="00871762">
        <w:t xml:space="preserve"> 2 OIB: 99592529056 </w:t>
      </w:r>
      <w:r w:rsidR="00547E90">
        <w:t xml:space="preserve"> </w:t>
      </w:r>
      <w:r w:rsidR="00975664">
        <w:t xml:space="preserve"> </w:t>
      </w:r>
      <w:r w:rsidR="00B232AC">
        <w:t xml:space="preserve"> </w:t>
      </w:r>
      <w:r w:rsidR="00F76D5A">
        <w:t xml:space="preserve">- osoba ovlaštena </w:t>
      </w:r>
      <w:r>
        <w:t>za zastupanje dužnika</w:t>
      </w:r>
      <w:r w:rsidR="00871762" w:rsidRPr="00871762">
        <w:t xml:space="preserve"> DRIVES-CONTROL d.o.o.</w:t>
      </w:r>
      <w:r w:rsidR="00871762">
        <w:t xml:space="preserve"> Zagreb, Severinska 4, MBS: </w:t>
      </w:r>
      <w:r w:rsidR="00871762" w:rsidRPr="00871762">
        <w:t>080058474</w:t>
      </w:r>
      <w:r w:rsidR="00871762">
        <w:t xml:space="preserve"> OIB: </w:t>
      </w:r>
      <w:r w:rsidR="00871762" w:rsidRPr="00871762">
        <w:t>02537173297</w:t>
      </w:r>
      <w:r w:rsidR="00871762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20509F" w:rsidRPr="0020509F">
        <w:t xml:space="preserve"> </w:t>
      </w:r>
      <w:r w:rsidR="00871762" w:rsidRPr="00871762">
        <w:t>DRIVES-CONTROL d.o.o.</w:t>
      </w:r>
      <w:r w:rsidR="00871762">
        <w:t xml:space="preserve"> Zagreb, Severinska 4, MBS: </w:t>
      </w:r>
      <w:r w:rsidR="00871762" w:rsidRPr="00871762">
        <w:t>080058474</w:t>
      </w:r>
      <w:r w:rsidR="00871762">
        <w:t xml:space="preserve"> OIB: </w:t>
      </w:r>
      <w:r w:rsidR="00871762" w:rsidRPr="00871762">
        <w:t>02537173297</w:t>
      </w:r>
      <w:r w:rsidR="00871762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871762">
        <w:t>10.109.367,86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5A3682" w:rsidP="0094369F" w:rsidR="005A36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5A3682" w:rsidR="005A36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5A3682" w:rsidP="005A3682" w:rsidR="005A3682">
      <w:pPr>
        <w:ind w:firstLine="708" w:left="4956"/>
      </w:pPr>
      <w:r>
        <w:t>Vinka Mihalinčić</w:t>
      </w:r>
    </w:p>
    <w:p w:rsidRDefault="005A3682" w:rsidP="0094369F" w:rsidR="005A3682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A3682"/>
    <w:rsid w:val="00603B3C"/>
    <w:rsid w:val="006630E6"/>
    <w:rsid w:val="006D37EF"/>
    <w:rsid w:val="006D7209"/>
    <w:rsid w:val="00775D14"/>
    <w:rsid w:val="007A5DAF"/>
    <w:rsid w:val="007C5E77"/>
    <w:rsid w:val="00842B89"/>
    <w:rsid w:val="00852BC6"/>
    <w:rsid w:val="00871762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DRIVES-CONTROL d.o.o.</izvorni_sadrzaj>
    <derivirana_varijabla naziv="DomainObject.Predmet.ProtustrankaFormated_1">  DRIVES-CONTROL d.o.o.</derivirana_varijabla>
  </DomainObject.Predmet.ProtustrankaFormated>
  <DomainObject.Predmet.ProtustrankaFormatedOIB>
    <izvorni_sadrzaj>  DRIVES-CONTROL d.o.o., OIB 02537173297</izvorni_sadrzaj>
    <derivirana_varijabla naziv="DomainObject.Predmet.ProtustrankaFormatedOIB_1">  DRIVES-CONTROL d.o.o., OIB 02537173297</derivirana_varijabla>
  </DomainObject.Predmet.ProtustrankaFormatedOIB>
  <DomainObject.Predmet.ProtustrankaFormatedWithAdress>
    <izvorni_sadrzaj> DRIVES-CONTROL d.o.o., Severinska 4, 10000 Zagreb</izvorni_sadrzaj>
    <derivirana_varijabla naziv="DomainObject.Predmet.ProtustrankaFormatedWithAdress_1"> DRIVES-CONTROL d.o.o., Severinska 4, 10000 Zagreb</derivirana_varijabla>
  </DomainObject.Predmet.ProtustrankaFormatedWithAdress>
  <DomainObject.Predmet.ProtustrankaFormatedWithAdressOIB>
    <izvorni_sadrzaj> DRIVES-CONTROL d.o.o., OIB 02537173297, Severinska 4, 10000 Zagreb</izvorni_sadrzaj>
    <derivirana_varijabla naziv="DomainObject.Predmet.ProtustrankaFormatedWithAdressOIB_1"> DRIVES-CONTROL d.o.o., OIB 02537173297, Severinska 4, 10000 Zagreb</derivirana_varijabla>
  </DomainObject.Predmet.ProtustrankaFormatedWithAdressOIB>
  <DomainObject.Predmet.ProtustrankaWithAdress>
    <izvorni_sadrzaj>DRIVES-CONTROL d.o.o. Severinska 4, 10000 Zagreb</izvorni_sadrzaj>
    <derivirana_varijabla naziv="DomainObject.Predmet.ProtustrankaWithAdress_1">DRIVES-CONTROL d.o.o. Severinska 4, 10000 Zagreb</derivirana_varijabla>
  </DomainObject.Predmet.ProtustrankaWithAdress>
  <DomainObject.Predmet.ProtustrankaWithAdressOIB>
    <izvorni_sadrzaj>DRIVES-CONTROL d.o.o., OIB 02537173297, Severinska 4, 10000 Zagreb</izvorni_sadrzaj>
    <derivirana_varijabla naziv="DomainObject.Predmet.ProtustrankaWithAdressOIB_1">DRIVES-CONTROL d.o.o., OIB 02537173297, Severinska 4, 10000 Zagreb</derivirana_varijabla>
  </DomainObject.Predmet.ProtustrankaWithAdressOIB>
  <DomainObject.Predmet.ProtustrankaNazivFormated>
    <izvorni_sadrzaj>DRIVES-CONTROL d.o.o.</izvorni_sadrzaj>
    <derivirana_varijabla naziv="DomainObject.Predmet.ProtustrankaNazivFormated_1">DRIVES-CONTROL d.o.o.</derivirana_varijabla>
  </DomainObject.Predmet.ProtustrankaNazivFormated>
  <DomainObject.Predmet.ProtustrankaNazivFormatedOIB>
    <izvorni_sadrzaj>DRIVES-CONTROL d.o.o., OIB 02537173297</izvorni_sadrzaj>
    <derivirana_varijabla naziv="DomainObject.Predmet.ProtustrankaNazivFormatedOIB_1">DRIVES-CONTROL d.o.o., OIB 02537173297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DRIVES-CONTROL d.o.o.</item>
    </izvorni_sadrzaj>
    <derivirana_varijabla naziv="DomainObject.Predmet.ProtuStrankaListFormated_1">
      <item>DRIVES-CONTROL d.o.o.</item>
    </derivirana_varijabla>
  </DomainObject.Predmet.ProtuStrankaListFormated>
  <DomainObject.Predmet.ProtuStrankaListFormatedOIB>
    <izvorni_sadrzaj>
      <item>DRIVES-CONTROL d.o.o., OIB 02537173297</item>
    </izvorni_sadrzaj>
    <derivirana_varijabla naziv="DomainObject.Predmet.ProtuStrankaListFormatedOIB_1">
      <item>DRIVES-CONTROL d.o.o., OIB 02537173297</item>
    </derivirana_varijabla>
  </DomainObject.Predmet.ProtuStrankaListFormatedOIB>
  <DomainObject.Predmet.ProtuStrankaListFormatedWithAdress>
    <izvorni_sadrzaj>
      <item>DRIVES-CONTROL d.o.o., Severinska 4, 10000 Zagreb</item>
    </izvorni_sadrzaj>
    <derivirana_varijabla naziv="DomainObject.Predmet.ProtuStrankaListFormatedWithAdress_1">
      <item>DRIVES-CONTROL d.o.o., Severinska 4, 10000 Zagreb</item>
    </derivirana_varijabla>
  </DomainObject.Predmet.ProtuStrankaListFormatedWithAdress>
  <DomainObject.Predmet.ProtuStrankaListFormatedWithAdressOIB>
    <izvorni_sadrzaj>
      <item>DRIVES-CONTROL d.o.o., OIB 02537173297, Severinska 4, 10000 Zagreb</item>
    </izvorni_sadrzaj>
    <derivirana_varijabla naziv="DomainObject.Predmet.ProtuStrankaListFormatedWithAdressOIB_1">
      <item>DRIVES-CONTROL d.o.o., OIB 02537173297, Severinska 4, 10000 Zagreb</item>
    </derivirana_varijabla>
  </DomainObject.Predmet.ProtuStrankaListFormatedWithAdressOIB>
  <DomainObject.Predmet.ProtuStrankaListNazivFormated>
    <izvorni_sadrzaj>
      <item>DRIVES-CONTROL d.o.o.</item>
    </izvorni_sadrzaj>
    <derivirana_varijabla naziv="DomainObject.Predmet.ProtuStrankaListNazivFormated_1">
      <item>DRIVES-CONTROL d.o.o.</item>
    </derivirana_varijabla>
  </DomainObject.Predmet.ProtuStrankaListNazivFormated>
  <DomainObject.Predmet.ProtuStrankaListNazivFormatedOIB>
    <izvorni_sadrzaj>
      <item>DRIVES-CONTROL d.o.o., OIB 02537173297</item>
    </izvorni_sadrzaj>
    <derivirana_varijabla naziv="DomainObject.Predmet.ProtuStrankaListNazivFormatedOIB_1">
      <item>DRIVES-CONTROL d.o.o., OIB 02537173297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DRIVES-CONTROL d.o.o.</izvorni_sadrzaj>
    <derivirana_varijabla naziv="DomainObject.Predmet.ProtustrankaIDrugi_1">DRIVES-CONTROL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DRIVES-CONTROL d.o.o., OIB 02537173297, Severinska 4, 10000 Zagreb</izvorni_sadrzaj>
    <derivirana_varijabla naziv="DomainObject.Predmet.ProtustrankaIDrugiAdressOIB_1">DRIVES-CONTROL d.o.o., OIB 02537173297, Severinska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DRIVES-CONTROL d.o.o.</item>
    </izvorni_sadrzaj>
    <derivirana_varijabla naziv="DomainObject.Predmet.SudioniciListNaziv_1">
      <item>FINA Regionalni centar Zagreb</item>
      <item>DRIVES-CONTROL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DRIVES-CONTROL d.o.o., OIB 02537173297, Severinska 4,10000 Zagreb</item>
    </izvorni_sadrzaj>
    <derivirana_varijabla naziv="DomainObject.Predmet.SudioniciListAdressOIB_1">
      <item>FINA Regionalni centar Zagreb, OIB 85821130368, Trg svibanjskih žrtava 1995. 1,10000 Zagreb</item>
      <item>DRIVES-CONTROL d.o.o., OIB 02537173297, Severinska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02537173297</item>
    </izvorni_sadrzaj>
    <derivirana_varijabla naziv="DomainObject.Predmet.SudioniciListNazivOIB_1">
      <item>, OIB 85821130368</item>
      <item>, OIB 02537173297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1980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2015-12-17T10:16:00Z</dcterms:created>
  <dc:creator>Vinka Mihalinčić</dc:creator>
  <cp:lastModifiedBy>Vinka Mihalinčić</cp:lastModifiedBy>
  <cp:lastPrinted>2015-12-17T10:11:00Z</cp:lastPrinted>
  <dcterms:modified xmlns:xsi="http://www.w3.org/2001/XMLSchema-instance" xsi:type="dcterms:W3CDTF">2015-12-17T10:16:00Z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