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A66C00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194537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194537">
              <w:rPr>
                <w:noProof/>
              </w:rPr>
              <w:t>300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613318">
              <w:rPr>
                <w:noProof/>
              </w:rPr>
              <w:t>6</w:t>
            </w:r>
          </w:p>
        </w:tc>
      </w:tr>
    </w:tbl>
    <w:p w:rsidRPr="00F10594" w:rsidR="007108CB" w:rsidP="00135B11" w:rsidRDefault="007108CB" w14:paraId="967f675" w14:textId="967f675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194537">
        <w:t>M</w:t>
      </w:r>
      <w:r w:rsidRPr="00194537" w:rsidR="00194537">
        <w:t xml:space="preserve">.N.L. PROJEKT d.o.o., OIB: 14001797417, Split, </w:t>
      </w:r>
      <w:proofErr w:type="spellStart"/>
      <w:r w:rsidRPr="00194537" w:rsidR="00194537">
        <w:t>Pazdigradska</w:t>
      </w:r>
      <w:proofErr w:type="spellEnd"/>
      <w:r w:rsidRPr="00194537" w:rsidR="00194537">
        <w:t xml:space="preserve"> 62</w:t>
      </w:r>
      <w:r w:rsidR="001C6440">
        <w:t>,</w:t>
      </w:r>
      <w:r w:rsidR="00E25E3D">
        <w:t xml:space="preserve"> </w:t>
      </w:r>
      <w:r w:rsidR="003F1A9B">
        <w:t>30</w:t>
      </w:r>
      <w:r w:rsidR="00D439D8">
        <w:t>. rujna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="00194537">
        <w:t>M</w:t>
      </w:r>
      <w:r w:rsidRPr="00194537" w:rsidR="00194537">
        <w:t xml:space="preserve">.N.L. PROJEKT d.o.o., OIB: 14001797417, Split, </w:t>
      </w:r>
      <w:proofErr w:type="spellStart"/>
      <w:r w:rsidRPr="00194537" w:rsidR="00194537">
        <w:t>Pazdigradska</w:t>
      </w:r>
      <w:proofErr w:type="spellEnd"/>
      <w:r w:rsidRPr="00194537" w:rsidR="00194537">
        <w:t xml:space="preserve"> 62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194537">
        <w:t>29. svibnja</w:t>
      </w:r>
      <w:r w:rsidR="00D439D8">
        <w:t xml:space="preserve"> 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DC045E">
        <w:t xml:space="preserve">od </w:t>
      </w:r>
      <w:r w:rsidR="00194537">
        <w:t>357.609,05</w:t>
      </w:r>
      <w:r w:rsidR="0043177D">
        <w:t xml:space="preserve">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>U Splitu</w:t>
      </w:r>
      <w:r w:rsidR="003F1A9B">
        <w:t xml:space="preserve"> 30</w:t>
      </w:r>
      <w:r w:rsidR="00D439D8">
        <w:t>. rujna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8F338E" w:rsidP="008F338E" w:rsidRDefault="007108CB">
      <w:pPr>
        <w:ind w:left="6372"/>
        <w:jc w:val="center"/>
      </w:pPr>
      <w:r>
        <w:t>Ana Golub Gruić</w:t>
      </w:r>
      <w:r w:rsidR="008F338E">
        <w:t>, v.r.</w:t>
      </w:r>
    </w:p>
    <w:p w:rsidR="008F338E" w:rsidP="008F338E" w:rsidRDefault="008F338E">
      <w:pPr>
        <w:jc w:val="right"/>
      </w:pPr>
      <w:r>
        <w:t>za točnost otpravka – ovlašteni službenik</w:t>
      </w:r>
    </w:p>
    <w:p w:rsidR="008F338E" w:rsidP="008F338E" w:rsidRDefault="008F338E">
      <w:pPr>
        <w:ind w:left="4956" w:firstLine="708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Pr="00513BC5" w:rsidR="00CA5C34" w:rsidP="008F338E" w:rsidRDefault="00CA5C34">
      <w:pPr>
        <w:ind w:left="6480"/>
        <w:jc w:val="center"/>
      </w:pPr>
    </w:p>
    <w:sectPr w:rsidRPr="00513BC5" w:rsidR="00CA5C34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</w:r>
    <w:r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4537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1A9B"/>
    <w:rsid w:val="003F5BD7"/>
    <w:rsid w:val="00404A40"/>
    <w:rsid w:val="004169CA"/>
    <w:rsid w:val="00423CEA"/>
    <w:rsid w:val="0043177D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13318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338E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39D8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46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9346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2019.</izvorni_sadrzaj>
    <derivirana_varijabla naziv="DomainObject.Predmet.DatumOsnivanja_1">27.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St-300/2019</izvorni_sadrzaj>
    <derivirana_varijabla naziv="DomainObject.Predmet.OznakaBroj_1">St-300/2019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M.N.L. PROJEKT za trgovinu i usluge, društvo s ograničenom odgovornošću</izvorni_sadrzaj>
    <derivirana_varijabla naziv="DomainObject.Predmet.ProtustrankaFormated_1">  M.N.L. PROJEKT za trgovinu i usluge, društvo s ograničenom odgovornošću</derivirana_varijabla>
  </DomainObject.Predmet.ProtustrankaFormated>
  <DomainObject.Predmet.ProtustrankaFormatedOIB>
    <izvorni_sadrzaj>  M.N.L. PROJEKT za trgovinu i usluge, društvo s ograničenom odgovornošću, OIB 14001797417</izvorni_sadrzaj>
    <derivirana_varijabla naziv="DomainObject.Predmet.ProtustrankaFormatedOIB_1">  M.N.L. PROJEKT za trgovinu i usluge, društvo s ograničenom odgovornošću, OIB 14001797417</derivirana_varijabla>
  </DomainObject.Predmet.ProtustrankaFormatedOIB>
  <DomainObject.Predmet.ProtustrankaFormatedWithAdress>
    <izvorni_sadrzaj> M.N.L. PROJEKT za trgovinu i usluge, društvo s ograničenom odgovornošću, Pazdigradska 62, 21000 Split</izvorni_sadrzaj>
    <derivirana_varijabla naziv="DomainObject.Predmet.ProtustrankaFormatedWithAdress_1"> M.N.L. PROJEKT za trgovinu i usluge, društvo s ograničenom odgovornošću, Pazdigradska 62, 21000 Split</derivirana_varijabla>
  </DomainObject.Predmet.ProtustrankaFormatedWithAdress>
  <DomainObject.Predmet.ProtustrankaFormatedWithAdressOIB>
    <izvorni_sadrzaj> M.N.L. PROJEKT za trgovinu i usluge, društvo s ograničenom odgovornošću, OIB 14001797417, Pazdigradska 62, 21000 Split</izvorni_sadrzaj>
    <derivirana_varijabla naziv="DomainObject.Predmet.ProtustrankaFormatedWithAdressOIB_1"> M.N.L. PROJEKT za trgovinu i usluge, društvo s ograničenom odgovornošću, OIB 14001797417, Pazdigradska 62, 21000 Split</derivirana_varijabla>
  </DomainObject.Predmet.ProtustrankaFormatedWithAdressOIB>
  <DomainObject.Predmet.ProtustrankaWithAdress>
    <izvorni_sadrzaj>M.N.L. PROJEKT za trgovinu i usluge, društvo s ograničenom odgovornošću Pazdigradska 62, 21000 Split</izvorni_sadrzaj>
    <derivirana_varijabla naziv="DomainObject.Predmet.ProtustrankaWithAdress_1">M.N.L. PROJEKT za trgovinu i usluge, društvo s ograničenom odgovornošću Pazdigradska 62, 21000 Split</derivirana_varijabla>
  </DomainObject.Predmet.ProtustrankaWithAdress>
  <DomainObject.Predmet.ProtustrankaWithAdressOIB>
    <izvorni_sadrzaj>M.N.L. PROJEKT za trgovinu i usluge, društvo s ograničenom odgovornošću, OIB 14001797417, Pazdigradska 62, 21000 Split</izvorni_sadrzaj>
    <derivirana_varijabla naziv="DomainObject.Predmet.ProtustrankaWithAdressOIB_1">M.N.L. PROJEKT za trgovinu i usluge, društvo s ograničenom odgovornošću, OIB 14001797417, Pazdigradska 62, 21000 Split</derivirana_varijabla>
  </DomainObject.Predmet.ProtustrankaWithAdressOIB>
  <DomainObject.Predmet.ProtustrankaNazivFormated>
    <izvorni_sadrzaj>M.N.L. PROJEKT za trgovinu i usluge, društvo s ograničenom odgovornošću</izvorni_sadrzaj>
    <derivirana_varijabla naziv="DomainObject.Predmet.ProtustrankaNazivFormated_1">M.N.L. PROJEKT za trgovinu i usluge, društvo s ograničenom odgovornošću</derivirana_varijabla>
  </DomainObject.Predmet.ProtustrankaNazivFormated>
  <DomainObject.Predmet.ProtustrankaNazivFormatedOIB>
    <izvorni_sadrzaj>M.N.L. PROJEKT za trgovinu i usluge, društvo s ograničenom odgovornošću, OIB 14001797417</izvorni_sadrzaj>
    <derivirana_varijabla naziv="DomainObject.Predmet.ProtustrankaNazivFormatedOIB_1">M.N.L. PROJEKT za trgovinu i usluge, društvo s ograničenom odgovornošću, OIB 14001797417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357609.05</izvorni_sadrzaj>
    <derivirana_varijabla naziv="DomainObject.Predmet.TrenutnaVrijednost_1">357609.05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M.N.L. PROJEKT za trgovinu i usluge, društvo s ograničenom odgovornošću</item>
    </izvorni_sadrzaj>
    <derivirana_varijabla naziv="DomainObject.Predmet.ProtuStrankaListFormated_1">
      <item>M.N.L. PROJEKT za trgovinu i usluge, društvo s ograničenom odgovornošću</item>
    </derivirana_varijabla>
  </DomainObject.Predmet.ProtuStrankaListFormated>
  <DomainObject.Predmet.ProtuStrankaListFormatedOIB>
    <izvorni_sadrzaj>
      <item>M.N.L. PROJEKT za trgovinu i usluge, društvo s ograničenom odgovornošću, OIB 14001797417</item>
    </izvorni_sadrzaj>
    <derivirana_varijabla naziv="DomainObject.Predmet.ProtuStrankaListFormatedOIB_1">
      <item>M.N.L. PROJEKT za trgovinu i usluge, društvo s ograničenom odgovornošću, OIB 14001797417</item>
    </derivirana_varijabla>
  </DomainObject.Predmet.ProtuStrankaListFormatedOIB>
  <DomainObject.Predmet.ProtuStrankaListFormatedWithAdress>
    <izvorni_sadrzaj>
      <item>M.N.L. PROJEKT za trgovinu i usluge, društvo s ograničenom odgovornošću, Pazdigradska 62, 21000 Split</item>
    </izvorni_sadrzaj>
    <derivirana_varijabla naziv="DomainObject.Predmet.ProtuStrankaListFormatedWithAdress_1">
      <item>M.N.L. PROJEKT za trgovinu i usluge, društvo s ograničenom odgovornošću, Pazdigradska 62, 21000 Split</item>
    </derivirana_varijabla>
  </DomainObject.Predmet.ProtuStrankaListFormatedWithAdress>
  <DomainObject.Predmet.ProtuStrankaListFormatedWithAdressOIB>
    <izvorni_sadrzaj>
      <item>M.N.L. PROJEKT za trgovinu i usluge, društvo s ograničenom odgovornošću, OIB 14001797417, Pazdigradska 62, 21000 Split</item>
    </izvorni_sadrzaj>
    <derivirana_varijabla naziv="DomainObject.Predmet.ProtuStrankaListFormatedWithAdressOIB_1">
      <item>M.N.L. PROJEKT za trgovinu i usluge, društvo s ograničenom odgovornošću, OIB 14001797417, Pazdigradska 62, 21000 Split</item>
    </derivirana_varijabla>
  </DomainObject.Predmet.ProtuStrankaListFormatedWithAdressOIB>
  <DomainObject.Predmet.ProtuStrankaListNazivFormated>
    <izvorni_sadrzaj>
      <item>M.N.L. PROJEKT za trgovinu i usluge, društvo s ograničenom odgovornošću</item>
    </izvorni_sadrzaj>
    <derivirana_varijabla naziv="DomainObject.Predmet.ProtuStrankaListNazivFormated_1">
      <item>M.N.L. PROJEKT za trgovinu i usluge, društvo s ograničenom odgovornošću</item>
    </derivirana_varijabla>
  </DomainObject.Predmet.ProtuStrankaListNazivFormated>
  <DomainObject.Predmet.ProtuStrankaListNazivFormatedOIB>
    <izvorni_sadrzaj>
      <item>M.N.L. PROJEKT za trgovinu i usluge, društvo s ograničenom odgovornošću, OIB 14001797417</item>
    </izvorni_sadrzaj>
    <derivirana_varijabla naziv="DomainObject.Predmet.ProtuStrankaListNazivFormatedOIB_1">
      <item>M.N.L. PROJEKT za trgovinu i usluge, društvo s ograničenom odgovornošću, OIB 14001797417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M.N.L. PROJEKT za trgovinu i usluge, društvo s ograničenom odgovornošću</izvorni_sadrzaj>
    <derivirana_varijabla naziv="DomainObject.Predmet.ProtustrankaIDrugi_1">M.N.L. PROJEKT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M.N.L. PROJEKT za trgovinu i usluge, društvo s ograničenom odgovornošću, OIB 14001797417, Pazdigradska 62, 21000 Split</izvorni_sadrzaj>
    <derivirana_varijabla naziv="DomainObject.Predmet.ProtustrankaIDrugiAdressOIB_1">M.N.L. PROJEKT za trgovinu i usluge, društvo s ograničenom odgovornošću, OIB 14001797417, Pazdigradska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M.N.L. PROJEKT za trgovinu i usluge, društvo s ograničenom odgovornošću</item>
      <item>FINANCIJSKA AGENCIJA, RC SPLIT</item>
    </izvorni_sadrzaj>
    <derivirana_varijabla naziv="DomainObject.Predmet.SudioniciListNaziv_1">
      <item>M.N.L. PROJEKT za trgovinu i usluge, društvo s ograničenom odgovornošću</item>
      <item>FINANCIJSKA AGENCIJA, RC SPLIT</item>
    </derivirana_varijabla>
  </DomainObject.Predmet.SudioniciListNaziv>
  <DomainObject.Predmet.SudioniciListAdressOIB>
    <izvorni_sadrzaj>
      <item>M.N.L. PROJEKT za trgovinu i usluge, društvo s ograničenom odgovornošću, OIB 14001797417, Pazdigradska 62,21000 Split</item>
      <item>FINANCIJSKA AGENCIJA, RC SPLIT, OIB 85821130368, Mažuranićevo šetalište 24 b,21000 Split</item>
    </izvorni_sadrzaj>
    <derivirana_varijabla naziv="DomainObject.Predmet.SudioniciListAdressOIB_1">
      <item>M.N.L. PROJEKT za trgovinu i usluge, društvo s ograničenom odgovornošću, OIB 14001797417, Pazdigradska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14001797417</item>
      <item>, OIB 85821130368</item>
    </izvorni_sadrzaj>
    <derivirana_varijabla naziv="DomainObject.Predmet.SudioniciListNazivOIB_1">
      <item>, OIB 14001797417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1DC27-00E4-443B-835F-7A17D7526A9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319</properties:Words>
  <properties:Characters>1831</properties:Characters>
  <properties:Lines>44</properties:Lines>
  <properties:Paragraphs>15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2019-09-30T08:12:00Z</cp:lastPrinted>
  <dcterms:modified xmlns:xsi="http://www.w3.org/2001/XMLSchema-instance" xsi:type="dcterms:W3CDTF">2019-09-30T08:22:00Z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(St-300-2019 ssp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