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9219F7">
        <w:trPr>
          <w:trHeight w:val="2358"/>
        </w:trPr>
        <w:tc>
          <w:tcPr>
            <w:tcW w:type="dxa" w:w="4342"/>
            <w:tcMar>
              <w:top w:type="dxa" w:w="0"/>
              <w:left w:type="dxa" w:w="108"/>
              <w:bottom w:type="dxa" w:w="0"/>
              <w:right w:type="dxa" w:w="108"/>
            </w:tcMar>
          </w:tcPr>
          <w:p w:rsidRDefault="00FF5F9A" w:rsidP="00242312" w:rsidR="00BA6494" w:rsidRPr="009219F7">
            <w:pPr>
              <w:rPr>
                <w:rFonts w:hAnsi="Times New Roman" w:ascii="Times New Roman"/>
                <w:sz w:val="24"/>
              </w:rPr>
            </w:pPr>
            <w:bookmarkStart w:name="_GoBack" w:id="0"/>
            <w:bookmarkEnd w:id="0"/>
            <w:r>
              <w:rPr>
                <w:rFonts w:hAnsi="Times New Roman" w:ascii="Times New Roman"/>
                <w:noProof/>
                <w:sz w:val="24"/>
                <w:lang w:eastAsia="hr-HR"/>
              </w:rPr>
              <w:t xml:space="preserve">                    </w:t>
            </w:r>
            <w:r w:rsidR="00BA6494" w:rsidRPr="009219F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242312" w:rsidR="00BA6494" w:rsidRPr="009219F7">
            <w:pPr>
              <w:rPr>
                <w:rFonts w:hAnsi="Times New Roman" w:ascii="Times New Roman"/>
                <w:sz w:val="24"/>
              </w:rPr>
            </w:pPr>
          </w:p>
          <w:p w:rsidRDefault="00FF5F9A" w:rsidP="00242312" w:rsidR="00BA6494" w:rsidRPr="009219F7">
            <w:pPr>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REPUBLIKA HRVATSKA</w:t>
            </w:r>
          </w:p>
          <w:p w:rsidRDefault="00BA6494" w:rsidP="00242312" w:rsidR="00BA6494" w:rsidRPr="009219F7">
            <w:pPr>
              <w:rPr>
                <w:rFonts w:hAnsi="Times New Roman" w:ascii="Times New Roman"/>
                <w:bCs/>
                <w:sz w:val="24"/>
              </w:rPr>
            </w:pPr>
            <w:r w:rsidRPr="009219F7">
              <w:rPr>
                <w:rFonts w:hAnsi="Times New Roman" w:ascii="Times New Roman"/>
                <w:bCs/>
                <w:sz w:val="24"/>
              </w:rPr>
              <w:t>TRGOVAČKI SUD U ZAGREBU</w:t>
            </w:r>
          </w:p>
          <w:p w:rsidRDefault="00FF5F9A" w:rsidP="00242312" w:rsidR="00BA6494" w:rsidRPr="009219F7">
            <w:pPr>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Zagreb, Amruševa 2/II</w:t>
            </w:r>
          </w:p>
        </w:tc>
      </w:tr>
    </w:tbl>
    <w:p w14:textId="6cf905d" w14:paraId="6cf905d" w:rsidRDefault="00E33BA1" w:rsidP="00242312" w:rsidR="00E33BA1" w:rsidRPr="009219F7">
      <w:pPr>
        <w:jc w:val="right"/>
        <w15:collapsed w:val="false"/>
        <w:rPr>
          <w:rFonts w:hAnsi="Times New Roman" w:ascii="Times New Roman"/>
          <w:sz w:val="24"/>
        </w:rPr>
      </w:pPr>
      <w:r w:rsidRPr="009219F7">
        <w:rPr>
          <w:rFonts w:hAnsi="Times New Roman" w:ascii="Times New Roman"/>
          <w:sz w:val="24"/>
        </w:rPr>
        <w:t>3 St</w:t>
      </w:r>
      <w:r w:rsidR="0094476D" w:rsidRPr="009219F7">
        <w:rPr>
          <w:rFonts w:hAnsi="Times New Roman" w:ascii="Times New Roman"/>
          <w:sz w:val="24"/>
        </w:rPr>
        <w:t>-</w:t>
      </w:r>
      <w:r w:rsidR="005A302B" w:rsidRPr="009219F7">
        <w:rPr>
          <w:rFonts w:hAnsi="Times New Roman" w:ascii="Times New Roman"/>
          <w:sz w:val="24"/>
        </w:rPr>
        <w:t>809/16-</w:t>
      </w:r>
      <w:r w:rsidR="002D70A4">
        <w:rPr>
          <w:rFonts w:hAnsi="Times New Roman" w:ascii="Times New Roman"/>
          <w:sz w:val="24"/>
        </w:rPr>
        <w:t>10</w:t>
      </w:r>
    </w:p>
    <w:p w:rsidRDefault="00E33BA1" w:rsidP="00242312" w:rsidR="00E33BA1" w:rsidRPr="009219F7">
      <w:pPr>
        <w:rPr>
          <w:rFonts w:hAnsi="Times New Roman" w:ascii="Times New Roman"/>
          <w:sz w:val="24"/>
        </w:rPr>
      </w:pPr>
    </w:p>
    <w:p w:rsidRDefault="0094476D" w:rsidP="00242312" w:rsidR="0094476D" w:rsidRPr="009219F7">
      <w:pPr>
        <w:rPr>
          <w:rFonts w:hAnsi="Times New Roman" w:ascii="Times New Roman"/>
          <w:sz w:val="24"/>
        </w:rPr>
      </w:pPr>
    </w:p>
    <w:p w:rsidRDefault="008B2408" w:rsidP="00242312" w:rsidR="00E33BA1" w:rsidRPr="009219F7">
      <w:pPr>
        <w:jc w:val="center"/>
        <w:rPr>
          <w:rFonts w:hAnsi="Times New Roman" w:ascii="Times New Roman"/>
          <w:sz w:val="24"/>
        </w:rPr>
      </w:pPr>
      <w:r w:rsidRPr="009219F7">
        <w:rPr>
          <w:rFonts w:hAnsi="Times New Roman" w:ascii="Times New Roman"/>
          <w:sz w:val="24"/>
        </w:rPr>
        <w:t xml:space="preserve">U </w:t>
      </w:r>
      <w:r w:rsidR="00373047" w:rsidRPr="009219F7">
        <w:rPr>
          <w:rFonts w:hAnsi="Times New Roman" w:ascii="Times New Roman"/>
          <w:sz w:val="24"/>
        </w:rPr>
        <w:t xml:space="preserve"> </w:t>
      </w:r>
      <w:r w:rsidRPr="009219F7">
        <w:rPr>
          <w:rFonts w:hAnsi="Times New Roman" w:ascii="Times New Roman"/>
          <w:sz w:val="24"/>
        </w:rPr>
        <w:t>I</w:t>
      </w:r>
      <w:r w:rsidR="00373047" w:rsidRPr="009219F7">
        <w:rPr>
          <w:rFonts w:hAnsi="Times New Roman" w:ascii="Times New Roman"/>
          <w:sz w:val="24"/>
        </w:rPr>
        <w:t xml:space="preserve"> </w:t>
      </w:r>
      <w:r w:rsidRPr="009219F7">
        <w:rPr>
          <w:rFonts w:hAnsi="Times New Roman" w:ascii="Times New Roman"/>
          <w:sz w:val="24"/>
        </w:rPr>
        <w:t>M</w:t>
      </w:r>
      <w:r w:rsidR="00373047" w:rsidRPr="009219F7">
        <w:rPr>
          <w:rFonts w:hAnsi="Times New Roman" w:ascii="Times New Roman"/>
          <w:sz w:val="24"/>
        </w:rPr>
        <w:t xml:space="preserve"> </w:t>
      </w:r>
      <w:r w:rsidRPr="009219F7">
        <w:rPr>
          <w:rFonts w:hAnsi="Times New Roman" w:ascii="Times New Roman"/>
          <w:sz w:val="24"/>
        </w:rPr>
        <w:t xml:space="preserve">E </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E</w:t>
      </w:r>
      <w:r w:rsidR="00373047" w:rsidRPr="009219F7">
        <w:rPr>
          <w:rFonts w:hAnsi="Times New Roman" w:ascii="Times New Roman"/>
          <w:sz w:val="24"/>
        </w:rPr>
        <w:t xml:space="preserve"> </w:t>
      </w:r>
      <w:r w:rsidR="00C038FB" w:rsidRPr="009219F7">
        <w:rPr>
          <w:rFonts w:hAnsi="Times New Roman" w:ascii="Times New Roman"/>
          <w:sz w:val="24"/>
        </w:rPr>
        <w:t>P</w:t>
      </w:r>
      <w:r w:rsidR="00373047" w:rsidRPr="009219F7">
        <w:rPr>
          <w:rFonts w:hAnsi="Times New Roman" w:ascii="Times New Roman"/>
          <w:sz w:val="24"/>
        </w:rPr>
        <w:t xml:space="preserve"> </w:t>
      </w:r>
      <w:r w:rsidR="00C038FB" w:rsidRPr="009219F7">
        <w:rPr>
          <w:rFonts w:hAnsi="Times New Roman" w:ascii="Times New Roman"/>
          <w:sz w:val="24"/>
        </w:rPr>
        <w:t>U</w:t>
      </w:r>
      <w:r w:rsidR="00373047" w:rsidRPr="009219F7">
        <w:rPr>
          <w:rFonts w:hAnsi="Times New Roman" w:ascii="Times New Roman"/>
          <w:sz w:val="24"/>
        </w:rPr>
        <w:t xml:space="preserve"> </w:t>
      </w:r>
      <w:r w:rsidR="00C038FB" w:rsidRPr="009219F7">
        <w:rPr>
          <w:rFonts w:hAnsi="Times New Roman" w:ascii="Times New Roman"/>
          <w:sz w:val="24"/>
        </w:rPr>
        <w:t>B</w:t>
      </w:r>
      <w:r w:rsidR="00373047" w:rsidRPr="009219F7">
        <w:rPr>
          <w:rFonts w:hAnsi="Times New Roman" w:ascii="Times New Roman"/>
          <w:sz w:val="24"/>
        </w:rPr>
        <w:t xml:space="preserve"> </w:t>
      </w:r>
      <w:r w:rsidR="00C038FB" w:rsidRPr="009219F7">
        <w:rPr>
          <w:rFonts w:hAnsi="Times New Roman" w:ascii="Times New Roman"/>
          <w:sz w:val="24"/>
        </w:rPr>
        <w:t>L</w:t>
      </w:r>
      <w:r w:rsidR="00373047" w:rsidRPr="009219F7">
        <w:rPr>
          <w:rFonts w:hAnsi="Times New Roman" w:ascii="Times New Roman"/>
          <w:sz w:val="24"/>
        </w:rPr>
        <w:t xml:space="preserve"> </w:t>
      </w:r>
      <w:r w:rsidR="00C038FB" w:rsidRPr="009219F7">
        <w:rPr>
          <w:rFonts w:hAnsi="Times New Roman" w:ascii="Times New Roman"/>
          <w:sz w:val="24"/>
        </w:rPr>
        <w:t>I</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r w:rsidR="00C038FB" w:rsidRPr="009219F7">
        <w:rPr>
          <w:rFonts w:hAnsi="Times New Roman" w:ascii="Times New Roman"/>
          <w:sz w:val="24"/>
        </w:rPr>
        <w:t xml:space="preserve"> </w:t>
      </w:r>
      <w:r w:rsidR="00373047" w:rsidRPr="009219F7">
        <w:rPr>
          <w:rFonts w:hAnsi="Times New Roman" w:ascii="Times New Roman"/>
          <w:sz w:val="24"/>
        </w:rPr>
        <w:t xml:space="preserve">  </w:t>
      </w:r>
      <w:r w:rsidR="00C038FB" w:rsidRPr="009219F7">
        <w:rPr>
          <w:rFonts w:hAnsi="Times New Roman" w:ascii="Times New Roman"/>
          <w:sz w:val="24"/>
        </w:rPr>
        <w:t>H</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V</w:t>
      </w:r>
      <w:r w:rsidR="00373047" w:rsidRPr="009219F7">
        <w:rPr>
          <w:rFonts w:hAnsi="Times New Roman" w:ascii="Times New Roman"/>
          <w:sz w:val="24"/>
        </w:rPr>
        <w:t xml:space="preserve"> </w:t>
      </w:r>
      <w:r w:rsidR="00C038FB" w:rsidRPr="009219F7">
        <w:rPr>
          <w:rFonts w:hAnsi="Times New Roman" w:ascii="Times New Roman"/>
          <w:sz w:val="24"/>
        </w:rPr>
        <w:t>A</w:t>
      </w:r>
      <w:r w:rsidR="00373047" w:rsidRPr="009219F7">
        <w:rPr>
          <w:rFonts w:hAnsi="Times New Roman" w:ascii="Times New Roman"/>
          <w:sz w:val="24"/>
        </w:rPr>
        <w:t xml:space="preserve"> </w:t>
      </w:r>
      <w:r w:rsidR="00C038FB" w:rsidRPr="009219F7">
        <w:rPr>
          <w:rFonts w:hAnsi="Times New Roman" w:ascii="Times New Roman"/>
          <w:sz w:val="24"/>
        </w:rPr>
        <w:t>T</w:t>
      </w:r>
      <w:r w:rsidR="00373047" w:rsidRPr="009219F7">
        <w:rPr>
          <w:rFonts w:hAnsi="Times New Roman" w:ascii="Times New Roman"/>
          <w:sz w:val="24"/>
        </w:rPr>
        <w:t xml:space="preserve"> </w:t>
      </w:r>
      <w:r w:rsidR="00C038FB" w:rsidRPr="009219F7">
        <w:rPr>
          <w:rFonts w:hAnsi="Times New Roman" w:ascii="Times New Roman"/>
          <w:sz w:val="24"/>
        </w:rPr>
        <w:t>S</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p>
    <w:p w:rsidRDefault="0036625F" w:rsidP="00242312" w:rsidR="00E33BA1" w:rsidRPr="009219F7">
      <w:pPr>
        <w:jc w:val="center"/>
        <w:rPr>
          <w:rFonts w:hAnsi="Times New Roman" w:ascii="Times New Roman"/>
          <w:sz w:val="24"/>
        </w:rPr>
      </w:pPr>
      <w:r w:rsidRPr="009219F7">
        <w:rPr>
          <w:rFonts w:hAnsi="Times New Roman" w:ascii="Times New Roman"/>
          <w:sz w:val="24"/>
        </w:rPr>
        <w:t>R J E Š E NJ E</w:t>
      </w:r>
    </w:p>
    <w:p w:rsidRDefault="0036625F" w:rsidP="00242312" w:rsidR="0036625F" w:rsidRPr="009219F7">
      <w:pPr>
        <w:rPr>
          <w:rFonts w:hAnsi="Times New Roman" w:ascii="Times New Roman"/>
          <w:sz w:val="24"/>
        </w:rPr>
      </w:pPr>
    </w:p>
    <w:p w:rsidRDefault="0036625F" w:rsidP="00242312" w:rsidR="007160D0" w:rsidRPr="009219F7">
      <w:pPr>
        <w:rPr>
          <w:rFonts w:hAnsi="Times New Roman" w:ascii="Times New Roman"/>
          <w:sz w:val="24"/>
        </w:rPr>
      </w:pPr>
      <w:r w:rsidRPr="009219F7">
        <w:rPr>
          <w:rFonts w:hAnsi="Times New Roman" w:ascii="Times New Roman"/>
          <w:sz w:val="24"/>
        </w:rPr>
        <w:tab/>
        <w:t>Trgovački sud u Zagrebu</w:t>
      </w:r>
      <w:r w:rsidR="00C55B1C" w:rsidRPr="009219F7">
        <w:rPr>
          <w:rFonts w:hAnsi="Times New Roman" w:ascii="Times New Roman"/>
          <w:sz w:val="24"/>
        </w:rPr>
        <w:t xml:space="preserve">, </w:t>
      </w:r>
      <w:r w:rsidRPr="009219F7">
        <w:rPr>
          <w:rFonts w:hAnsi="Times New Roman" w:ascii="Times New Roman"/>
          <w:sz w:val="24"/>
        </w:rPr>
        <w:t>po su</w:t>
      </w:r>
      <w:r w:rsidR="00C038FB" w:rsidRPr="009219F7">
        <w:rPr>
          <w:rFonts w:hAnsi="Times New Roman" w:ascii="Times New Roman"/>
          <w:sz w:val="24"/>
        </w:rPr>
        <w:t>d</w:t>
      </w:r>
      <w:r w:rsidRPr="009219F7">
        <w:rPr>
          <w:rFonts w:hAnsi="Times New Roman" w:ascii="Times New Roman"/>
          <w:sz w:val="24"/>
        </w:rPr>
        <w:t>cu Mihaelu Kovačiću, u</w:t>
      </w:r>
      <w:r w:rsidR="00C55B1C" w:rsidRPr="009219F7">
        <w:rPr>
          <w:rFonts w:hAnsi="Times New Roman" w:ascii="Times New Roman"/>
          <w:sz w:val="24"/>
        </w:rPr>
        <w:t xml:space="preserve"> </w:t>
      </w:r>
      <w:r w:rsidR="006121E1" w:rsidRPr="009219F7">
        <w:rPr>
          <w:rFonts w:hAnsi="Times New Roman" w:ascii="Times New Roman"/>
          <w:sz w:val="24"/>
        </w:rPr>
        <w:t xml:space="preserve">izvanparničnom </w:t>
      </w:r>
      <w:r w:rsidR="00C55B1C" w:rsidRPr="009219F7">
        <w:rPr>
          <w:rFonts w:hAnsi="Times New Roman" w:ascii="Times New Roman"/>
          <w:sz w:val="24"/>
        </w:rPr>
        <w:t xml:space="preserve">postupku </w:t>
      </w:r>
      <w:r w:rsidR="00C16F65" w:rsidRPr="009219F7">
        <w:rPr>
          <w:rFonts w:hAnsi="Times New Roman" w:ascii="Times New Roman"/>
          <w:sz w:val="24"/>
        </w:rPr>
        <w:t xml:space="preserve">radi sklapanja predstečajne nagodbe </w:t>
      </w:r>
      <w:r w:rsidR="00C55B1C" w:rsidRPr="009219F7">
        <w:rPr>
          <w:rFonts w:hAnsi="Times New Roman" w:ascii="Times New Roman"/>
          <w:sz w:val="24"/>
        </w:rPr>
        <w:t xml:space="preserve">nad </w:t>
      </w:r>
      <w:r w:rsidRPr="009219F7">
        <w:rPr>
          <w:rFonts w:hAnsi="Times New Roman" w:ascii="Times New Roman"/>
          <w:sz w:val="24"/>
        </w:rPr>
        <w:t xml:space="preserve">dužnikom </w:t>
      </w:r>
      <w:r w:rsidR="005A302B" w:rsidRPr="009219F7">
        <w:rPr>
          <w:rFonts w:hAnsi="Times New Roman" w:ascii="Times New Roman"/>
          <w:sz w:val="24"/>
        </w:rPr>
        <w:t>ALGORITAM d.o.o. Zagreb, Harambašićeva 19, OIB: 11544939570</w:t>
      </w:r>
      <w:r w:rsidR="0094476D" w:rsidRPr="009219F7">
        <w:rPr>
          <w:rFonts w:hAnsi="Times New Roman" w:ascii="Times New Roman"/>
          <w:sz w:val="24"/>
        </w:rPr>
        <w:t xml:space="preserve">, </w:t>
      </w:r>
      <w:r w:rsidR="005A302B" w:rsidRPr="009219F7">
        <w:rPr>
          <w:rFonts w:hAnsi="Times New Roman" w:ascii="Times New Roman"/>
          <w:sz w:val="24"/>
        </w:rPr>
        <w:t>zastupan po punomoćnici Ljubici Spajić, odvjetnici iz Zagreba, Ilica 139/I,</w:t>
      </w:r>
      <w:r w:rsidR="00202274" w:rsidRPr="009219F7">
        <w:rPr>
          <w:rFonts w:hAnsi="Times New Roman" w:ascii="Times New Roman"/>
          <w:sz w:val="24"/>
        </w:rPr>
        <w:t xml:space="preserve"> </w:t>
      </w:r>
      <w:r w:rsidR="005B14C6" w:rsidRPr="009219F7">
        <w:rPr>
          <w:rFonts w:hAnsi="Times New Roman" w:ascii="Times New Roman"/>
          <w:sz w:val="24"/>
        </w:rPr>
        <w:t>pokrenutom na pr</w:t>
      </w:r>
      <w:r w:rsidR="00E339B0" w:rsidRPr="009219F7">
        <w:rPr>
          <w:rFonts w:hAnsi="Times New Roman" w:ascii="Times New Roman"/>
          <w:sz w:val="24"/>
        </w:rPr>
        <w:t>i</w:t>
      </w:r>
      <w:r w:rsidR="005B14C6" w:rsidRPr="009219F7">
        <w:rPr>
          <w:rFonts w:hAnsi="Times New Roman" w:ascii="Times New Roman"/>
          <w:sz w:val="24"/>
        </w:rPr>
        <w:t xml:space="preserve">jedlog dužnika </w:t>
      </w:r>
      <w:r w:rsidR="002635C5" w:rsidRPr="009219F7">
        <w:rPr>
          <w:rFonts w:hAnsi="Times New Roman" w:ascii="Times New Roman"/>
          <w:sz w:val="24"/>
        </w:rPr>
        <w:t>kao predlagatelj</w:t>
      </w:r>
      <w:r w:rsidR="005B14C6" w:rsidRPr="009219F7">
        <w:rPr>
          <w:rFonts w:hAnsi="Times New Roman" w:ascii="Times New Roman"/>
          <w:sz w:val="24"/>
        </w:rPr>
        <w:t xml:space="preserve">a, </w:t>
      </w:r>
      <w:r w:rsidR="005D1E94" w:rsidRPr="009219F7">
        <w:rPr>
          <w:rFonts w:hAnsi="Times New Roman" w:ascii="Times New Roman"/>
          <w:sz w:val="24"/>
        </w:rPr>
        <w:t xml:space="preserve">na ročištu održanom </w:t>
      </w:r>
      <w:r w:rsidR="005A302B" w:rsidRPr="009219F7">
        <w:rPr>
          <w:rFonts w:hAnsi="Times New Roman" w:ascii="Times New Roman"/>
          <w:sz w:val="24"/>
        </w:rPr>
        <w:t>11. ožujka 2016</w:t>
      </w:r>
      <w:r w:rsidR="009E6D44" w:rsidRPr="009219F7">
        <w:rPr>
          <w:rFonts w:hAnsi="Times New Roman" w:ascii="Times New Roman"/>
          <w:sz w:val="24"/>
        </w:rPr>
        <w:t>.</w:t>
      </w:r>
      <w:r w:rsidRPr="009219F7">
        <w:rPr>
          <w:rFonts w:hAnsi="Times New Roman" w:ascii="Times New Roman"/>
          <w:sz w:val="24"/>
        </w:rPr>
        <w:t xml:space="preserve">  </w:t>
      </w:r>
    </w:p>
    <w:p w:rsidRDefault="00202274" w:rsidP="00242312" w:rsidR="00202274" w:rsidRPr="009219F7">
      <w:pPr>
        <w:rPr>
          <w:rFonts w:hAnsi="Times New Roman" w:ascii="Times New Roman"/>
          <w:sz w:val="24"/>
        </w:rPr>
      </w:pPr>
    </w:p>
    <w:p w:rsidRDefault="0036625F" w:rsidP="00242312" w:rsidR="0036625F" w:rsidRPr="009219F7">
      <w:pPr>
        <w:jc w:val="center"/>
        <w:rPr>
          <w:rFonts w:hAnsi="Times New Roman" w:ascii="Times New Roman"/>
          <w:sz w:val="24"/>
        </w:rPr>
      </w:pPr>
      <w:r w:rsidRPr="009219F7">
        <w:rPr>
          <w:rFonts w:hAnsi="Times New Roman" w:ascii="Times New Roman"/>
          <w:sz w:val="24"/>
        </w:rPr>
        <w:t>r i j e š i o   j e</w:t>
      </w:r>
    </w:p>
    <w:p w:rsidRDefault="00A12A8B" w:rsidP="00242312" w:rsidR="00A12A8B" w:rsidRPr="009219F7">
      <w:pPr>
        <w:rPr>
          <w:rFonts w:hAnsi="Times New Roman" w:ascii="Times New Roman"/>
          <w:b/>
          <w:sz w:val="24"/>
        </w:rPr>
      </w:pPr>
    </w:p>
    <w:p w:rsidRDefault="00B515D4" w:rsidP="00242312" w:rsidR="00F50B5F" w:rsidRPr="009219F7">
      <w:pPr>
        <w:rPr>
          <w:rFonts w:hAnsi="Times New Roman" w:ascii="Times New Roman"/>
          <w:sz w:val="24"/>
        </w:rPr>
      </w:pPr>
      <w:r w:rsidRPr="009219F7">
        <w:rPr>
          <w:rFonts w:hAnsi="Times New Roman" w:ascii="Times New Roman"/>
          <w:sz w:val="24"/>
        </w:rPr>
        <w:tab/>
      </w:r>
      <w:r w:rsidR="001B21AE" w:rsidRPr="009219F7">
        <w:rPr>
          <w:rFonts w:hAnsi="Times New Roman" w:ascii="Times New Roman"/>
          <w:sz w:val="24"/>
        </w:rPr>
        <w:t xml:space="preserve">Odobrava se sklapanje predstečajne nagodbe </w:t>
      </w:r>
      <w:r w:rsidR="00373047" w:rsidRPr="009219F7">
        <w:rPr>
          <w:rFonts w:hAnsi="Times New Roman" w:ascii="Times New Roman"/>
          <w:sz w:val="24"/>
        </w:rPr>
        <w:t xml:space="preserve">u tekstu </w:t>
      </w:r>
      <w:r w:rsidR="00F50B5F" w:rsidRPr="009219F7">
        <w:rPr>
          <w:rFonts w:hAnsi="Times New Roman" w:ascii="Times New Roman"/>
          <w:sz w:val="24"/>
        </w:rPr>
        <w:t>koj</w:t>
      </w:r>
      <w:r w:rsidR="00373047" w:rsidRPr="009219F7">
        <w:rPr>
          <w:rFonts w:hAnsi="Times New Roman" w:ascii="Times New Roman"/>
          <w:sz w:val="24"/>
        </w:rPr>
        <w:t>i</w:t>
      </w:r>
      <w:r w:rsidR="00F50B5F" w:rsidRPr="009219F7">
        <w:rPr>
          <w:rFonts w:hAnsi="Times New Roman" w:ascii="Times New Roman"/>
          <w:sz w:val="24"/>
        </w:rPr>
        <w:t xml:space="preserve"> glasi:</w:t>
      </w:r>
    </w:p>
    <w:p w:rsidRDefault="00F50B5F" w:rsidP="00242312" w:rsidR="00F50B5F" w:rsidRPr="009219F7">
      <w:pPr>
        <w:rPr>
          <w:rFonts w:hAnsi="Times New Roman" w:ascii="Times New Roman"/>
          <w:sz w:val="24"/>
        </w:rPr>
      </w:pPr>
    </w:p>
    <w:p w:rsidRDefault="00242312" w:rsidP="00242312" w:rsidR="005A302B" w:rsidRPr="009219F7">
      <w:pPr>
        <w:rPr>
          <w:rFonts w:eastAsia="Calibri" w:hAnsi="Times New Roman" w:ascii="Times New Roman"/>
          <w:sz w:val="24"/>
          <w:lang w:val="en-US"/>
        </w:rPr>
      </w:pPr>
      <w:r>
        <w:rPr>
          <w:rFonts w:eastAsia="Calibri" w:hAnsi="Times New Roman" w:ascii="Times New Roman"/>
          <w:sz w:val="24"/>
        </w:rPr>
        <w:t>"D</w:t>
      </w:r>
      <w:r w:rsidR="005A302B" w:rsidRPr="009219F7">
        <w:rPr>
          <w:rFonts w:eastAsia="Calibri" w:hAnsi="Times New Roman" w:ascii="Times New Roman"/>
          <w:sz w:val="24"/>
        </w:rPr>
        <w:t>užnik</w:t>
      </w:r>
      <w:r w:rsidR="005A302B" w:rsidRPr="009219F7">
        <w:rPr>
          <w:rFonts w:eastAsia="Calibri" w:hAnsi="Times New Roman" w:ascii="Times New Roman"/>
          <w:b/>
          <w:sz w:val="24"/>
        </w:rPr>
        <w:t xml:space="preserve"> </w:t>
      </w:r>
      <w:r w:rsidR="005A302B" w:rsidRPr="009219F7">
        <w:rPr>
          <w:rFonts w:eastAsia="Calibri" w:hAnsi="Times New Roman" w:ascii="Times New Roman"/>
          <w:b/>
          <w:sz w:val="24"/>
          <w:lang w:val="en-US"/>
        </w:rPr>
        <w:t xml:space="preserve">ALGORITAM </w:t>
      </w:r>
      <w:r>
        <w:rPr>
          <w:rFonts w:eastAsia="Calibri" w:hAnsi="Times New Roman" w:ascii="Times New Roman"/>
          <w:sz w:val="24"/>
          <w:lang w:val="en-US"/>
        </w:rPr>
        <w:t xml:space="preserve">d.o.o. Zagreb, </w:t>
      </w:r>
      <w:r w:rsidR="005A302B" w:rsidRPr="009219F7">
        <w:rPr>
          <w:rFonts w:eastAsia="Calibri" w:hAnsi="Times New Roman" w:ascii="Times New Roman"/>
          <w:sz w:val="24"/>
          <w:lang w:val="en-US"/>
        </w:rPr>
        <w:t xml:space="preserve">Harambašićeva 19, OIB: 11544939570 će vjerovniku </w:t>
      </w:r>
      <w:r w:rsidR="005A302B" w:rsidRPr="009219F7">
        <w:rPr>
          <w:rFonts w:eastAsia="Calibri" w:hAnsi="Times New Roman" w:ascii="Times New Roman"/>
          <w:b/>
          <w:sz w:val="24"/>
          <w:lang w:val="en-US"/>
        </w:rPr>
        <w:t>GORNJOGRADSKA GIMNAZIJA,</w:t>
      </w:r>
      <w:r w:rsidR="005A302B" w:rsidRPr="009219F7">
        <w:rPr>
          <w:rFonts w:eastAsia="Calibri" w:hAnsi="Times New Roman" w:ascii="Times New Roman"/>
          <w:sz w:val="24"/>
          <w:lang w:val="en-US"/>
        </w:rPr>
        <w:t xml:space="preserve"> Zagreb - Trg Katarine Zrinske 5 , OIB: 89594809853, tražbinu u iznosu od 1.458,01 kn, smanjenu za otpis zateznih kamata u iznosu od 0,00 kn te iznos tražbine nakon otpisa zatezne kamate iznosi 1.458,01 kn uz 50% otpisa glavnice u iznosu od 729,01 kn, pa smanjena tražbina iznosi 729,01 kn 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FINANCIJSKA AGENCIJA,</w:t>
      </w:r>
      <w:r w:rsidRPr="009219F7">
        <w:rPr>
          <w:rFonts w:eastAsia="Calibri" w:hAnsi="Times New Roman" w:ascii="Times New Roman"/>
          <w:sz w:val="24"/>
          <w:lang w:val="en-US"/>
        </w:rPr>
        <w:t xml:space="preserve"> Zagreb - Ulica grada Vukovara 70, OIB: 85821130368</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94,07 </w:t>
      </w:r>
      <w:r w:rsidRPr="009219F7">
        <w:rPr>
          <w:rFonts w:eastAsia="Calibri" w:hAnsi="Times New Roman" w:ascii="Times New Roman"/>
          <w:sz w:val="24"/>
        </w:rPr>
        <w:t xml:space="preserve">kn, smanjenu za otpis zateznih kamata u iznosu od 0,18 kn te iznos tražbine nakon otpisa zatezne kamate iznosi 93,89 kn uz 50% otpisa glavnice u iznosu od </w:t>
      </w:r>
      <w:r w:rsidRPr="009219F7">
        <w:rPr>
          <w:rFonts w:hAnsi="Times New Roman" w:ascii="Times New Roman"/>
          <w:sz w:val="24"/>
          <w:lang w:eastAsia="hr-HR"/>
        </w:rPr>
        <w:t>46,95</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46,95</w:t>
      </w:r>
      <w:r w:rsidRPr="009219F7">
        <w:rPr>
          <w:rFonts w:eastAsia="Calibri" w:hAnsi="Times New Roman" w:ascii="Times New Roman"/>
          <w:sz w:val="24"/>
        </w:rPr>
        <w:t xml:space="preserve">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ARHEOLOŠKI MUZEJ ZAGREB,</w:t>
      </w:r>
      <w:r w:rsidRPr="009219F7">
        <w:rPr>
          <w:rFonts w:eastAsia="Calibri" w:hAnsi="Times New Roman" w:ascii="Times New Roman"/>
          <w:sz w:val="24"/>
          <w:lang w:val="en-US"/>
        </w:rPr>
        <w:t xml:space="preserve"> Zagreb - Trg N. Šubića Zrinskog 19, OIB: 79157146686</w:t>
      </w:r>
      <w:r w:rsidRPr="009219F7">
        <w:rPr>
          <w:rFonts w:eastAsia="Calibri" w:hAnsi="Times New Roman" w:ascii="Times New Roman"/>
          <w:sz w:val="24"/>
        </w:rPr>
        <w:t xml:space="preserve">, namiriti 50% ukupne utvrđene tražbine u iznosu od 329,00 kn, smanjenu za otpis zateznih kamata u iznosu od 0,00 kn te iznos tražbine nakon otpisa zatezne kamate iznosi 329,00 kn uz 50% otpisa glavnice u iznosu od </w:t>
      </w:r>
      <w:r w:rsidRPr="009219F7">
        <w:rPr>
          <w:rFonts w:hAnsi="Times New Roman" w:ascii="Times New Roman"/>
          <w:sz w:val="24"/>
          <w:lang w:eastAsia="hr-HR"/>
        </w:rPr>
        <w:t xml:space="preserve">164,50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164,50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CENTAR ZA MIROVNE STUDIJE,</w:t>
      </w:r>
      <w:r w:rsidRPr="009219F7">
        <w:rPr>
          <w:rFonts w:eastAsia="Calibri" w:hAnsi="Times New Roman" w:ascii="Times New Roman"/>
          <w:sz w:val="24"/>
          <w:lang w:val="en-US"/>
        </w:rPr>
        <w:t xml:space="preserve"> ZAGREB - Selska cesta 112a, OIB: 08770925700</w:t>
      </w:r>
      <w:r w:rsidRPr="009219F7">
        <w:rPr>
          <w:rFonts w:eastAsia="Calibri" w:hAnsi="Times New Roman" w:ascii="Times New Roman"/>
          <w:sz w:val="24"/>
        </w:rPr>
        <w:t xml:space="preserve">, namiriti 50% ukupne utvrđene tražbine u iznosu od 110,00 kn, smanjenu za otpis zateznih kamata u iznosu od 0,00 kn te iznos tražbine nakon otpisa zatezne kamate iznosi 110,00 kn uz 50% otpisa glavnice u iznosu od 55,00 kn, pa smanjena tražbina iznosi 55,00 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ČISTOĆA d.o.o.,</w:t>
      </w:r>
      <w:r w:rsidRPr="009219F7">
        <w:rPr>
          <w:rFonts w:eastAsia="Calibri" w:hAnsi="Times New Roman" w:ascii="Times New Roman"/>
          <w:sz w:val="24"/>
          <w:lang w:val="en-US"/>
        </w:rPr>
        <w:t xml:space="preserve"> SPLIT - Put Plokita 81, OIB:38812451417</w:t>
      </w:r>
      <w:r w:rsidRPr="009219F7">
        <w:rPr>
          <w:rFonts w:eastAsia="Calibri" w:hAnsi="Times New Roman" w:ascii="Times New Roman"/>
          <w:sz w:val="24"/>
        </w:rPr>
        <w:t xml:space="preserve">, namiriti 50% ukupne utvrđene tražbine u iznosu od 352,48 kn, smanjenu za otpis zateznih kamata u iznosu od 0,00 kn te iznos tražbine nakon otpisa zatezne kamate iznosi 352,48 kn uz 50% otpisa glavnice u iznosu od </w:t>
      </w:r>
      <w:r w:rsidRPr="009219F7">
        <w:rPr>
          <w:rFonts w:hAnsi="Times New Roman" w:ascii="Times New Roman"/>
          <w:sz w:val="24"/>
          <w:lang w:eastAsia="hr-HR"/>
        </w:rPr>
        <w:t xml:space="preserve">176,24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176,24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Dječji vrtić Sesvete,</w:t>
      </w:r>
      <w:r w:rsidRPr="009219F7">
        <w:rPr>
          <w:rFonts w:eastAsia="Calibri" w:hAnsi="Times New Roman" w:ascii="Times New Roman"/>
          <w:sz w:val="24"/>
          <w:lang w:val="en-US"/>
        </w:rPr>
        <w:t xml:space="preserve"> ZAGREB (SESVETE) - Ive Tijardovića 9, OIB: 31422239000</w:t>
      </w:r>
      <w:r w:rsidRPr="009219F7">
        <w:rPr>
          <w:rFonts w:eastAsia="Calibri" w:hAnsi="Times New Roman" w:ascii="Times New Roman"/>
          <w:sz w:val="24"/>
        </w:rPr>
        <w:t xml:space="preserve">, namiriti 50% ukupne utvrđene tražbine u iznosu od 76,00 kn, smanjenu za otpis zateznih kamata u iznosu od 0,00 kn te iznos tražbine nakon otpisa zatezne kamate iznosi 76,00 kn uz 50% otpisa glavnice u iznosu od 38,00 kn, pa smanjena tražbina iznosi 38,00 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DJEČJI VRTIĆ VJEVERICA</w:t>
      </w:r>
      <w:r w:rsidRPr="009219F7">
        <w:rPr>
          <w:rFonts w:eastAsia="Calibri" w:hAnsi="Times New Roman" w:ascii="Times New Roman"/>
          <w:sz w:val="24"/>
          <w:lang w:val="en-US"/>
        </w:rPr>
        <w:t xml:space="preserve">, Zagreb - Ksaverska cesta 14, OIB: </w:t>
      </w:r>
      <w:r w:rsidRPr="009219F7">
        <w:rPr>
          <w:rFonts w:hAnsi="Times New Roman" w:ascii="Times New Roman"/>
          <w:sz w:val="24"/>
          <w:lang w:val="en-US"/>
        </w:rPr>
        <w:t>94870424008</w:t>
      </w:r>
      <w:r w:rsidR="00242312">
        <w:rPr>
          <w:rFonts w:hAnsi="Times New Roman" w:ascii="Times New Roman"/>
          <w:sz w:val="24"/>
          <w:lang w:val="en-US"/>
        </w:rPr>
        <w:t xml:space="preserve"> </w:t>
      </w:r>
      <w:r w:rsidRPr="009219F7">
        <w:rPr>
          <w:rFonts w:eastAsia="Calibri" w:hAnsi="Times New Roman" w:ascii="Times New Roman"/>
          <w:sz w:val="24"/>
        </w:rPr>
        <w:t xml:space="preserve">namiriti 50% ukupne utvrđene tražbine u iznosu od </w:t>
      </w:r>
      <w:r w:rsidRPr="009219F7">
        <w:rPr>
          <w:rFonts w:hAnsi="Times New Roman" w:ascii="Times New Roman"/>
          <w:sz w:val="24"/>
          <w:lang w:eastAsia="hr-HR"/>
        </w:rPr>
        <w:t xml:space="preserve">1.645,00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1.645,00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822,50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822,50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DRŽAVNI ARHIV U OSIJEKU,</w:t>
      </w:r>
      <w:r w:rsidRPr="009219F7">
        <w:rPr>
          <w:rFonts w:eastAsia="Calibri" w:hAnsi="Times New Roman" w:ascii="Times New Roman"/>
          <w:sz w:val="24"/>
          <w:lang w:val="en-US"/>
        </w:rPr>
        <w:t xml:space="preserve"> Osijek - K.Firingera 1, OIB: 61338774671</w:t>
      </w:r>
      <w:r w:rsidRPr="009219F7">
        <w:rPr>
          <w:rFonts w:eastAsia="Calibri" w:hAnsi="Times New Roman" w:ascii="Times New Roman"/>
          <w:sz w:val="24"/>
        </w:rPr>
        <w:t xml:space="preserve">, namiriti 50% ukupne utvrđene tražbine u iznosu od 794,26 kn, smanjenu za otpis zateznih kamata u iznosu od 0,00 kn te iznos tražbine nakon otpisa zatezne kamate iznosi 794,26 kn uz 50% otpisa glavnice u iznosu od </w:t>
      </w:r>
      <w:r w:rsidRPr="009219F7">
        <w:rPr>
          <w:rFonts w:hAnsi="Times New Roman" w:ascii="Times New Roman"/>
          <w:sz w:val="24"/>
          <w:lang w:eastAsia="hr-HR"/>
        </w:rPr>
        <w:t xml:space="preserve">397,13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397,13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DRŽAVNI ARHIV U PAZINU,</w:t>
      </w:r>
      <w:r w:rsidRPr="009219F7">
        <w:rPr>
          <w:rFonts w:eastAsia="Calibri" w:hAnsi="Times New Roman" w:ascii="Times New Roman"/>
          <w:sz w:val="24"/>
          <w:lang w:val="en-US"/>
        </w:rPr>
        <w:t xml:space="preserve"> Pazin - VLADIMIRA NAZORA 3, OIB:55059300119</w:t>
      </w:r>
      <w:r w:rsidRPr="009219F7">
        <w:rPr>
          <w:rFonts w:eastAsia="Calibri" w:hAnsi="Times New Roman" w:ascii="Times New Roman"/>
          <w:sz w:val="24"/>
        </w:rPr>
        <w:t xml:space="preserve">, namiriti 50% ukupne utvrđene tražbine u iznosu od 125,00 kn, smanjenu za otpis zateznih kamata u iznosu od 0,00 kn te iznos tražbine nakon otpisa zatezne kamate iznosi 125,00 kn uz 50% otpisa glavnice u iznosu od </w:t>
      </w:r>
      <w:r w:rsidRPr="009219F7">
        <w:rPr>
          <w:rFonts w:hAnsi="Times New Roman" w:ascii="Times New Roman"/>
          <w:sz w:val="24"/>
          <w:lang w:eastAsia="hr-HR"/>
        </w:rPr>
        <w:t xml:space="preserve">62,50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62,50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ETNOGRAFSKI MUZEJ SPLIT,</w:t>
      </w:r>
      <w:r w:rsidRPr="009219F7">
        <w:rPr>
          <w:rFonts w:eastAsia="Calibri" w:hAnsi="Times New Roman" w:ascii="Times New Roman"/>
          <w:sz w:val="24"/>
          <w:lang w:val="en-US"/>
        </w:rPr>
        <w:t xml:space="preserve"> Split - Iza Vestibula 4, OIB: 87291243639</w:t>
      </w:r>
      <w:r w:rsidR="00242312">
        <w:rPr>
          <w:rFonts w:eastAsia="Calibri" w:hAnsi="Times New Roman" w:ascii="Times New Roman"/>
          <w:sz w:val="24"/>
          <w:lang w:val="en-US"/>
        </w:rPr>
        <w:t xml:space="preserve"> </w:t>
      </w:r>
      <w:r w:rsidRPr="009219F7">
        <w:rPr>
          <w:rFonts w:eastAsia="Calibri" w:hAnsi="Times New Roman" w:ascii="Times New Roman"/>
          <w:sz w:val="24"/>
        </w:rPr>
        <w:t>namiriti 50% ukupne utvrđene tražbine u iznosu od 80,00 kn, smanjenu za otpis zateznih kamata u iznosu od 0,00 kn te iznos tražbine nakon otpisa zatezne kamate iznosi 80,00 kn uz 50% otpisa glavnice u iznosu od 40,00 kn, pa smanjena tražbina iznosi 40,00 kn te</w:t>
      </w:r>
      <w:r w:rsidRPr="009219F7">
        <w:rPr>
          <w:rFonts w:eastAsia="Calibri" w:hAnsi="Times New Roman" w:ascii="Times New Roman"/>
          <w:sz w:val="24"/>
          <w:lang w:val="en-US"/>
        </w:rPr>
        <w:t xml:space="preserv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Fond za zaštitu okoliša i energetsku učinkovitost,</w:t>
      </w:r>
      <w:r w:rsidRPr="009219F7">
        <w:rPr>
          <w:rFonts w:eastAsia="Calibri" w:hAnsi="Times New Roman" w:ascii="Times New Roman"/>
          <w:sz w:val="24"/>
          <w:lang w:val="en-US"/>
        </w:rPr>
        <w:t xml:space="preserve"> Zagreb - Radnička cesta 80 , OIB: 85828625994 , </w:t>
      </w:r>
      <w:r w:rsidRPr="009219F7">
        <w:rPr>
          <w:rFonts w:eastAsia="Calibri" w:hAnsi="Times New Roman" w:ascii="Times New Roman"/>
          <w:sz w:val="24"/>
        </w:rPr>
        <w:t xml:space="preserve">namiriti 50% ukupne utvrđene tražbine u iznosu od </w:t>
      </w:r>
      <w:r w:rsidRPr="009219F7">
        <w:rPr>
          <w:rFonts w:hAnsi="Times New Roman" w:ascii="Times New Roman"/>
          <w:sz w:val="24"/>
          <w:lang w:eastAsia="hr-HR"/>
        </w:rPr>
        <w:t xml:space="preserve">179,63 </w:t>
      </w:r>
      <w:r w:rsidRPr="009219F7">
        <w:rPr>
          <w:rFonts w:eastAsia="Calibri" w:hAnsi="Times New Roman" w:ascii="Times New Roman"/>
          <w:sz w:val="24"/>
        </w:rPr>
        <w:t xml:space="preserve">kn, smanjenu za otpis zateznih kamata u iznosu od 0,53 kn te iznos tražbine nakon otpisa zatezne kamate iznosi </w:t>
      </w:r>
      <w:r w:rsidRPr="009219F7">
        <w:rPr>
          <w:rFonts w:hAnsi="Times New Roman" w:ascii="Times New Roman"/>
          <w:sz w:val="24"/>
          <w:lang w:eastAsia="hr-HR"/>
        </w:rPr>
        <w:t xml:space="preserve">179,10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89,55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89,55 </w:t>
      </w:r>
      <w:r w:rsidRPr="009219F7">
        <w:rPr>
          <w:rFonts w:eastAsia="Calibri" w:hAnsi="Times New Roman" w:ascii="Times New Roman"/>
          <w:sz w:val="24"/>
        </w:rPr>
        <w:t>kn te</w:t>
      </w:r>
      <w:r w:rsidRPr="009219F7">
        <w:rPr>
          <w:rFonts w:eastAsia="Calibri" w:hAnsi="Times New Roman" w:ascii="Times New Roman"/>
          <w:sz w:val="24"/>
          <w:lang w:val="en-US"/>
        </w:rPr>
        <w:t xml:space="preserv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ZADAR,</w:t>
      </w:r>
      <w:r w:rsidRPr="009219F7">
        <w:rPr>
          <w:rFonts w:eastAsia="Calibri" w:hAnsi="Times New Roman" w:ascii="Times New Roman"/>
          <w:sz w:val="24"/>
          <w:lang w:val="en-US"/>
        </w:rPr>
        <w:t xml:space="preserve"> Zadar - Narodni trg 1, OIB: 09933651854</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561,83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561,83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280,92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280,92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Gradska knjižnica Crikvenica,</w:t>
      </w:r>
      <w:r w:rsidRPr="009219F7">
        <w:rPr>
          <w:rFonts w:eastAsia="Calibri" w:hAnsi="Times New Roman" w:ascii="Times New Roman"/>
          <w:sz w:val="24"/>
          <w:lang w:val="en-US"/>
        </w:rPr>
        <w:t xml:space="preserve"> Crikvenica - Strossmayerovo šetalište 22, OIB:34636013813</w:t>
      </w:r>
      <w:r w:rsidRPr="009219F7">
        <w:rPr>
          <w:rFonts w:eastAsia="Calibri" w:hAnsi="Times New Roman" w:ascii="Times New Roman"/>
          <w:sz w:val="24"/>
        </w:rPr>
        <w:t xml:space="preserve">, namiriti 50% ukupne utvrđene tražbine u iznosu od 50,00 kn, smanjenu za otpis zateznih kamata u iznosu od 0,00 kn te iznos tražbine nakon otpisa zatezne kamate iznosi 50,00 kn uz 50% otpisa glavnice u iznosu od 25,00 kn, pa smanjena tražbina iznosi 25,00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GRADSKI MUZEJ BJELOVAR,</w:t>
      </w:r>
      <w:r w:rsidRPr="009219F7">
        <w:rPr>
          <w:rFonts w:eastAsia="Calibri" w:hAnsi="Times New Roman" w:ascii="Times New Roman"/>
          <w:sz w:val="24"/>
          <w:lang w:val="en-US"/>
        </w:rPr>
        <w:t xml:space="preserve"> Bjelovar - Trg E. Kvaternika 1, OIB: 68449780251</w:t>
      </w:r>
      <w:r w:rsidRPr="009219F7">
        <w:rPr>
          <w:rFonts w:eastAsia="Calibri" w:hAnsi="Times New Roman" w:ascii="Times New Roman"/>
          <w:sz w:val="24"/>
        </w:rPr>
        <w:t xml:space="preserve">, namiriti 50% ukupne utvrđene tražbine u iznosu od 100,00 kn, smanjenu za otpis zateznih kamata u iznosu od 0,00 kn te iznos tražbine nakon otpisa zatezne kamate iznosi 100,00 kn uz 50% otpisa glavnice u iznosu od 50,00 kn, pa smanjena tražbina iznosi 50,00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GRADSKI MUZEJ MAKARSKA,</w:t>
      </w:r>
      <w:r w:rsidRPr="009219F7">
        <w:rPr>
          <w:rFonts w:eastAsia="Calibri" w:hAnsi="Times New Roman" w:ascii="Times New Roman"/>
          <w:sz w:val="24"/>
          <w:lang w:val="en-US"/>
        </w:rPr>
        <w:t xml:space="preserve"> Makarska - Obala k. Tomislava 17/1, OIB: 17911171377</w:t>
      </w:r>
      <w:r w:rsidRPr="009219F7">
        <w:rPr>
          <w:rFonts w:eastAsia="Calibri" w:hAnsi="Times New Roman" w:ascii="Times New Roman"/>
          <w:sz w:val="24"/>
        </w:rPr>
        <w:t xml:space="preserve">, namiriti 50% ukupne utvrđene tražbine u iznosu od 70,00 kn, smanjenu za otpis zateznih kamata u iznosu od 0,00 kn te iznos tražbine nakon otpisa zatezne kamate iznosi 70,00 kn uz 50% otpisa glavnice u iznosu od 35,00 kn, pa smanjena tražbina iznosi 35,00 kn </w:t>
      </w:r>
      <w:r w:rsidRPr="009219F7">
        <w:rPr>
          <w:rFonts w:eastAsia="Calibri" w:hAnsi="Times New Roman" w:ascii="Times New Roman"/>
          <w:sz w:val="24"/>
          <w:lang w:val="en-US"/>
        </w:rPr>
        <w:t>te će smanjenu tražbinu isplatiti nakon počeka od godinu dana u jednokratnom iznosu,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HRVATSKA AKADEMIJA ZNANOSTI I UMJETNOSTI</w:t>
      </w:r>
      <w:r w:rsidRPr="009219F7">
        <w:rPr>
          <w:rFonts w:eastAsia="Calibri" w:hAnsi="Times New Roman" w:ascii="Times New Roman"/>
          <w:sz w:val="24"/>
          <w:lang w:val="en-US"/>
        </w:rPr>
        <w:t>, Zagreb - Trg Nikole Šubića Zrinskog 11, OIB: 61989185242, namiriti 5</w:t>
      </w:r>
      <w:r w:rsidRPr="009219F7">
        <w:rPr>
          <w:rFonts w:eastAsia="Calibri" w:hAnsi="Times New Roman" w:ascii="Times New Roman"/>
          <w:sz w:val="24"/>
        </w:rPr>
        <w:t xml:space="preserve">0% ukupne utvrđene tražbine u iznosu od </w:t>
      </w:r>
      <w:r w:rsidRPr="009219F7">
        <w:rPr>
          <w:rFonts w:hAnsi="Times New Roman" w:ascii="Times New Roman"/>
          <w:sz w:val="24"/>
          <w:lang w:eastAsia="hr-HR"/>
        </w:rPr>
        <w:t xml:space="preserve">1.168,04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1.168,04 </w:t>
      </w:r>
      <w:r w:rsidRPr="009219F7">
        <w:rPr>
          <w:rFonts w:eastAsia="Calibri" w:hAnsi="Times New Roman" w:ascii="Times New Roman"/>
          <w:sz w:val="24"/>
          <w:lang w:val="en-US"/>
        </w:rPr>
        <w:t>kn uz 5</w:t>
      </w:r>
      <w:r w:rsidRPr="009219F7">
        <w:rPr>
          <w:rFonts w:eastAsia="Calibri" w:hAnsi="Times New Roman" w:ascii="Times New Roman"/>
          <w:sz w:val="24"/>
        </w:rPr>
        <w:t xml:space="preserve">0% otpisa glavnice u iznosu od </w:t>
      </w:r>
      <w:r w:rsidRPr="009219F7">
        <w:rPr>
          <w:rFonts w:hAnsi="Times New Roman" w:ascii="Times New Roman"/>
          <w:sz w:val="24"/>
          <w:lang w:eastAsia="hr-HR"/>
        </w:rPr>
        <w:t xml:space="preserve">584,02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584,02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Hrvatska matica iseljenika,</w:t>
      </w:r>
      <w:r w:rsidRPr="009219F7">
        <w:rPr>
          <w:rFonts w:eastAsia="Calibri" w:hAnsi="Times New Roman" w:ascii="Times New Roman"/>
          <w:sz w:val="24"/>
          <w:lang w:val="en-US"/>
        </w:rPr>
        <w:t xml:space="preserve">  Zagreb - Trg Stjepana Radića 3, OIB:28639480902</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1.393,62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1.393,62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696,81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696,81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HRVATSKI DRŽAVNI ARHIV,</w:t>
      </w:r>
      <w:r w:rsidRPr="009219F7">
        <w:rPr>
          <w:rFonts w:eastAsia="Calibri" w:hAnsi="Times New Roman" w:ascii="Times New Roman"/>
          <w:sz w:val="24"/>
          <w:lang w:val="en-US"/>
        </w:rPr>
        <w:t xml:space="preserve"> Zagreb - Marulićev trg 21, OIB: 46144176176</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592,53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592,53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296,27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296,27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Hrvatski memorijalno-dokumentacijski centar Domovinskog rata,</w:t>
      </w:r>
      <w:r w:rsidRPr="009219F7">
        <w:rPr>
          <w:rFonts w:eastAsia="Calibri" w:hAnsi="Times New Roman" w:ascii="Times New Roman"/>
          <w:sz w:val="24"/>
          <w:lang w:val="en-US"/>
        </w:rPr>
        <w:t xml:space="preserve"> Zagreb - MARULIĆEV TRG 21, OIB: 57527861125 </w:t>
      </w:r>
      <w:r w:rsidRPr="009219F7">
        <w:rPr>
          <w:rFonts w:eastAsia="Calibri" w:hAnsi="Times New Roman" w:ascii="Times New Roman"/>
          <w:sz w:val="24"/>
        </w:rPr>
        <w:t xml:space="preserve">, namiriti 50% ukupne utvrđene tražbine u iznosu od 75,00  kn, smanjenu za otpis zateznih kamata u iznosu od 0,00 kn te iznos tražbine nakon otpisa zatezne kamate iznosi 75,00 kn uz 50% otpisa glavnice u iznosu od </w:t>
      </w:r>
      <w:r w:rsidRPr="009219F7">
        <w:rPr>
          <w:rFonts w:hAnsi="Times New Roman" w:ascii="Times New Roman"/>
          <w:sz w:val="24"/>
          <w:lang w:eastAsia="hr-HR"/>
        </w:rPr>
        <w:t xml:space="preserve">37,50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37,50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HRVATSKI ZAVOD ZA ZAPOŠLJAVANJE,</w:t>
      </w:r>
      <w:r w:rsidRPr="009219F7">
        <w:rPr>
          <w:rFonts w:eastAsia="Calibri" w:hAnsi="Times New Roman" w:ascii="Times New Roman"/>
          <w:sz w:val="24"/>
          <w:lang w:val="en-US"/>
        </w:rPr>
        <w:t xml:space="preserve"> Zagreb - Radnička cesta 1, OIB: 91547293790</w:t>
      </w:r>
      <w:r w:rsidRPr="009219F7">
        <w:rPr>
          <w:rFonts w:eastAsia="Calibri" w:hAnsi="Times New Roman" w:ascii="Times New Roman"/>
          <w:sz w:val="24"/>
        </w:rPr>
        <w:t xml:space="preserve">, namiriti 50% ukupne utvrđene tražbine u iznosu od 980,00 kn, smanjenu za otpis zateznih kamata u iznosu od 0,00 kn te iznos tražbine nakon otpisa zatezne kamate iznosi 980,00 kn uz 50% otpisa glavnice u iznosu od </w:t>
      </w:r>
      <w:r w:rsidRPr="009219F7">
        <w:rPr>
          <w:rFonts w:hAnsi="Times New Roman" w:ascii="Times New Roman"/>
          <w:sz w:val="24"/>
          <w:lang w:eastAsia="hr-HR"/>
        </w:rPr>
        <w:t xml:space="preserve">490,00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490,00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DRUŠTVENIH ZNANOSTI IVO PILAR,</w:t>
      </w:r>
      <w:r w:rsidRPr="009219F7">
        <w:rPr>
          <w:rFonts w:eastAsia="Calibri" w:hAnsi="Times New Roman" w:ascii="Times New Roman"/>
          <w:sz w:val="24"/>
          <w:lang w:val="en-US"/>
        </w:rPr>
        <w:t xml:space="preserve"> Zagreb - Marulićev Trg 19/I , OIB: 32840574937</w:t>
      </w:r>
      <w:r w:rsidRPr="009219F7">
        <w:rPr>
          <w:rFonts w:eastAsia="Calibri" w:hAnsi="Times New Roman" w:ascii="Times New Roman"/>
          <w:sz w:val="24"/>
        </w:rPr>
        <w:t xml:space="preserve">, namiriti 50% ukupne utvrđene tražbine u iznosu od 644,00 kn, smanjenu za otpis zateznih kamata u iznosu od 0,00 kn te iznos tražbine nakon otpisa zatezne kamate iznosi 644,00 kn uz 50% otpisa glavnice u iznosu od </w:t>
      </w:r>
      <w:r w:rsidRPr="009219F7">
        <w:rPr>
          <w:rFonts w:hAnsi="Times New Roman" w:ascii="Times New Roman"/>
          <w:sz w:val="24"/>
          <w:lang w:eastAsia="hr-HR"/>
        </w:rPr>
        <w:t xml:space="preserve">322,00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322,00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ANTROPOLOGIJU ZAGREB,</w:t>
      </w:r>
      <w:r w:rsidRPr="009219F7">
        <w:rPr>
          <w:rFonts w:eastAsia="Calibri" w:hAnsi="Times New Roman" w:ascii="Times New Roman"/>
          <w:sz w:val="24"/>
          <w:lang w:val="en-US"/>
        </w:rPr>
        <w:t xml:space="preserve"> Zagreb - Ljudevita Gaja 32, OIB: 93710699926</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598,99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598,99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299,50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299,50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DRUŠTVENA ISTRAŽIVANJA U ZAGREBU,</w:t>
      </w:r>
      <w:r w:rsidRPr="009219F7">
        <w:rPr>
          <w:rFonts w:eastAsia="Calibri" w:hAnsi="Times New Roman" w:ascii="Times New Roman"/>
          <w:sz w:val="24"/>
          <w:lang w:val="en-US"/>
        </w:rPr>
        <w:t xml:space="preserve"> Zagreb - Amruševa 11/II, OIB: 11986338639 </w:t>
      </w:r>
      <w:r w:rsidRPr="009219F7">
        <w:rPr>
          <w:rFonts w:eastAsia="Calibri" w:hAnsi="Times New Roman" w:ascii="Times New Roman"/>
          <w:sz w:val="24"/>
        </w:rPr>
        <w:t xml:space="preserve">, namiriti 50% ukupne utvrđene tražbine u iznosu od 300,00, smanjenu za otpis zateznih kamata u iznosu od 0,00 kn te iznos tražbine nakon otpisa zatezne kamate iznosi 300,00 kn uz 50% otpisa glavnice u iznosu od 150,00 kn, pa smanjena tražbina iznosi 150,00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ETNOLOGIJU I FOLKLORISTIKU,</w:t>
      </w:r>
      <w:r w:rsidRPr="009219F7">
        <w:rPr>
          <w:rFonts w:eastAsia="Calibri" w:hAnsi="Times New Roman" w:ascii="Times New Roman"/>
          <w:sz w:val="24"/>
          <w:lang w:val="en-US"/>
        </w:rPr>
        <w:t xml:space="preserve"> Zagreb - Šubićeva 42 , OIB: 37781872772, </w:t>
      </w:r>
      <w:r w:rsidRPr="009219F7">
        <w:rPr>
          <w:rFonts w:eastAsia="Calibri" w:hAnsi="Times New Roman" w:ascii="Times New Roman"/>
          <w:sz w:val="24"/>
        </w:rPr>
        <w:t xml:space="preserve">namiriti 50% ukupne utvrđene tražbine u iznosu od </w:t>
      </w:r>
      <w:r w:rsidRPr="009219F7">
        <w:rPr>
          <w:rFonts w:hAnsi="Times New Roman" w:ascii="Times New Roman"/>
          <w:sz w:val="24"/>
          <w:lang w:eastAsia="hr-HR"/>
        </w:rPr>
        <w:t xml:space="preserve">1.564,84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1.564,84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782,42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782,42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JAVNE FINANCIJE,</w:t>
      </w:r>
      <w:r w:rsidRPr="009219F7">
        <w:rPr>
          <w:rFonts w:eastAsia="Calibri" w:hAnsi="Times New Roman" w:ascii="Times New Roman"/>
          <w:sz w:val="24"/>
          <w:lang w:val="en-US"/>
        </w:rPr>
        <w:t xml:space="preserve"> Zagreb - Smičiklasova 21, OIB: 41683226810 </w:t>
      </w:r>
      <w:r w:rsidRPr="009219F7">
        <w:rPr>
          <w:rFonts w:eastAsia="Calibri" w:hAnsi="Times New Roman" w:ascii="Times New Roman"/>
          <w:sz w:val="24"/>
        </w:rPr>
        <w:t xml:space="preserve">, namiriti 50% ukupne utvrđene tražbine u iznosu od 104,00 kn, smanjenu za otpis zateznih kamata u iznosu od 0,00 kn te iznos tražbine nakon otpisa zatezne kamate iznosi 104,00 kn uz 50% otpisa glavnice u iznosu od </w:t>
      </w:r>
      <w:r w:rsidRPr="009219F7">
        <w:rPr>
          <w:rFonts w:hAnsi="Times New Roman" w:ascii="Times New Roman"/>
          <w:sz w:val="24"/>
          <w:lang w:eastAsia="hr-HR"/>
        </w:rPr>
        <w:t xml:space="preserve">52,00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52,00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MIGRACIJE I NARODNOSTI,</w:t>
      </w:r>
      <w:r w:rsidRPr="009219F7">
        <w:rPr>
          <w:rFonts w:eastAsia="Calibri" w:hAnsi="Times New Roman" w:ascii="Times New Roman"/>
          <w:sz w:val="24"/>
          <w:lang w:val="en-US"/>
        </w:rPr>
        <w:t xml:space="preserve"> Zagreb - Trg Stjepana Radića 3 , OIB: 80265403319</w:t>
      </w:r>
      <w:r w:rsidRPr="009219F7">
        <w:rPr>
          <w:rFonts w:eastAsia="Calibri" w:hAnsi="Times New Roman" w:ascii="Times New Roman"/>
          <w:sz w:val="24"/>
        </w:rPr>
        <w:t xml:space="preserve">, namiriti 50% ukupne utvrđene tražbine u iznosu od 310,00 kn, smanjenu za otpis zateznih kamata u iznosu od 0,00 kn te iznos tražbine nakon otpisa zatezne kamate iznosi 310,00 kn uz 50% otpisa glavnice u iznosu od </w:t>
      </w:r>
      <w:r w:rsidRPr="009219F7">
        <w:rPr>
          <w:rFonts w:hAnsi="Times New Roman" w:ascii="Times New Roman"/>
          <w:sz w:val="24"/>
          <w:lang w:eastAsia="hr-HR"/>
        </w:rPr>
        <w:t xml:space="preserve">155,00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155,00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POVIJEST UMJETNOSTI</w:t>
      </w:r>
      <w:r w:rsidRPr="009219F7">
        <w:rPr>
          <w:rFonts w:eastAsia="Calibri" w:hAnsi="Times New Roman" w:ascii="Times New Roman"/>
          <w:sz w:val="24"/>
          <w:lang w:val="en-US"/>
        </w:rPr>
        <w:t>, Zagreb - Grada Vukovara 68, OIB: 59451980348</w:t>
      </w:r>
      <w:r w:rsidRPr="009219F7">
        <w:rPr>
          <w:rFonts w:eastAsia="Calibri" w:hAnsi="Times New Roman" w:ascii="Times New Roman"/>
          <w:sz w:val="24"/>
        </w:rPr>
        <w:t xml:space="preserve">, namiriti 50% ukupne utvrđene tražbine u iznosu od 441,99 kn, smanjenu za otpis zateznih kamata u iznosu od 0,00 kn te iznos tražbine nakon otpisa zatezne kamate iznosi 441,99 kn uz 50% otpisa glavnice u iznosu od </w:t>
      </w:r>
      <w:r w:rsidRPr="009219F7">
        <w:rPr>
          <w:rFonts w:hAnsi="Times New Roman" w:ascii="Times New Roman"/>
          <w:sz w:val="24"/>
          <w:lang w:eastAsia="hr-HR"/>
        </w:rPr>
        <w:t xml:space="preserve">221,00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221,00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INSTITUT ZA TURIZAM,</w:t>
      </w:r>
      <w:r w:rsidRPr="009219F7">
        <w:rPr>
          <w:rFonts w:eastAsia="Calibri" w:hAnsi="Times New Roman" w:ascii="Times New Roman"/>
          <w:sz w:val="24"/>
          <w:lang w:val="en-US"/>
        </w:rPr>
        <w:t xml:space="preserve"> Zagreb - Vrhovec 5, OIB: 10264179101</w:t>
      </w:r>
      <w:r w:rsidRPr="009219F7">
        <w:rPr>
          <w:rFonts w:eastAsia="Calibri" w:hAnsi="Times New Roman" w:ascii="Times New Roman"/>
          <w:sz w:val="24"/>
        </w:rPr>
        <w:t xml:space="preserve">, namiriti 50% ukupne utvrđene tražbine u iznosu od 840,00 kn, smanjenu za otpis zateznih kamata u iznosu od 0,00 kn te iznos tražbine nakon otpisa zatezne kamate iznosi 840,00 kn uz 50% otpisa glavnice u iznosu od </w:t>
      </w:r>
      <w:r w:rsidRPr="009219F7">
        <w:rPr>
          <w:rFonts w:hAnsi="Times New Roman" w:ascii="Times New Roman"/>
          <w:sz w:val="24"/>
          <w:lang w:eastAsia="hr-HR"/>
        </w:rPr>
        <w:t xml:space="preserve">420,00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420,00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JAVNA USTANOVA ZBIRKA UMJETNINA ANTE I WILTRUDE TOPIĆ MIMARA-MUZEJ MIMARA</w:t>
      </w:r>
      <w:r w:rsidRPr="009219F7">
        <w:rPr>
          <w:rFonts w:eastAsia="Calibri" w:hAnsi="Times New Roman" w:ascii="Times New Roman"/>
          <w:sz w:val="24"/>
          <w:lang w:val="en-US"/>
        </w:rPr>
        <w:t>, Zagreb - Rooseveltov trg 5, OIB:  78141312758</w:t>
      </w:r>
      <w:r w:rsidRPr="009219F7">
        <w:rPr>
          <w:rFonts w:eastAsia="Calibri" w:hAnsi="Times New Roman" w:ascii="Times New Roman"/>
          <w:sz w:val="24"/>
        </w:rPr>
        <w:t xml:space="preserve">, namiriti 50% ukupne utvrđene tražbine u iznosu od 1.650,01 kn, smanjenu za otpis zateznih kamata u iznosu od 0,00 kn te iznos tražbine nakon otpisa zatezne kamate iznosi 1.650,01 kn uz 50% otpisa glavnice u iznosu od </w:t>
      </w:r>
      <w:r w:rsidRPr="009219F7">
        <w:rPr>
          <w:rFonts w:hAnsi="Times New Roman" w:ascii="Times New Roman"/>
          <w:sz w:val="24"/>
          <w:lang w:eastAsia="hr-HR"/>
        </w:rPr>
        <w:t xml:space="preserve">825,01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825,01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JAVNI BILJEŽNIK MIRJANA TRKMAN-PAJIĆ MIRJANA TRKMAN PAJIĆ</w:t>
      </w:r>
      <w:r w:rsidRPr="009219F7">
        <w:rPr>
          <w:rFonts w:eastAsia="Calibri" w:hAnsi="Times New Roman" w:ascii="Times New Roman"/>
          <w:sz w:val="24"/>
          <w:lang w:val="en-US"/>
        </w:rPr>
        <w:t>, Zagreb - Škrlčeva 39, OIB:27323485067</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625,00 </w:t>
      </w:r>
      <w:r w:rsidRPr="009219F7">
        <w:rPr>
          <w:rFonts w:eastAsia="Calibri" w:hAnsi="Times New Roman" w:ascii="Times New Roman"/>
          <w:sz w:val="24"/>
        </w:rPr>
        <w:t xml:space="preserve">kn, smanjenu za otpis zateznih kamata u iznosu od 0,00 kn te iznos tražbine nakon otpisa zatezne kamate iznosi 625,00 kn uz 50% otpisa glavnice u iznosu od </w:t>
      </w:r>
      <w:r w:rsidRPr="009219F7">
        <w:rPr>
          <w:rFonts w:hAnsi="Times New Roman" w:ascii="Times New Roman"/>
          <w:sz w:val="24"/>
          <w:lang w:eastAsia="hr-HR"/>
        </w:rPr>
        <w:t xml:space="preserve">312,50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312,50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JAVNI BILJEŽNIK OBRENIJA RIBARIĆ,</w:t>
      </w:r>
      <w:r w:rsidRPr="009219F7">
        <w:rPr>
          <w:rFonts w:eastAsia="Calibri" w:hAnsi="Times New Roman" w:ascii="Times New Roman"/>
          <w:sz w:val="24"/>
          <w:lang w:val="en-US"/>
        </w:rPr>
        <w:t xml:space="preserve"> Zagreb - Nikole Tesle 16, OIB: 24082669414</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240,50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240,50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120,25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120,25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Klinički bolnički centar Sestre milosrdnice,</w:t>
      </w:r>
      <w:r w:rsidRPr="009219F7">
        <w:rPr>
          <w:rFonts w:eastAsia="Calibri" w:hAnsi="Times New Roman" w:ascii="Times New Roman"/>
          <w:sz w:val="24"/>
          <w:lang w:val="en-US"/>
        </w:rPr>
        <w:t xml:space="preserve"> Zagreb -  VINOGRADSKA 29, OIB: 84924656517</w:t>
      </w:r>
      <w:r w:rsidRPr="009219F7">
        <w:rPr>
          <w:rFonts w:eastAsia="Calibri" w:hAnsi="Times New Roman" w:ascii="Times New Roman"/>
          <w:sz w:val="24"/>
        </w:rPr>
        <w:t xml:space="preserve">, namiriti 50% ukupne utvrđene tražbine u iznosu od 1.520,00 kn, smanjenu za otpis zateznih kamata u iznosu od 0,00 kn te iznos tražbine nakon otpisa zatezne kamate iznosi 1.520,00 kn uz 50% otpisa glavnice u iznosu od </w:t>
      </w:r>
      <w:r w:rsidRPr="009219F7">
        <w:rPr>
          <w:rFonts w:hAnsi="Times New Roman" w:ascii="Times New Roman"/>
          <w:sz w:val="24"/>
          <w:lang w:eastAsia="hr-HR"/>
        </w:rPr>
        <w:t xml:space="preserve">760,00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760,00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KNJIŽNICA I ČITAONICA KOTORIBA,  </w:t>
      </w:r>
      <w:r w:rsidRPr="009219F7">
        <w:rPr>
          <w:rFonts w:eastAsia="Calibri" w:hAnsi="Times New Roman" w:ascii="Times New Roman"/>
          <w:sz w:val="24"/>
          <w:lang w:val="en-US"/>
        </w:rPr>
        <w:t xml:space="preserve">Kotoriba - Kralja Tomislava 121, OIB: 44933006466, </w:t>
      </w:r>
      <w:r w:rsidRPr="009219F7">
        <w:rPr>
          <w:rFonts w:eastAsia="Calibri" w:hAnsi="Times New Roman" w:ascii="Times New Roman"/>
          <w:sz w:val="24"/>
        </w:rPr>
        <w:t xml:space="preserve">namiriti 50% ukupne utvrđene tražbine u iznosu od 103,72 kn, smanjenu za otpis zateznih kamata u iznosu od 0,00 kn te iznos tražbine nakon otpisa zatezne kamate iznosi 103,72 kn uz 50% otpisa glavnice u iznosu od </w:t>
      </w:r>
      <w:r w:rsidRPr="009219F7">
        <w:rPr>
          <w:rFonts w:hAnsi="Times New Roman" w:ascii="Times New Roman"/>
          <w:sz w:val="24"/>
          <w:lang w:eastAsia="hr-HR"/>
        </w:rPr>
        <w:t xml:space="preserve">51,86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51,86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Koprivničko-Križevačka županija,</w:t>
      </w:r>
      <w:r w:rsidRPr="009219F7">
        <w:rPr>
          <w:rFonts w:eastAsia="Calibri" w:hAnsi="Times New Roman" w:ascii="Times New Roman"/>
          <w:sz w:val="24"/>
          <w:lang w:val="en-US"/>
        </w:rPr>
        <w:t xml:space="preserve"> Koprivnica - Ulica Antuna Nemčića 5 , OIB: 06872053793</w:t>
      </w:r>
      <w:r w:rsidRPr="009219F7">
        <w:rPr>
          <w:rFonts w:eastAsia="Calibri" w:hAnsi="Times New Roman" w:ascii="Times New Roman"/>
          <w:sz w:val="24"/>
        </w:rPr>
        <w:t xml:space="preserve">, namiriti 50% ukupne utvrđene tražbine u iznosu od 70,00 kn, smanjenu za otpis zateznih kamata u iznosu od 0,00 kn te iznos tražbine nakon otpisa zatezne kamate iznosi 70,00 kn uz 50% otpisa glavnice u iznosu od 35,00 kn, pa smanjena tražbina iznosi 35,00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Muzej hrvatskih arheoloških spomenika - Split,</w:t>
      </w:r>
      <w:r w:rsidRPr="009219F7">
        <w:rPr>
          <w:rFonts w:eastAsia="Calibri" w:hAnsi="Times New Roman" w:ascii="Times New Roman"/>
          <w:sz w:val="24"/>
          <w:lang w:val="en-US"/>
        </w:rPr>
        <w:t xml:space="preserve"> Split - Ulica Stjepana Gunjače bb, OIB:  88269740410</w:t>
      </w:r>
      <w:r w:rsidRPr="009219F7">
        <w:rPr>
          <w:rFonts w:eastAsia="Calibri" w:hAnsi="Times New Roman" w:ascii="Times New Roman"/>
          <w:sz w:val="24"/>
        </w:rPr>
        <w:t xml:space="preserve">, namiriti 50% ukupne utvrđene tražbine u iznosu od 170,00 kn, smanjenu za otpis zateznih kamata u iznosu od 0,00 kn te iznos tražbine nakon otpisa zatezne kamate iznosi 170,00 kn uz 50% otpisa glavnice u iznosu od 85,00 kn, pa smanjena tražbina iznosi 85,00kn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MUZEJ HVARSKE BAŠTINE, </w:t>
      </w:r>
      <w:r w:rsidRPr="009219F7">
        <w:rPr>
          <w:rFonts w:eastAsia="Calibri" w:hAnsi="Times New Roman" w:ascii="Times New Roman"/>
          <w:sz w:val="24"/>
          <w:lang w:val="en-US"/>
        </w:rPr>
        <w:t>Hvar - Ljetnikovac Hanibala Lucića bb, OIB: 77862822040</w:t>
      </w:r>
      <w:r w:rsidRPr="009219F7">
        <w:rPr>
          <w:rFonts w:eastAsia="Calibri" w:hAnsi="Times New Roman" w:ascii="Times New Roman"/>
          <w:sz w:val="24"/>
        </w:rPr>
        <w:t xml:space="preserve">, namiriti 50% ukupne utvrđene tražbine u iznosu od 400,00 kn, smanjenu za otpis zateznih kamata u iznosu od 0,00 kn te iznos tražbine nakon otpisa zatezne kamate iznosi 400,00 kn uz 50% otpisa glavnice u iznosu od 200,00 kn, pa smanjena tražbina iznosi 200,00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Muzej Slavonije, </w:t>
      </w:r>
      <w:r w:rsidRPr="009219F7">
        <w:rPr>
          <w:rFonts w:eastAsia="Calibri" w:hAnsi="Times New Roman" w:ascii="Times New Roman"/>
          <w:sz w:val="24"/>
          <w:lang w:val="en-US"/>
        </w:rPr>
        <w:t>Osijek - Trg Sv. Trojstva 6, OIB: 45589739612</w:t>
      </w:r>
      <w:r w:rsidRPr="009219F7">
        <w:rPr>
          <w:rFonts w:eastAsia="Calibri" w:hAnsi="Times New Roman" w:ascii="Times New Roman"/>
          <w:sz w:val="24"/>
        </w:rPr>
        <w:t xml:space="preserve">, namiriti 50% ukupne utvrđene tražbine u iznosu od 265,85 kn, smanjenu za otpis zateznih kamata u iznosu od 0,00 kn te iznos tražbine nakon otpisa zatezne kamate iznosi 265,85 kn uz 50% otpisa glavnice u iznosu od </w:t>
      </w:r>
      <w:r w:rsidRPr="009219F7">
        <w:rPr>
          <w:rFonts w:hAnsi="Times New Roman" w:ascii="Times New Roman"/>
          <w:sz w:val="24"/>
          <w:lang w:eastAsia="hr-HR"/>
        </w:rPr>
        <w:t xml:space="preserve">132,93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132,93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MUZEJ SVETI IVAN ZELINA,</w:t>
      </w:r>
      <w:r w:rsidRPr="009219F7">
        <w:rPr>
          <w:rFonts w:eastAsia="Calibri" w:hAnsi="Times New Roman" w:ascii="Times New Roman"/>
          <w:sz w:val="24"/>
          <w:lang w:val="en-US"/>
        </w:rPr>
        <w:t xml:space="preserve"> Sveti Ivan Zelina - Trg Ante Starčevića 13, OIB: 43513123408</w:t>
      </w:r>
      <w:r w:rsidRPr="009219F7">
        <w:rPr>
          <w:rFonts w:eastAsia="Calibri" w:hAnsi="Times New Roman" w:ascii="Times New Roman"/>
          <w:sz w:val="24"/>
        </w:rPr>
        <w:t xml:space="preserve">, namiriti 50% ukupne utvrđene tražbine u iznosu od 260,00 kn, smanjenu za otpis zateznih kamata u iznosu od 0,00 kn te iznos tražbine nakon otpisa zatezne kamate iznosi 260,00kn uz 50% otpisa glavnice u iznosu od 130,00 kn, pa smanjena tražbina iznosi 130,00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MUZEJ ZA UMJETNOST I OBRT</w:t>
      </w:r>
      <w:r w:rsidRPr="009219F7">
        <w:rPr>
          <w:rFonts w:eastAsia="Calibri" w:hAnsi="Times New Roman" w:ascii="Times New Roman"/>
          <w:sz w:val="24"/>
          <w:lang w:val="en-US"/>
        </w:rPr>
        <w:t>, Zagreb - Trg Maršala Tita 10 , OIB: 02728849314</w:t>
      </w:r>
      <w:r w:rsidRPr="009219F7">
        <w:rPr>
          <w:rFonts w:eastAsia="Calibri" w:hAnsi="Times New Roman" w:ascii="Times New Roman"/>
          <w:sz w:val="24"/>
        </w:rPr>
        <w:t xml:space="preserve">, namiriti 50% ukupne utvrđene tražbine u iznosu od 950,00 kn, smanjenu za otpis zateznih kamata u iznosu od 0,00 kn te iznos tražbine nakon otpisa zatezne kamate iznosi 950,00 kn uz 50% otpisa glavnice u iznosu od 475,00 kn, pa smanjena tražbina iznosi  475,00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OPĆINA SVETI KRIŽ ZAČRETJE,</w:t>
      </w:r>
      <w:r w:rsidRPr="009219F7">
        <w:rPr>
          <w:rFonts w:eastAsia="Calibri" w:hAnsi="Times New Roman" w:ascii="Times New Roman"/>
          <w:sz w:val="24"/>
          <w:lang w:val="en-US"/>
        </w:rPr>
        <w:t xml:space="preserve"> Sveti Križ Začretje - Trg hrvatske kraljice Jelene 1, OIB: 18648820219</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1.261,28 </w:t>
      </w:r>
      <w:r w:rsidRPr="009219F7">
        <w:rPr>
          <w:rFonts w:eastAsia="Calibri" w:hAnsi="Times New Roman" w:ascii="Times New Roman"/>
          <w:sz w:val="24"/>
        </w:rPr>
        <w:t xml:space="preserve">kn, smanjenu za otpis zateznih kamata u iznosu od 61,28  kn te iznos tražbine nakon otpisa zatezne kamate iznosi 1.200,00 kn uz 50% otpisa glavnice u iznosu od 600,00 kn, pa smanjena tražbina iznosi 600,00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Osnovna škola OTOK,</w:t>
      </w:r>
      <w:r w:rsidRPr="009219F7">
        <w:rPr>
          <w:rFonts w:eastAsia="Calibri" w:hAnsi="Times New Roman" w:ascii="Times New Roman"/>
          <w:sz w:val="24"/>
          <w:lang w:val="en-US"/>
        </w:rPr>
        <w:t xml:space="preserve"> Zagreb - Gradićeva 4, OIB: 34291434133</w:t>
      </w:r>
      <w:r w:rsidRPr="009219F7">
        <w:rPr>
          <w:rFonts w:eastAsia="Calibri" w:hAnsi="Times New Roman" w:ascii="Times New Roman"/>
          <w:sz w:val="24"/>
        </w:rPr>
        <w:t xml:space="preserve">, namiriti 50% ukupne utvrđene tražbine u iznosu od 126,40 kn, smanjenu za otpis zateznih kamata u iznosu od 0,00 kn te iznos tražbine nakon otpisa zatezne kamate iznosi 126,40 kn uz 50% otpisa glavnice u iznosu od </w:t>
      </w:r>
      <w:r w:rsidRPr="009219F7">
        <w:rPr>
          <w:rFonts w:hAnsi="Times New Roman" w:ascii="Times New Roman"/>
          <w:sz w:val="24"/>
          <w:lang w:eastAsia="hr-HR"/>
        </w:rPr>
        <w:t xml:space="preserve">63,20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63,20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POMORSKO-TEHNIČKA ŠKOLA DUBROVNIK,</w:t>
      </w:r>
      <w:r w:rsidRPr="009219F7">
        <w:rPr>
          <w:rFonts w:eastAsia="Calibri" w:hAnsi="Times New Roman" w:ascii="Times New Roman"/>
          <w:sz w:val="24"/>
          <w:lang w:val="en-US"/>
        </w:rPr>
        <w:t xml:space="preserve"> Dubrovnik - Miljenka Bratoša 4, OIB: 78995930700</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191,50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191,50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95,75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95,75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PRAGRANDE d.o.o.,</w:t>
      </w:r>
      <w:r w:rsidRPr="009219F7">
        <w:rPr>
          <w:rFonts w:eastAsia="Calibri" w:hAnsi="Times New Roman" w:ascii="Times New Roman"/>
          <w:sz w:val="24"/>
          <w:lang w:val="en-US"/>
        </w:rPr>
        <w:t xml:space="preserve"> Pula - Trg 1.istarske brigade 14, OIB: 05117157608</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31,68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31,68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15,84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15,84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PUČKO OTVORENO UČILIŠTE  ZAGREB, </w:t>
      </w:r>
      <w:r w:rsidRPr="009219F7">
        <w:rPr>
          <w:rFonts w:eastAsia="Calibri" w:hAnsi="Times New Roman" w:ascii="Times New Roman"/>
          <w:sz w:val="24"/>
          <w:lang w:val="en-US"/>
        </w:rPr>
        <w:t>Zagreb - Ulica Grada Vukovara 68, OIB: 17480760019</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1.491,68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1.491,68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745,84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745,84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PUČKO OTVORENO UČILIŠTE VELIKA GORICA,</w:t>
      </w:r>
      <w:r w:rsidRPr="009219F7">
        <w:rPr>
          <w:rFonts w:eastAsia="Calibri" w:hAnsi="Times New Roman" w:ascii="Times New Roman"/>
          <w:sz w:val="24"/>
          <w:lang w:val="en-US"/>
        </w:rPr>
        <w:t xml:space="preserve"> Velika Gorica  - Zagrebačka 37, OIB: 25715578283 </w:t>
      </w:r>
      <w:r w:rsidRPr="009219F7">
        <w:rPr>
          <w:rFonts w:eastAsia="Calibri" w:hAnsi="Times New Roman" w:ascii="Times New Roman"/>
          <w:sz w:val="24"/>
        </w:rPr>
        <w:t xml:space="preserve">, namiriti 50% ukupne utvrđene tražbine u iznosu od 140,00 kn, smanjenu za otpis zateznih kamata u iznosu od 0,00 kn te iznos tražbine nakon otpisa zatezne kamate iznosi 140,00 kn uz 50% otpisa glavnice u iznosu od 70,00 kn, pa smanjena tražbina iznosi 70,00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PULA HERCULANEA d. o. o.,</w:t>
      </w:r>
      <w:r w:rsidRPr="009219F7">
        <w:rPr>
          <w:rFonts w:eastAsia="Calibri" w:hAnsi="Times New Roman" w:ascii="Times New Roman"/>
          <w:sz w:val="24"/>
          <w:lang w:val="en-US"/>
        </w:rPr>
        <w:t xml:space="preserve"> Pula - Trg 1. istarske brigade 14, OIB: 11294943436</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394,16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394,16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197,08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197,08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Srednja škola Dugo Selo,</w:t>
      </w:r>
      <w:r w:rsidRPr="009219F7">
        <w:rPr>
          <w:rFonts w:eastAsia="Calibri" w:hAnsi="Times New Roman" w:ascii="Times New Roman"/>
          <w:sz w:val="24"/>
          <w:lang w:val="en-US"/>
        </w:rPr>
        <w:t xml:space="preserve"> Dugo Selo -  Ferenčakova bb, OIB: 66045650689</w:t>
      </w:r>
      <w:r w:rsidRPr="009219F7">
        <w:rPr>
          <w:rFonts w:eastAsia="Calibri" w:hAnsi="Times New Roman" w:ascii="Times New Roman"/>
          <w:sz w:val="24"/>
        </w:rPr>
        <w:t xml:space="preserve">, namiriti 50% ukupne utvrđene tražbine u iznosu od 143,20 kn, smanjenu za otpis zateznih kamata u iznosu od 0,00 kn te iznos tražbine nakon otpisa zatezne kamate iznosi 143,20 kn uz 50% otpisa glavnice u iznosu od </w:t>
      </w:r>
      <w:r w:rsidRPr="009219F7">
        <w:rPr>
          <w:rFonts w:hAnsi="Times New Roman" w:ascii="Times New Roman"/>
          <w:sz w:val="24"/>
          <w:lang w:eastAsia="hr-HR"/>
        </w:rPr>
        <w:t xml:space="preserve">71,60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71,60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Josipa Jurja Strossmayera u Osijeku, Filozofski fakultet,</w:t>
      </w:r>
      <w:r w:rsidRPr="009219F7">
        <w:rPr>
          <w:rFonts w:eastAsia="Calibri" w:hAnsi="Times New Roman" w:ascii="Times New Roman"/>
          <w:sz w:val="24"/>
          <w:lang w:val="en-US"/>
        </w:rPr>
        <w:t xml:space="preserve"> Osijek - L.Jagera 9, OIB: 58868871646</w:t>
      </w:r>
      <w:r w:rsidRPr="009219F7">
        <w:rPr>
          <w:rFonts w:eastAsia="Calibri" w:hAnsi="Times New Roman" w:ascii="Times New Roman"/>
          <w:sz w:val="24"/>
        </w:rPr>
        <w:t xml:space="preserve">, namiriti 50% ukupne utvrđene tražbine u iznosu od 150,00 kn, smanjenu za otpis zateznih kamata u iznosu od 0,00 kn te iznos tražbine nakon otpisa zatezne kamate iznosi 150,00 kn uz 50% otpisa glavnice u iznosu od </w:t>
      </w:r>
      <w:r w:rsidRPr="009219F7">
        <w:rPr>
          <w:rFonts w:hAnsi="Times New Roman" w:ascii="Times New Roman"/>
          <w:sz w:val="24"/>
          <w:lang w:eastAsia="hr-HR"/>
        </w:rPr>
        <w:t xml:space="preserve">75,00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75,00 </w:t>
      </w:r>
      <w:r w:rsidRPr="009219F7">
        <w:rPr>
          <w:rFonts w:eastAsia="Calibri" w:hAnsi="Times New Roman" w:ascii="Times New Roman"/>
          <w:sz w:val="24"/>
        </w:rPr>
        <w:t xml:space="preserve">kn te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RIJECI FILOZOFSKI FAKULTET U RIJECI</w:t>
      </w:r>
      <w:r w:rsidRPr="009219F7">
        <w:rPr>
          <w:rFonts w:eastAsia="Calibri" w:hAnsi="Times New Roman" w:ascii="Times New Roman"/>
          <w:sz w:val="24"/>
          <w:lang w:val="en-US"/>
        </w:rPr>
        <w:t>, Rijeka - Sveučilišna avenija 4, OIB: 70505505759</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48,00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48,00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24,00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24,00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SPLITU,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FILOZOFSKI FAKULTET,</w:t>
      </w:r>
      <w:r w:rsidRPr="009219F7">
        <w:rPr>
          <w:rFonts w:eastAsia="Calibri" w:hAnsi="Times New Roman" w:ascii="Times New Roman"/>
          <w:sz w:val="24"/>
          <w:lang w:val="en-US"/>
        </w:rPr>
        <w:t xml:space="preserve"> Split - SINJSKA 2 , OIB: 98004523293</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919,99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919,99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460,00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460,00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Splitu, Umjetnička akademija,</w:t>
      </w:r>
      <w:r w:rsidRPr="009219F7">
        <w:rPr>
          <w:rFonts w:eastAsia="Calibri" w:hAnsi="Times New Roman" w:ascii="Times New Roman"/>
          <w:sz w:val="24"/>
          <w:lang w:val="en-US"/>
        </w:rPr>
        <w:t xml:space="preserve">  SPLIT - Zagrebačka 3, OIB: 38960125358</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840,00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840,00 </w:t>
      </w:r>
      <w:r w:rsidRPr="009219F7">
        <w:rPr>
          <w:rFonts w:eastAsia="Calibri" w:hAnsi="Times New Roman" w:ascii="Times New Roman"/>
          <w:sz w:val="24"/>
        </w:rPr>
        <w:t xml:space="preserve">kn uz 50% otpisa glavnice u iznosu od 420,00 kn, pa smanjena tražbina iznosi 420,00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ZADRU,</w:t>
      </w:r>
      <w:r w:rsidRPr="009219F7">
        <w:rPr>
          <w:rFonts w:eastAsia="Calibri" w:hAnsi="Times New Roman" w:ascii="Times New Roman"/>
          <w:sz w:val="24"/>
          <w:lang w:val="en-US"/>
        </w:rPr>
        <w:t xml:space="preserve"> "Zadar - Ulica Mihovila Pavlinovića br. 1", OIB: 10839679016 </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1.821,00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1.821,00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910,50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910,50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 Ekonomski fakultet,</w:t>
      </w:r>
      <w:r w:rsidRPr="009219F7">
        <w:rPr>
          <w:rFonts w:eastAsia="Calibri" w:hAnsi="Times New Roman" w:ascii="Times New Roman"/>
          <w:sz w:val="24"/>
          <w:lang w:val="en-US"/>
        </w:rPr>
        <w:t xml:space="preserve"> Zagreb - Trg J.F.Kennedya 6, OIB: 27208467122</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1.080,01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1.080,01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540,01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540,01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SVEUČILIŠTE U ZAGREBU AGRONOMSKI FAKULTET, </w:t>
      </w:r>
      <w:r w:rsidRPr="009219F7">
        <w:rPr>
          <w:rFonts w:eastAsia="Calibri" w:hAnsi="Times New Roman" w:ascii="Times New Roman"/>
          <w:sz w:val="24"/>
          <w:lang w:val="en-US"/>
        </w:rPr>
        <w:t xml:space="preserve">Zagreb - Svetošimunska cesta 25, OIB: 76023745044 </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1.370,00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1.370,00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685,00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685,00 </w:t>
      </w:r>
      <w:r w:rsidRPr="009219F7">
        <w:rPr>
          <w:rFonts w:eastAsia="Calibri" w:hAnsi="Times New Roman" w:ascii="Times New Roman"/>
          <w:sz w:val="24"/>
        </w:rPr>
        <w:t>kn</w:t>
      </w:r>
      <w:r w:rsidRPr="009219F7">
        <w:rPr>
          <w:rFonts w:eastAsia="Calibri" w:hAnsi="Times New Roman" w:ascii="Times New Roman"/>
          <w:sz w:val="24"/>
          <w:lang w:val="en-US"/>
        </w:rPr>
        <w:t xml:space="preserve"> 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EDUKACIJSKO-REHABILITACIJSKI FAKULTET,</w:t>
      </w:r>
      <w:r w:rsidRPr="009219F7">
        <w:rPr>
          <w:rFonts w:eastAsia="Calibri" w:hAnsi="Times New Roman" w:ascii="Times New Roman"/>
          <w:sz w:val="24"/>
          <w:lang w:val="en-US"/>
        </w:rPr>
        <w:t xml:space="preserve"> Zagreb - Borongajska cesta 83f, OIB: 34967762426 </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140,00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140,00 </w:t>
      </w:r>
      <w:r w:rsidRPr="009219F7">
        <w:rPr>
          <w:rFonts w:eastAsia="Calibri" w:hAnsi="Times New Roman" w:ascii="Times New Roman"/>
          <w:sz w:val="24"/>
        </w:rPr>
        <w:t xml:space="preserve">kn uz 50% otpisa glavnice u iznosu od 70,00 kn, pa smanjena tražbina iznosi 70,00 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FAKULTET ELEKTROTEHNIKE I RAČUNARSTVA,</w:t>
      </w:r>
      <w:r w:rsidRPr="009219F7">
        <w:rPr>
          <w:rFonts w:eastAsia="Calibri" w:hAnsi="Times New Roman" w:ascii="Times New Roman"/>
          <w:sz w:val="24"/>
          <w:lang w:val="en-US"/>
        </w:rPr>
        <w:t xml:space="preserve"> Zagreb - Unska 3 , OIB: 57029260362, </w:t>
      </w:r>
      <w:r w:rsidRPr="009219F7">
        <w:rPr>
          <w:rFonts w:eastAsia="Calibri" w:hAnsi="Times New Roman" w:ascii="Times New Roman"/>
          <w:sz w:val="24"/>
        </w:rPr>
        <w:t xml:space="preserve">namiriti 50% ukupne utvrđene tražbine u iznosu od </w:t>
      </w:r>
      <w:r w:rsidRPr="009219F7">
        <w:rPr>
          <w:rFonts w:hAnsi="Times New Roman" w:ascii="Times New Roman"/>
          <w:sz w:val="24"/>
          <w:lang w:eastAsia="hr-HR"/>
        </w:rPr>
        <w:t xml:space="preserve">269,99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269,99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135,00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135,00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Fakultet političkih znanosti</w:t>
      </w:r>
      <w:r w:rsidRPr="009219F7">
        <w:rPr>
          <w:rFonts w:eastAsia="Calibri" w:hAnsi="Times New Roman" w:ascii="Times New Roman"/>
          <w:sz w:val="24"/>
          <w:lang w:val="en-US"/>
        </w:rPr>
        <w:t>, Zagreb - Lepušićeva 6, OIB: 28011548575</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1.654,63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1.654,63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827,32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827,32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Veterinarski fakultet,</w:t>
      </w:r>
      <w:r w:rsidRPr="009219F7">
        <w:rPr>
          <w:rFonts w:eastAsia="Calibri" w:hAnsi="Times New Roman" w:ascii="Times New Roman"/>
          <w:sz w:val="24"/>
          <w:lang w:val="en-US"/>
        </w:rPr>
        <w:t xml:space="preserve">  Zagreb - Heinzelova 55, OIB: 36389528408</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1.209,99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1.209,99 kn </w:t>
      </w:r>
      <w:r w:rsidRPr="009219F7">
        <w:rPr>
          <w:rFonts w:eastAsia="Calibri" w:hAnsi="Times New Roman" w:ascii="Times New Roman"/>
          <w:sz w:val="24"/>
        </w:rPr>
        <w:t xml:space="preserve">uz 50% otpisa glavnice u iznosu od </w:t>
      </w:r>
      <w:r w:rsidRPr="009219F7">
        <w:rPr>
          <w:rFonts w:hAnsi="Times New Roman" w:ascii="Times New Roman"/>
          <w:sz w:val="24"/>
          <w:lang w:eastAsia="hr-HR"/>
        </w:rPr>
        <w:t xml:space="preserve">605,00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605,00 </w:t>
      </w:r>
      <w:r w:rsidRPr="009219F7">
        <w:rPr>
          <w:rFonts w:eastAsia="Calibri" w:hAnsi="Times New Roman" w:ascii="Times New Roman"/>
          <w:sz w:val="24"/>
        </w:rPr>
        <w:t xml:space="preserve">kn </w:t>
      </w:r>
      <w:r w:rsidRPr="009219F7">
        <w:rPr>
          <w:rFonts w:eastAsia="Calibri" w:hAnsi="Times New Roman" w:ascii="Times New Roman"/>
          <w:sz w:val="24"/>
          <w:lang w:val="en-US"/>
        </w:rPr>
        <w:t xml:space="preserve">te će smanjenu tražbinu isplatiti nakon počeka od godinu </w:t>
      </w:r>
      <w:r w:rsidRPr="009219F7">
        <w:rPr>
          <w:rFonts w:eastAsia="Calibri" w:hAnsi="Times New Roman" w:ascii="Times New Roman"/>
          <w:sz w:val="24"/>
          <w:lang w:val="en-US"/>
        </w:rPr>
        <w:lastRenderedPageBreak/>
        <w:t>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UČENIČKI DOM DORA PEJAČEVIĆ,</w:t>
      </w:r>
      <w:r w:rsidRPr="009219F7">
        <w:rPr>
          <w:rFonts w:eastAsia="Calibri" w:hAnsi="Times New Roman" w:ascii="Times New Roman"/>
          <w:sz w:val="24"/>
          <w:lang w:val="en-US"/>
        </w:rPr>
        <w:t xml:space="preserve"> ZAGREB -  Trg J. F. Kennedyja 3, OIB: 93973093488</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1.944,36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1.944,36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972,18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972,18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VELEUČILIŠTE U POŽEGI,</w:t>
      </w:r>
      <w:r w:rsidRPr="009219F7">
        <w:rPr>
          <w:rFonts w:eastAsia="Calibri" w:hAnsi="Times New Roman" w:ascii="Times New Roman"/>
          <w:sz w:val="24"/>
          <w:lang w:val="en-US"/>
        </w:rPr>
        <w:t xml:space="preserve"> POŽEGA -  Vukovarska 17, OIB: 14821098391, </w:t>
      </w:r>
      <w:r w:rsidRPr="009219F7">
        <w:rPr>
          <w:rFonts w:eastAsia="Calibri" w:hAnsi="Times New Roman" w:ascii="Times New Roman"/>
          <w:sz w:val="24"/>
        </w:rPr>
        <w:t xml:space="preserve">namiriti 50% ukupne utvrđene tražbine u iznosu od 152,99 kn, smanjenu za otpis zateznih kamata u iznosu od 0,00 kn te iznos tražbine nakon otpisa zatezne kamate iznosi 152,99 kn uz 50% otpisa glavnice u iznosu od </w:t>
      </w:r>
      <w:r w:rsidRPr="009219F7">
        <w:rPr>
          <w:rFonts w:hAnsi="Times New Roman" w:ascii="Times New Roman"/>
          <w:sz w:val="24"/>
          <w:lang w:eastAsia="hr-HR"/>
        </w:rPr>
        <w:t xml:space="preserve">76,50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76,50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VODOVOD DUBROVNIK d.o.o. ,</w:t>
      </w:r>
      <w:r w:rsidRPr="009219F7">
        <w:rPr>
          <w:rFonts w:eastAsia="Calibri" w:hAnsi="Times New Roman" w:ascii="Times New Roman"/>
          <w:sz w:val="24"/>
          <w:lang w:val="en-US"/>
        </w:rPr>
        <w:t xml:space="preserve"> Dubrovnik -  Vladimira Nazora 19, OIB: 00862047577</w:t>
      </w:r>
      <w:r w:rsidRPr="009219F7">
        <w:rPr>
          <w:rFonts w:eastAsia="Calibri" w:hAnsi="Times New Roman" w:ascii="Times New Roman"/>
          <w:sz w:val="24"/>
        </w:rPr>
        <w:t xml:space="preserve">, namiriti 50% ukupne utvrđene tražbine u iznosu od 205,50 kn, smanjenu za otpis zateznih kamata u iznosu od 0,00 kn te iznos tražbine nakon otpisa zatezne kamate iznosi 205,50 kn uz 50% otpisa glavnice u iznosu od </w:t>
      </w:r>
      <w:r w:rsidRPr="009219F7">
        <w:rPr>
          <w:rFonts w:hAnsi="Times New Roman" w:ascii="Times New Roman"/>
          <w:sz w:val="24"/>
          <w:lang w:eastAsia="hr-HR"/>
        </w:rPr>
        <w:t xml:space="preserve">102,75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102,75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VODOVOD-OSIJEK d.o.o.,</w:t>
      </w:r>
      <w:r w:rsidRPr="009219F7">
        <w:rPr>
          <w:rFonts w:eastAsia="Calibri" w:hAnsi="Times New Roman" w:ascii="Times New Roman"/>
          <w:sz w:val="24"/>
          <w:lang w:val="en-US"/>
        </w:rPr>
        <w:t xml:space="preserve"> Osijek -  Poljski put 1, OIB: 43654507669</w:t>
      </w:r>
      <w:r w:rsidRPr="009219F7">
        <w:rPr>
          <w:rFonts w:eastAsia="Calibri" w:hAnsi="Times New Roman" w:ascii="Times New Roman"/>
          <w:sz w:val="24"/>
        </w:rPr>
        <w:t xml:space="preserve">, namiriti 50% ukupne utvrđene tražbine u iznosu od </w:t>
      </w:r>
      <w:r w:rsidRPr="009219F7">
        <w:rPr>
          <w:rFonts w:hAnsi="Times New Roman" w:ascii="Times New Roman"/>
          <w:sz w:val="24"/>
          <w:lang w:eastAsia="hr-HR"/>
        </w:rPr>
        <w:t xml:space="preserve">396,64 </w:t>
      </w:r>
      <w:r w:rsidRPr="009219F7">
        <w:rPr>
          <w:rFonts w:eastAsia="Calibri" w:hAnsi="Times New Roman" w:ascii="Times New Roman"/>
          <w:sz w:val="24"/>
        </w:rPr>
        <w:t xml:space="preserve">kn, smanjenu za otpis zateznih kamata u iznosu od 4,76 kn te iznos tražbine nakon otpisa zatezne kamate iznosi 391,88 kn uz 50% otpisa glavnice u iznosu od </w:t>
      </w:r>
      <w:r w:rsidRPr="009219F7">
        <w:rPr>
          <w:rFonts w:hAnsi="Times New Roman" w:ascii="Times New Roman"/>
          <w:sz w:val="24"/>
          <w:lang w:eastAsia="hr-HR"/>
        </w:rPr>
        <w:t xml:space="preserve">195,94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195,94 </w:t>
      </w:r>
      <w:r w:rsidRPr="009219F7">
        <w:rPr>
          <w:rFonts w:eastAsia="Calibri" w:hAnsi="Times New Roman" w:ascii="Times New Roman"/>
          <w:sz w:val="24"/>
        </w:rPr>
        <w:t xml:space="preserve">kn </w:t>
      </w:r>
      <w:r w:rsidRPr="009219F7">
        <w:rPr>
          <w:rFonts w:eastAsia="Calibri" w:hAnsi="Times New Roman" w:ascii="Times New Roman"/>
          <w:sz w:val="24"/>
          <w:lang w:val="en-US"/>
        </w:rPr>
        <w:t>te će smanjenu tražbinu isplatiti 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Zavod za hitnu medicinu Dubrovačko-neretvanske županije</w:t>
      </w:r>
      <w:r w:rsidRPr="009219F7">
        <w:rPr>
          <w:rFonts w:eastAsia="Calibri" w:hAnsi="Times New Roman" w:ascii="Times New Roman"/>
          <w:sz w:val="24"/>
          <w:lang w:val="en-US"/>
        </w:rPr>
        <w:t>, DUBROVNIK -  ANTE ŠERCERA 4b, OIB: 8555571326</w:t>
      </w:r>
      <w:r w:rsidRPr="009219F7">
        <w:rPr>
          <w:rFonts w:eastAsia="Calibri" w:hAnsi="Times New Roman" w:ascii="Times New Roman"/>
          <w:sz w:val="24"/>
        </w:rPr>
        <w:t xml:space="preserve">, namiriti 50% ukupne utvrđene tražbine u iznosu od 1.400,00 kn, smanjenu za otpis zateznih kamata u iznosu od 0,00 kn te iznos tražbine nakon otpisa zatezne kamate iznosi 1.400,00 kn uz 50% otpisa glavnice u iznosu od </w:t>
      </w:r>
      <w:r w:rsidRPr="009219F7">
        <w:rPr>
          <w:rFonts w:hAnsi="Times New Roman" w:ascii="Times New Roman"/>
          <w:sz w:val="24"/>
          <w:lang w:eastAsia="hr-HR"/>
        </w:rPr>
        <w:t xml:space="preserve">700,00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700,00 </w:t>
      </w:r>
      <w:r w:rsidRPr="009219F7">
        <w:rPr>
          <w:rFonts w:eastAsia="Calibri" w:hAnsi="Times New Roman" w:ascii="Times New Roman"/>
          <w:sz w:val="24"/>
        </w:rPr>
        <w:t xml:space="preserve">kn </w:t>
      </w:r>
      <w:r w:rsidRPr="009219F7">
        <w:rPr>
          <w:rFonts w:eastAsia="Calibri" w:hAnsi="Times New Roman" w:ascii="Times New Roman"/>
          <w:sz w:val="24"/>
          <w:lang w:val="en-US"/>
        </w:rPr>
        <w:t xml:space="preserve">te će smanjenu tražbinu isplatiti </w:t>
      </w:r>
      <w:r w:rsidRPr="009219F7">
        <w:rPr>
          <w:rFonts w:eastAsia="Calibri" w:hAnsi="Times New Roman" w:ascii="Times New Roman"/>
          <w:sz w:val="24"/>
          <w:lang w:val="en-US"/>
        </w:rPr>
        <w:lastRenderedPageBreak/>
        <w:t>nakon počeka od godinu dana u jednokratnom iznosu, a sve počevši od dana pravomoćnosti rješenja o sklapanju predstečajne nagodbe pred Trgovačkim sudom u Zagrebu.</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MINISTARSVO FINANCIJA -POREZNA UPRAVA</w:t>
      </w:r>
      <w:r w:rsidRPr="009219F7">
        <w:rPr>
          <w:rFonts w:eastAsia="Calibri" w:hAnsi="Times New Roman" w:ascii="Times New Roman"/>
          <w:sz w:val="24"/>
          <w:lang w:val="en-US"/>
        </w:rPr>
        <w:t>, Zagreb - Petrova 116 , OIB: 18683136487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406.886,07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406.886,07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203.443,04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203.443,04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2.421,94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Agencija za lijekove i medicinske proizvode,</w:t>
      </w:r>
      <w:r w:rsidRPr="009219F7">
        <w:rPr>
          <w:rFonts w:eastAsia="Calibri" w:hAnsi="Times New Roman" w:ascii="Times New Roman"/>
          <w:sz w:val="24"/>
          <w:lang w:val="en-US"/>
        </w:rPr>
        <w:t xml:space="preserve"> Zagreb - Ksaverska cesta 4, OIB: 37926884937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3.300,00 kn, smanjenu za otpis zateznih kamata u iznosu od 0,00 kn te iznos tražbine nakon otpisa zatezne kamate iznosi 3.300,00 kn uz 50% otpisa glavnice u iznosu od </w:t>
      </w:r>
      <w:r w:rsidRPr="009219F7">
        <w:rPr>
          <w:rFonts w:hAnsi="Times New Roman" w:ascii="Times New Roman"/>
          <w:sz w:val="24"/>
          <w:lang w:eastAsia="hr-HR"/>
        </w:rPr>
        <w:t xml:space="preserve">1.650,00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1.650,00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19,65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ČISTOĆA d.o.o.,</w:t>
      </w:r>
      <w:r w:rsidRPr="009219F7">
        <w:rPr>
          <w:rFonts w:eastAsia="Calibri" w:hAnsi="Times New Roman" w:ascii="Times New Roman"/>
          <w:sz w:val="24"/>
          <w:lang w:val="en-US"/>
        </w:rPr>
        <w:t xml:space="preserve"> DUBROVNIK - Put od Republike 14, OIB: 16912997621</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2.919,95 kn, smanjenu za otpis zateznih kamata u iznosu od 0,00 kn te iznos tražbine nakon otpisa zatezne kamate iznosi 2.919,95 kn uz 50% otpisa glavnice u iznosu od </w:t>
      </w:r>
      <w:r w:rsidRPr="009219F7">
        <w:rPr>
          <w:rFonts w:hAnsi="Times New Roman" w:ascii="Times New Roman"/>
          <w:sz w:val="24"/>
          <w:lang w:eastAsia="hr-HR"/>
        </w:rPr>
        <w:t xml:space="preserve">1.459,98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1.459,98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17,38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DUBROVAČKI MUZEJI,</w:t>
      </w:r>
      <w:r w:rsidRPr="009219F7">
        <w:rPr>
          <w:rFonts w:eastAsia="Calibri" w:hAnsi="Times New Roman" w:ascii="Times New Roman"/>
          <w:sz w:val="24"/>
          <w:lang w:val="en-US"/>
        </w:rPr>
        <w:t xml:space="preserve"> Dubrovnik -  Pred dvorom 3, OIB: 78336577061</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5.143,80  kn, smanjenu za otpis zateznih kamata u iznosu od 0,00 kn te iznos tražbine nakon otpisa zatezne kamate iznosi 5.143,80  kn uz 50% otpisa glavnice u iznosu od </w:t>
      </w:r>
      <w:r w:rsidRPr="009219F7">
        <w:rPr>
          <w:rFonts w:hAnsi="Times New Roman" w:ascii="Times New Roman"/>
          <w:sz w:val="24"/>
          <w:lang w:eastAsia="hr-HR"/>
        </w:rPr>
        <w:t xml:space="preserve">2.571,90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2.571,90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30,62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w:t>
      </w:r>
      <w:r w:rsidRPr="009219F7">
        <w:rPr>
          <w:rFonts w:eastAsia="Calibri" w:hAnsi="Times New Roman" w:ascii="Times New Roman"/>
          <w:sz w:val="24"/>
          <w:lang w:val="en-US"/>
        </w:rPr>
        <w:lastRenderedPageBreak/>
        <w:t xml:space="preserve">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DUBROVNIK,</w:t>
      </w:r>
      <w:r w:rsidRPr="009219F7">
        <w:rPr>
          <w:rFonts w:eastAsia="Calibri" w:hAnsi="Times New Roman" w:ascii="Times New Roman"/>
          <w:sz w:val="24"/>
          <w:lang w:val="en-US"/>
        </w:rPr>
        <w:t xml:space="preserve"> Dubrovnik - Pred Dvorom 1, OIB: 21712494719</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10.077,02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10.077,02 k</w:t>
      </w:r>
      <w:r w:rsidRPr="009219F7">
        <w:rPr>
          <w:rFonts w:eastAsia="Calibri" w:hAnsi="Times New Roman" w:ascii="Times New Roman"/>
          <w:sz w:val="24"/>
        </w:rPr>
        <w:t xml:space="preserve">n uz 50% otpisa glavnice u iznosu od </w:t>
      </w:r>
      <w:r w:rsidRPr="009219F7">
        <w:rPr>
          <w:rFonts w:hAnsi="Times New Roman" w:ascii="Times New Roman"/>
          <w:sz w:val="24"/>
          <w:lang w:eastAsia="hr-HR"/>
        </w:rPr>
        <w:t>5.038,51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5.038,51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59,98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OSIJEK,</w:t>
      </w:r>
      <w:r w:rsidRPr="009219F7">
        <w:rPr>
          <w:rFonts w:eastAsia="Calibri" w:hAnsi="Times New Roman" w:ascii="Times New Roman"/>
          <w:sz w:val="24"/>
          <w:lang w:val="en-US"/>
        </w:rPr>
        <w:t xml:space="preserve"> Osijek - Franje Kuhača 9, OIB:30050049642</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27.025,10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586,16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26.438,94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13.219,47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13.219,47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157,38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PULA</w:t>
      </w:r>
      <w:r w:rsidRPr="009219F7">
        <w:rPr>
          <w:rFonts w:eastAsia="Calibri" w:hAnsi="Times New Roman" w:ascii="Times New Roman"/>
          <w:sz w:val="24"/>
          <w:lang w:val="en-US"/>
        </w:rPr>
        <w:t>, Pula - Polanijev prolaz 2, OIB:79517841355</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38.150,52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5.660,66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32.489,86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16.244,93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16.244,93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193,39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VARAŽDIN,</w:t>
      </w:r>
      <w:r w:rsidRPr="009219F7">
        <w:rPr>
          <w:rFonts w:eastAsia="Calibri" w:hAnsi="Times New Roman" w:ascii="Times New Roman"/>
          <w:sz w:val="24"/>
          <w:lang w:val="en-US"/>
        </w:rPr>
        <w:t xml:space="preserve"> Varaždin - TRG KRALJA TOMISLAVA 1, OIB: 13269011531</w:t>
      </w:r>
      <w:r w:rsidRPr="009219F7">
        <w:rPr>
          <w:rFonts w:eastAsia="Calibri" w:hAnsi="Times New Roman" w:ascii="Times New Roman"/>
          <w:sz w:val="24"/>
        </w:rPr>
        <w:t xml:space="preserve">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11.933,43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782,43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11.151,00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5.575,50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5.575,50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66,38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 ZAGREB,</w:t>
      </w:r>
      <w:r w:rsidRPr="009219F7">
        <w:rPr>
          <w:rFonts w:eastAsia="Calibri" w:hAnsi="Times New Roman" w:ascii="Times New Roman"/>
          <w:sz w:val="24"/>
          <w:lang w:val="en-US"/>
        </w:rPr>
        <w:t xml:space="preserve"> Zagreb - Trg Stjepana Radića 1, OIB:61817894937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103.496,12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7.461,86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96.034,26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48.017,13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48.017,13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 xml:space="preserve">jednakih mjesečnih anuteta, u visini od 571,63 kn mjesečno uz 4,5% </w:t>
      </w:r>
      <w:r w:rsidRPr="009219F7">
        <w:rPr>
          <w:rFonts w:eastAsia="Calibri" w:hAnsi="Times New Roman" w:ascii="Times New Roman"/>
          <w:sz w:val="24"/>
        </w:rPr>
        <w:lastRenderedPageBreak/>
        <w:t>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Gradska knjižnica Umag / Biblioteca civica Umago,</w:t>
      </w:r>
      <w:r w:rsidRPr="009219F7">
        <w:rPr>
          <w:rFonts w:eastAsia="Calibri" w:hAnsi="Times New Roman" w:ascii="Times New Roman"/>
          <w:sz w:val="24"/>
          <w:lang w:val="en-US"/>
        </w:rPr>
        <w:t xml:space="preserve"> Umag - TRGOVAČKA 6, OIB: 69807399024</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2.319,01  kn, smanjenu za otpis zateznih kamata u iznosu od 0,00 kn te iznos tražbine nakon otpisa zatezne kamate iznosi 2.319,01 kn uz 50% otpisa glavnice u iznosu od </w:t>
      </w:r>
      <w:r w:rsidRPr="009219F7">
        <w:rPr>
          <w:rFonts w:hAnsi="Times New Roman" w:ascii="Times New Roman"/>
          <w:sz w:val="24"/>
          <w:lang w:eastAsia="hr-HR"/>
        </w:rPr>
        <w:t xml:space="preserve">1.159,51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1.159,51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13,81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GRADSKA PLINARA ZAGREB d.o.o.,</w:t>
      </w:r>
      <w:r w:rsidRPr="009219F7">
        <w:rPr>
          <w:rFonts w:eastAsia="Calibri" w:hAnsi="Times New Roman" w:ascii="Times New Roman"/>
          <w:sz w:val="24"/>
          <w:lang w:val="en-US"/>
        </w:rPr>
        <w:t xml:space="preserve"> Zagreb - Radnička cesta 1, OIB:20985255037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12.902,30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12.902,30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6.451,15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6.451,15 kn </w:t>
      </w:r>
      <w:r w:rsidRPr="009219F7">
        <w:rPr>
          <w:rFonts w:eastAsia="Calibri" w:hAnsi="Times New Roman" w:ascii="Times New Roman"/>
          <w:sz w:val="24"/>
        </w:rPr>
        <w:t xml:space="preserve">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76,80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GRADSKA PLINARA ZAGREB-OPSKRBA d.o.o.,</w:t>
      </w:r>
      <w:r w:rsidRPr="009219F7">
        <w:rPr>
          <w:rFonts w:eastAsia="Calibri" w:hAnsi="Times New Roman" w:ascii="Times New Roman"/>
          <w:sz w:val="24"/>
          <w:lang w:val="en-US"/>
        </w:rPr>
        <w:t xml:space="preserve"> Zagreb - Radnička cesta 1 , OIB:74364571096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53.171,13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1.250,54 k</w:t>
      </w:r>
      <w:r w:rsidRPr="009219F7">
        <w:rPr>
          <w:rFonts w:eastAsia="Calibri" w:hAnsi="Times New Roman" w:ascii="Times New Roman"/>
          <w:sz w:val="24"/>
        </w:rPr>
        <w:t xml:space="preserve">n te iznos tražbine nakon otpisa zatezne kamate iznosi </w:t>
      </w:r>
      <w:r w:rsidRPr="009219F7">
        <w:rPr>
          <w:rFonts w:hAnsi="Times New Roman" w:ascii="Times New Roman"/>
          <w:sz w:val="24"/>
          <w:lang w:eastAsia="hr-HR"/>
        </w:rPr>
        <w:t xml:space="preserve">51.920,59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25.960,30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25.960,30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309,05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GRADSKI MUZEJ DRNIŠ,</w:t>
      </w:r>
      <w:r w:rsidRPr="009219F7">
        <w:rPr>
          <w:rFonts w:eastAsia="Calibri" w:hAnsi="Times New Roman" w:ascii="Times New Roman"/>
          <w:sz w:val="24"/>
          <w:lang w:val="en-US"/>
        </w:rPr>
        <w:t xml:space="preserve"> Drniš - Božidara Adžije 38, OIB: 97676976796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3.799,99 kn, smanjenu za otpis zateznih kamata u iznosu od 0,00 kn te iznos tražbine nakon otpisa zatezne kamate iznosi 3.799,99 kn uz 50% otpisa glavnice u iznosu od </w:t>
      </w:r>
      <w:r w:rsidRPr="009219F7">
        <w:rPr>
          <w:rFonts w:hAnsi="Times New Roman" w:ascii="Times New Roman"/>
          <w:sz w:val="24"/>
          <w:lang w:eastAsia="hr-HR"/>
        </w:rPr>
        <w:t xml:space="preserve">1.900,00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1.900,00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22,62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w:t>
      </w:r>
      <w:r w:rsidRPr="009219F7">
        <w:rPr>
          <w:rFonts w:eastAsia="Calibri" w:hAnsi="Times New Roman" w:ascii="Times New Roman"/>
          <w:sz w:val="24"/>
          <w:lang w:val="en-US"/>
        </w:rPr>
        <w:lastRenderedPageBreak/>
        <w:t xml:space="preserve">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HEP - Operator distribucijskog sustava d.o.o., </w:t>
      </w:r>
      <w:r w:rsidRPr="009219F7">
        <w:rPr>
          <w:rFonts w:eastAsia="Calibri" w:hAnsi="Times New Roman" w:ascii="Times New Roman"/>
          <w:sz w:val="24"/>
          <w:lang w:val="en-US"/>
        </w:rPr>
        <w:t>Zagreb - Ulica grada Vukovara 37, OIB: 46830600751</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20.215,98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130,12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20.085,86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10.042,93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10.042,93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119,56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HEP-Opskrba d.o.o.,</w:t>
      </w:r>
      <w:r w:rsidRPr="009219F7">
        <w:rPr>
          <w:rFonts w:eastAsia="Calibri" w:hAnsi="Times New Roman" w:ascii="Times New Roman"/>
          <w:sz w:val="24"/>
          <w:lang w:val="en-US"/>
        </w:rPr>
        <w:t xml:space="preserve"> Zagreb - Ulica grada Vukovara 37, OIB: 63073332379</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27.043,32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451,36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26.591,96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13.295,98 </w:t>
      </w:r>
      <w:r w:rsidRPr="009219F7">
        <w:rPr>
          <w:rFonts w:eastAsia="Calibri" w:hAnsi="Times New Roman" w:ascii="Times New Roman"/>
          <w:sz w:val="24"/>
        </w:rPr>
        <w:t xml:space="preserve">kn , pa smanjena tražbina iznosi </w:t>
      </w:r>
      <w:r w:rsidRPr="009219F7">
        <w:rPr>
          <w:rFonts w:hAnsi="Times New Roman" w:ascii="Times New Roman"/>
          <w:sz w:val="24"/>
          <w:lang w:eastAsia="hr-HR"/>
        </w:rPr>
        <w:t xml:space="preserve">13.295,98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158,29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HP HRVATSKA POŠTA d.d</w:t>
      </w:r>
      <w:r w:rsidRPr="009219F7">
        <w:rPr>
          <w:rFonts w:eastAsia="Calibri" w:hAnsi="Times New Roman" w:ascii="Times New Roman"/>
          <w:sz w:val="24"/>
          <w:lang w:val="en-US"/>
        </w:rPr>
        <w:t xml:space="preserve">, Zagreb - Jurišićeva 13, OIB: </w:t>
      </w:r>
      <w:r w:rsidRPr="009219F7">
        <w:rPr>
          <w:rFonts w:hAnsi="Times New Roman" w:ascii="Times New Roman"/>
          <w:sz w:val="24"/>
          <w:lang w:val="en-US"/>
        </w:rPr>
        <w:t>87311810356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60.998,17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1.520,63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59.477,54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29.738,77 </w:t>
      </w:r>
      <w:r w:rsidRPr="009219F7">
        <w:rPr>
          <w:rFonts w:eastAsia="Calibri" w:hAnsi="Times New Roman" w:ascii="Times New Roman"/>
          <w:sz w:val="24"/>
        </w:rPr>
        <w:t xml:space="preserve">kn , pa smanjena tražbina iznosi </w:t>
      </w:r>
      <w:r w:rsidRPr="009219F7">
        <w:rPr>
          <w:rFonts w:hAnsi="Times New Roman" w:ascii="Times New Roman"/>
          <w:sz w:val="24"/>
          <w:lang w:eastAsia="hr-HR"/>
        </w:rPr>
        <w:t xml:space="preserve">29.738,77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354,03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HRVATSKA GOSPODARSKA KOMORA,</w:t>
      </w:r>
      <w:r w:rsidRPr="009219F7">
        <w:rPr>
          <w:rFonts w:eastAsia="Calibri" w:hAnsi="Times New Roman" w:ascii="Times New Roman"/>
          <w:sz w:val="24"/>
          <w:lang w:val="en-US"/>
        </w:rPr>
        <w:t xml:space="preserve"> Zagreb - Rooseveltov trg 2, OIB: 85167032587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7.981,05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7.981,05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3.990,53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3.990,53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47,51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HRVATSKA RADIO TELEVIZIJA,</w:t>
      </w:r>
      <w:r w:rsidRPr="009219F7">
        <w:rPr>
          <w:rFonts w:eastAsia="Calibri" w:hAnsi="Times New Roman" w:ascii="Times New Roman"/>
          <w:sz w:val="24"/>
          <w:lang w:val="en-US"/>
        </w:rPr>
        <w:t xml:space="preserve"> Zagreb - Prisavlje 3, OIB: 68419124305</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7.953,01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273,01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7.680,00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3.840,00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3.840,00 </w:t>
      </w:r>
      <w:r w:rsidRPr="009219F7">
        <w:rPr>
          <w:rFonts w:eastAsia="Calibri" w:hAnsi="Times New Roman" w:ascii="Times New Roman"/>
          <w:sz w:val="24"/>
        </w:rPr>
        <w:t xml:space="preserve">kn te će smanjenu tražbinu isplatiti nakon počeka od </w:t>
      </w:r>
      <w:r w:rsidRPr="009219F7">
        <w:rPr>
          <w:rFonts w:eastAsia="Calibri" w:hAnsi="Times New Roman" w:ascii="Times New Roman"/>
          <w:sz w:val="24"/>
        </w:rPr>
        <w:lastRenderedPageBreak/>
        <w:t xml:space="preserve">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45,71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HRVATSKE VODE, PRAVNA OSOBA ZA UPRAVLJANJE VODAMA,</w:t>
      </w:r>
      <w:r w:rsidRPr="009219F7">
        <w:rPr>
          <w:rFonts w:eastAsia="Calibri" w:hAnsi="Times New Roman" w:ascii="Times New Roman"/>
          <w:sz w:val="24"/>
          <w:lang w:val="en-US"/>
        </w:rPr>
        <w:t xml:space="preserve"> Zagreb - GRADA VUKOVARA 220, OIB: 28921383001</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 xml:space="preserve">iz ove nagodbe </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22.958,14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1.631,90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21.326,24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10.663,12 kn</w:t>
      </w:r>
      <w:r w:rsidRPr="009219F7">
        <w:rPr>
          <w:rFonts w:eastAsia="Calibri" w:hAnsi="Times New Roman" w:ascii="Times New Roman"/>
          <w:sz w:val="24"/>
        </w:rPr>
        <w:t xml:space="preserve">, pa smanjena tražbina iznosi </w:t>
      </w:r>
      <w:r w:rsidRPr="009219F7">
        <w:rPr>
          <w:rFonts w:hAnsi="Times New Roman" w:ascii="Times New Roman"/>
          <w:sz w:val="24"/>
          <w:lang w:eastAsia="hr-HR"/>
        </w:rPr>
        <w:t xml:space="preserve">10.663,12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126,94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HRVATSKI ZAVOD ZA ZDRAVSTVENO OSIGURANJE, Zagreb</w:t>
      </w:r>
      <w:r w:rsidRPr="009219F7">
        <w:rPr>
          <w:rFonts w:eastAsia="Calibri" w:hAnsi="Times New Roman" w:ascii="Times New Roman"/>
          <w:sz w:val="24"/>
          <w:lang w:val="en-US"/>
        </w:rPr>
        <w:t xml:space="preserve"> - Margaretska 3, OIB: 02958272670 </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17.483,74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1.692,38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15.791,36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7.895,68 kn</w:t>
      </w:r>
      <w:r w:rsidRPr="009219F7">
        <w:rPr>
          <w:rFonts w:eastAsia="Calibri" w:hAnsi="Times New Roman" w:ascii="Times New Roman"/>
          <w:sz w:val="24"/>
        </w:rPr>
        <w:t xml:space="preserve"> , pa smanjena tražbina iznosi </w:t>
      </w:r>
      <w:r w:rsidRPr="009219F7">
        <w:rPr>
          <w:rFonts w:hAnsi="Times New Roman" w:ascii="Times New Roman"/>
          <w:sz w:val="24"/>
          <w:lang w:eastAsia="hr-HR"/>
        </w:rPr>
        <w:t xml:space="preserve">7.895,68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94,00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HŽ PUTNIČKI PRIJEVOZ d.o.o.,</w:t>
      </w:r>
      <w:r w:rsidRPr="009219F7">
        <w:rPr>
          <w:rFonts w:eastAsia="Calibri" w:hAnsi="Times New Roman" w:ascii="Times New Roman"/>
          <w:sz w:val="24"/>
          <w:lang w:val="en-US"/>
        </w:rPr>
        <w:t xml:space="preserve"> Zagreb - Strojarska cesta 11 , OIB: 80572192786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2.340,00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2.340,00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1.170,00 </w:t>
      </w:r>
      <w:r w:rsidRPr="009219F7">
        <w:rPr>
          <w:rFonts w:eastAsia="Calibri" w:hAnsi="Times New Roman" w:ascii="Times New Roman"/>
          <w:sz w:val="24"/>
        </w:rPr>
        <w:t xml:space="preserve">kn, pa smanjena tražbina </w:t>
      </w:r>
      <w:r w:rsidRPr="009219F7">
        <w:rPr>
          <w:rFonts w:hAnsi="Times New Roman" w:ascii="Times New Roman"/>
          <w:sz w:val="24"/>
          <w:lang w:eastAsia="hr-HR"/>
        </w:rPr>
        <w:t xml:space="preserve">1.170,00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13,93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 xml:space="preserve">INSTITUT ZA HRVATSKI JEZIK I JEZIKOSLOVLJE, </w:t>
      </w:r>
      <w:r w:rsidRPr="009219F7">
        <w:rPr>
          <w:rFonts w:eastAsia="Calibri" w:hAnsi="Times New Roman" w:ascii="Times New Roman"/>
          <w:sz w:val="24"/>
          <w:lang w:val="en-US"/>
        </w:rPr>
        <w:t>Zagreb - Ulica Republike Austrije 16, OIB: 12268324202</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18.527,48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18.527,48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9.263,74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9.263,74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110,28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JAVNI BILJEŽNIK MLADEN MATOŠ,</w:t>
      </w:r>
      <w:r w:rsidRPr="009219F7">
        <w:rPr>
          <w:rFonts w:eastAsia="Calibri" w:hAnsi="Times New Roman" w:ascii="Times New Roman"/>
          <w:sz w:val="24"/>
          <w:lang w:val="en-US"/>
        </w:rPr>
        <w:t xml:space="preserve"> Zagreb - Ilica 297, OIB: 80305267896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26.095,00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26.095,00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13.047,50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13.047,50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155,33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JAVNI BILJEŽNIK RENATA KUTIJA KUŠPILIĆ,</w:t>
      </w:r>
      <w:r w:rsidRPr="009219F7">
        <w:rPr>
          <w:rFonts w:eastAsia="Calibri" w:hAnsi="Times New Roman" w:ascii="Times New Roman"/>
          <w:sz w:val="24"/>
          <w:lang w:val="en-US"/>
        </w:rPr>
        <w:t xml:space="preserve"> Zagreb - MAKSIMIRSKA 3, OIB: 86602210374</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10.036,75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10.036,75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5.018,38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5.018,38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59,74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NARODNE NOVINE d.d.,</w:t>
      </w:r>
      <w:r w:rsidRPr="009219F7">
        <w:rPr>
          <w:rFonts w:eastAsia="Calibri" w:hAnsi="Times New Roman" w:ascii="Times New Roman"/>
          <w:sz w:val="24"/>
          <w:lang w:val="en-US"/>
        </w:rPr>
        <w:t xml:space="preserve"> ZAGREB - Savski Gaj XIII. put 6, OIB: 64546066176, </w:t>
      </w:r>
      <w:r w:rsidRPr="009219F7">
        <w:rPr>
          <w:rFonts w:eastAsia="Calibri" w:hAnsi="Times New Roman" w:ascii="Times New Roman"/>
          <w:sz w:val="24"/>
        </w:rPr>
        <w:t xml:space="preserve">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4.782.608,91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218.468,50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4.564.140,41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2.282.070,21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2.282.070,21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27.167,50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OSJEČKO-BARANJSKA ŽUPANIJA,</w:t>
      </w:r>
      <w:r w:rsidRPr="009219F7">
        <w:rPr>
          <w:rFonts w:eastAsia="Calibri" w:hAnsi="Times New Roman" w:ascii="Times New Roman"/>
          <w:sz w:val="24"/>
          <w:lang w:val="en-US"/>
        </w:rPr>
        <w:t xml:space="preserve"> Osijek - Trg Ante Starčevića 2, OIB: 10383308860</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67.810,17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67.810,17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33.905,09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33.905,09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403,63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SPECIJALNA BOLNICA ZA ORTOPEDIJU,</w:t>
      </w:r>
      <w:r w:rsidRPr="009219F7">
        <w:rPr>
          <w:rFonts w:eastAsia="Calibri" w:hAnsi="Times New Roman" w:ascii="Times New Roman"/>
          <w:sz w:val="24"/>
          <w:lang w:val="en-US"/>
        </w:rPr>
        <w:t xml:space="preserve"> Biograd - ZADARSKA BB, OIB: 10704055828</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 xml:space="preserve">iz ove </w:t>
      </w:r>
      <w:r w:rsidR="003919A3">
        <w:rPr>
          <w:rFonts w:eastAsia="Calibri" w:hAnsi="Times New Roman" w:ascii="Times New Roman"/>
          <w:sz w:val="24"/>
        </w:rPr>
        <w:lastRenderedPageBreak/>
        <w:t>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8.295,00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8.295,00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4.147,50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4.147,50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49,38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STAROSLAVENSKI INSTITUT,</w:t>
      </w:r>
      <w:r w:rsidRPr="009219F7">
        <w:rPr>
          <w:rFonts w:eastAsia="Calibri" w:hAnsi="Times New Roman" w:ascii="Times New Roman"/>
          <w:sz w:val="24"/>
          <w:lang w:val="en-US"/>
        </w:rPr>
        <w:t xml:space="preserve"> Zagreb -  Demetrova 11, OIB: 15291942541</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3.505,00 kn, smanjenu za otpis zateznih kamata u iznosu od 0,00 kn te iznos tražbine nakon otpisa zatezne kamate iznosi 3.505,00 kn uz 50% otpisa glavnice u iznosu od </w:t>
      </w:r>
      <w:r w:rsidRPr="009219F7">
        <w:rPr>
          <w:rFonts w:hAnsi="Times New Roman" w:ascii="Times New Roman"/>
          <w:sz w:val="24"/>
          <w:lang w:eastAsia="hr-HR"/>
        </w:rPr>
        <w:t xml:space="preserve">1.752,50 </w:t>
      </w:r>
      <w:r w:rsidRPr="009219F7">
        <w:rPr>
          <w:rFonts w:eastAsia="Calibri" w:hAnsi="Times New Roman" w:ascii="Times New Roman"/>
          <w:sz w:val="24"/>
        </w:rPr>
        <w:t xml:space="preserve">pa smanjena tražbina iznosi </w:t>
      </w:r>
      <w:r w:rsidRPr="009219F7">
        <w:rPr>
          <w:rFonts w:hAnsi="Times New Roman" w:ascii="Times New Roman"/>
          <w:sz w:val="24"/>
          <w:lang w:eastAsia="hr-HR"/>
        </w:rPr>
        <w:t xml:space="preserve">1.752,50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20,86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Osijeku, Medicinski fakultet Osijek,</w:t>
      </w:r>
      <w:r w:rsidRPr="009219F7">
        <w:rPr>
          <w:rFonts w:eastAsia="Calibri" w:hAnsi="Times New Roman" w:ascii="Times New Roman"/>
          <w:sz w:val="24"/>
          <w:lang w:val="en-US"/>
        </w:rPr>
        <w:t xml:space="preserve"> Osijek -  Cara Hadrijana 10/E, OIB: 16214165873</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4.355,98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4.355,98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2.177,99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2.177,99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25,93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SPLITU,</w:t>
      </w:r>
      <w:r w:rsidRPr="009219F7">
        <w:rPr>
          <w:rFonts w:eastAsia="Calibri" w:hAnsi="Times New Roman" w:ascii="Times New Roman"/>
          <w:sz w:val="24"/>
          <w:lang w:val="en-US"/>
        </w:rPr>
        <w:t xml:space="preserve"> Split -  Livanjska 5, OIB: 29845096215</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3.564,55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3.564,55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1.782,28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1.782,28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21,22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 Studentski centar u Zagrebu,</w:t>
      </w:r>
      <w:r w:rsidRPr="009219F7">
        <w:rPr>
          <w:rFonts w:eastAsia="Calibri" w:hAnsi="Times New Roman" w:ascii="Times New Roman"/>
          <w:sz w:val="24"/>
          <w:lang w:val="en-US"/>
        </w:rPr>
        <w:t xml:space="preserve"> Zagreb -  Savska cesta 25, OIB: 22597784145 </w:t>
      </w:r>
      <w:r w:rsidRPr="009219F7">
        <w:rPr>
          <w:rFonts w:eastAsia="Calibri" w:hAnsi="Times New Roman" w:ascii="Times New Roman"/>
          <w:sz w:val="24"/>
        </w:rPr>
        <w:t xml:space="preserve">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4.678,50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4.678,50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2.339,25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2.339,25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 xml:space="preserve">jednakih mjesečnih anuteta, u visini od 27,85 kn mjesečno uz 4,5% kamata, </w:t>
      </w:r>
      <w:r w:rsidRPr="009219F7">
        <w:rPr>
          <w:rFonts w:eastAsia="Calibri" w:hAnsi="Times New Roman" w:ascii="Times New Roman"/>
          <w:sz w:val="24"/>
        </w:rPr>
        <w:lastRenderedPageBreak/>
        <w:t>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ŠUMARSKI FAKULTET,</w:t>
      </w:r>
      <w:r w:rsidRPr="009219F7">
        <w:rPr>
          <w:rFonts w:eastAsia="Calibri" w:hAnsi="Times New Roman" w:ascii="Times New Roman"/>
          <w:sz w:val="24"/>
          <w:lang w:val="en-US"/>
        </w:rPr>
        <w:t xml:space="preserve"> "Zagreb - Svetošimunska Cesta 25"</w:t>
      </w:r>
      <w:r w:rsidRPr="009219F7">
        <w:rPr>
          <w:rFonts w:eastAsia="Calibri" w:hAnsi="Times New Roman" w:ascii="Times New Roman"/>
          <w:sz w:val="24"/>
          <w:lang w:val="en-US"/>
        </w:rPr>
        <w:tab/>
        <w:t>, OIB: 07699719217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3.924,67 </w:t>
      </w:r>
      <w:r w:rsidRPr="009219F7">
        <w:rPr>
          <w:rFonts w:eastAsia="Calibri" w:hAnsi="Times New Roman" w:ascii="Times New Roman"/>
          <w:sz w:val="24"/>
        </w:rPr>
        <w:t xml:space="preserve">kn, smanjenu za otpis zateznih kamata u iznosu od 192,65 kn te iznos tražbine nakon otpisa zatezne kamate iznosi </w:t>
      </w:r>
      <w:r w:rsidRPr="009219F7">
        <w:rPr>
          <w:rFonts w:hAnsi="Times New Roman" w:ascii="Times New Roman"/>
          <w:sz w:val="24"/>
          <w:lang w:eastAsia="hr-HR"/>
        </w:rPr>
        <w:t xml:space="preserve">3.732,02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1.866,01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1.866,01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22,21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Tekstilno-tehnološki fakultet",</w:t>
      </w:r>
      <w:r w:rsidRPr="009219F7">
        <w:rPr>
          <w:rFonts w:eastAsia="Calibri" w:hAnsi="Times New Roman" w:ascii="Times New Roman"/>
          <w:sz w:val="24"/>
          <w:lang w:val="en-US"/>
        </w:rPr>
        <w:t xml:space="preserve"> Zagreb - Prilaz baruna Filipovića 28, OIB: 4309752796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2.082,50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2.082,50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1.041,25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1.041,25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12,40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Filozofski fakultet,</w:t>
      </w:r>
      <w:r w:rsidRPr="009219F7">
        <w:rPr>
          <w:rFonts w:eastAsia="Calibri" w:hAnsi="Times New Roman" w:ascii="Times New Roman"/>
          <w:sz w:val="24"/>
          <w:lang w:val="en-US"/>
        </w:rPr>
        <w:t xml:space="preserve"> Zagreb - Ivana Lučića 3, OIB: 90633715804, </w:t>
      </w:r>
      <w:r w:rsidRPr="009219F7">
        <w:rPr>
          <w:rFonts w:eastAsia="Calibri" w:hAnsi="Times New Roman" w:ascii="Times New Roman"/>
          <w:sz w:val="24"/>
        </w:rPr>
        <w:t xml:space="preserve">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10.386,93 kn</w:t>
      </w:r>
      <w:r w:rsidRPr="009219F7">
        <w:rPr>
          <w:rFonts w:eastAsia="Calibri" w:hAnsi="Times New Roman" w:ascii="Times New Roman"/>
          <w:sz w:val="24"/>
        </w:rPr>
        <w:t xml:space="preserve">, smanjenu za otpis zateznih kamata u iznosu od 0,00 kn te iznos tražbine nakon otpisa zatezne kamate iznosi </w:t>
      </w:r>
      <w:r w:rsidRPr="009219F7">
        <w:rPr>
          <w:rFonts w:hAnsi="Times New Roman" w:ascii="Times New Roman"/>
          <w:sz w:val="24"/>
          <w:lang w:eastAsia="hr-HR"/>
        </w:rPr>
        <w:t xml:space="preserve">10.386,93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5.193,47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5.193,47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61,83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 PRIRODOSLOVNO-MATEMATIČKI FAKULTET,</w:t>
      </w:r>
      <w:r w:rsidRPr="009219F7">
        <w:rPr>
          <w:rFonts w:eastAsia="Calibri" w:hAnsi="Times New Roman" w:ascii="Times New Roman"/>
          <w:sz w:val="24"/>
          <w:lang w:val="en-US"/>
        </w:rPr>
        <w:t xml:space="preserve"> Zagreb - Horvatovac 102/a, OIB: 28163265527, </w:t>
      </w:r>
      <w:r w:rsidRPr="009219F7">
        <w:rPr>
          <w:rFonts w:eastAsia="Calibri" w:hAnsi="Times New Roman" w:ascii="Times New Roman"/>
          <w:sz w:val="24"/>
        </w:rPr>
        <w:t xml:space="preserve">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10.332,99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10.332,99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5.166,50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5.166,50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61,51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lastRenderedPageBreak/>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SVEUČILIŠTE U ZAGREBU-STUDENTSKI CENTAR U SISKU,</w:t>
      </w:r>
      <w:r w:rsidRPr="009219F7">
        <w:rPr>
          <w:rFonts w:eastAsia="Calibri" w:hAnsi="Times New Roman" w:ascii="Times New Roman"/>
          <w:sz w:val="24"/>
          <w:lang w:val="en-US"/>
        </w:rPr>
        <w:t xml:space="preserve"> "Sisak -  Ulica Ljudevita Gaja 10 a", OIB: 10831379912</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3.965,63 </w:t>
      </w:r>
      <w:r w:rsidRPr="009219F7">
        <w:rPr>
          <w:rFonts w:eastAsia="Calibri"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3.965,63 kn </w:t>
      </w:r>
      <w:r w:rsidRPr="009219F7">
        <w:rPr>
          <w:rFonts w:eastAsia="Calibri" w:hAnsi="Times New Roman" w:ascii="Times New Roman"/>
          <w:sz w:val="24"/>
        </w:rPr>
        <w:t xml:space="preserve">uz 50% otpisa glavnice u iznosu od </w:t>
      </w:r>
      <w:r w:rsidRPr="009219F7">
        <w:rPr>
          <w:rFonts w:hAnsi="Times New Roman" w:ascii="Times New Roman"/>
          <w:sz w:val="24"/>
          <w:lang w:eastAsia="hr-HR"/>
        </w:rPr>
        <w:t xml:space="preserve">1.982,82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1.982,82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23,61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ŠKOLA ZA MODU I DIZAJN,</w:t>
      </w:r>
      <w:r w:rsidRPr="009219F7">
        <w:rPr>
          <w:rFonts w:eastAsia="Calibri" w:hAnsi="Times New Roman" w:ascii="Times New Roman"/>
          <w:sz w:val="24"/>
          <w:lang w:val="en-US"/>
        </w:rPr>
        <w:t xml:space="preserve"> Zagreb - Prilaz baruna Filipovića 30, OIB: 08044398886</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4.771,99 kn, smanjenu za otpis zateznih kamata u iznosu od 0,00 kn te iznos tražbine nakon otpisa zatezne kamate iznosi 4.771,99 kn uz 50% otpisa glavnice u iznosu od </w:t>
      </w:r>
      <w:r w:rsidRPr="009219F7">
        <w:rPr>
          <w:rFonts w:hAnsi="Times New Roman" w:ascii="Times New Roman"/>
          <w:sz w:val="24"/>
          <w:lang w:eastAsia="hr-HR"/>
        </w:rPr>
        <w:t xml:space="preserve">2.386,00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2.386,00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28,40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VODOOPSKRBA I ODVODNJA d.o.o.,</w:t>
      </w:r>
      <w:r w:rsidRPr="009219F7">
        <w:rPr>
          <w:rFonts w:eastAsia="Calibri" w:hAnsi="Times New Roman" w:ascii="Times New Roman"/>
          <w:sz w:val="24"/>
          <w:lang w:val="en-US"/>
        </w:rPr>
        <w:t xml:space="preserve"> Zagreb -  Folnegovićeva 1, OIB: 83416546499</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14.318,09 </w:t>
      </w:r>
      <w:r w:rsidRPr="009219F7">
        <w:rPr>
          <w:rFonts w:eastAsia="Calibri" w:hAnsi="Times New Roman" w:ascii="Times New Roman"/>
          <w:sz w:val="24"/>
        </w:rPr>
        <w:t xml:space="preserve">kn, smanjenu za otpis zateznih kamata u iznosu od 461,17 kn te iznos tražbine nakon otpisa zatezne kamate iznosi </w:t>
      </w:r>
      <w:r w:rsidRPr="009219F7">
        <w:rPr>
          <w:rFonts w:hAnsi="Times New Roman" w:ascii="Times New Roman"/>
          <w:sz w:val="24"/>
          <w:lang w:eastAsia="hr-HR"/>
        </w:rPr>
        <w:t xml:space="preserve">13.856,92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6.928,46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6.928,46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82,48 kn mjesečno uz 4,5% kamata,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rPr>
      </w:pPr>
      <w:r w:rsidRPr="009219F7">
        <w:rPr>
          <w:rFonts w:eastAsia="Calibri" w:hAnsi="Times New Roman" w:ascii="Times New Roman"/>
          <w:sz w:val="24"/>
        </w:rPr>
        <w:t>- 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w:t>
      </w:r>
      <w:r w:rsidRPr="009219F7">
        <w:rPr>
          <w:rFonts w:eastAsia="Calibri" w:hAnsi="Times New Roman" w:ascii="Times New Roman"/>
          <w:sz w:val="24"/>
        </w:rPr>
        <w:t>će vjerovniku</w:t>
      </w:r>
      <w:r w:rsidRPr="009219F7">
        <w:rPr>
          <w:rFonts w:eastAsia="Calibri" w:hAnsi="Times New Roman" w:ascii="Times New Roman"/>
          <w:sz w:val="24"/>
          <w:lang w:val="en-US"/>
        </w:rPr>
        <w:t xml:space="preserve"> </w:t>
      </w:r>
      <w:r w:rsidRPr="009219F7">
        <w:rPr>
          <w:rFonts w:eastAsia="Calibri" w:hAnsi="Times New Roman" w:ascii="Times New Roman"/>
          <w:b/>
          <w:sz w:val="24"/>
          <w:lang w:val="en-US"/>
        </w:rPr>
        <w:t>ZAGREBAČKI HOLDING d.o.o.</w:t>
      </w:r>
      <w:r w:rsidRPr="009219F7">
        <w:rPr>
          <w:rFonts w:eastAsia="Calibri" w:hAnsi="Times New Roman" w:ascii="Times New Roman"/>
          <w:sz w:val="24"/>
          <w:lang w:val="en-US"/>
        </w:rPr>
        <w:t xml:space="preserve"> Zagreb - Ulica grada Vukovara 41, OIB: 85584865987</w:t>
      </w:r>
      <w:r w:rsidRPr="009219F7">
        <w:rPr>
          <w:rFonts w:eastAsia="Calibri" w:hAnsi="Times New Roman" w:ascii="Times New Roman"/>
          <w:sz w:val="24"/>
        </w:rPr>
        <w:t xml:space="preserve">, namiriti 50% ukupne utvrđene tražbine </w:t>
      </w:r>
      <w:r w:rsidR="003919A3">
        <w:rPr>
          <w:rFonts w:eastAsia="Calibri" w:hAnsi="Times New Roman" w:ascii="Times New Roman"/>
          <w:sz w:val="24"/>
        </w:rPr>
        <w:t>iz ove nagodbe</w:t>
      </w:r>
      <w:r w:rsidRPr="009219F7">
        <w:rPr>
          <w:rFonts w:eastAsia="Calibri" w:hAnsi="Times New Roman" w:ascii="Times New Roman"/>
          <w:sz w:val="24"/>
        </w:rPr>
        <w:t xml:space="preserve">u iznosu od </w:t>
      </w:r>
      <w:r w:rsidRPr="009219F7">
        <w:rPr>
          <w:rFonts w:hAnsi="Times New Roman" w:ascii="Times New Roman"/>
          <w:sz w:val="24"/>
          <w:lang w:eastAsia="hr-HR"/>
        </w:rPr>
        <w:t xml:space="preserve">343.380,77 </w:t>
      </w:r>
      <w:r w:rsidRPr="009219F7">
        <w:rPr>
          <w:rFonts w:eastAsia="Calibri" w:hAnsi="Times New Roman" w:ascii="Times New Roman"/>
          <w:sz w:val="24"/>
        </w:rPr>
        <w:t xml:space="preserve">kn, smanjenu za otpis zateznih kamata u iznosu od </w:t>
      </w:r>
      <w:r w:rsidRPr="009219F7">
        <w:rPr>
          <w:rFonts w:hAnsi="Times New Roman" w:ascii="Times New Roman"/>
          <w:sz w:val="24"/>
          <w:lang w:eastAsia="hr-HR"/>
        </w:rPr>
        <w:t xml:space="preserve">19.859,30 </w:t>
      </w:r>
      <w:r w:rsidRPr="009219F7">
        <w:rPr>
          <w:rFonts w:eastAsia="Calibri" w:hAnsi="Times New Roman" w:ascii="Times New Roman"/>
          <w:sz w:val="24"/>
        </w:rPr>
        <w:t xml:space="preserve">kn te iznos tražbine nakon otpisa zatezne kamate iznosi </w:t>
      </w:r>
      <w:r w:rsidRPr="009219F7">
        <w:rPr>
          <w:rFonts w:hAnsi="Times New Roman" w:ascii="Times New Roman"/>
          <w:sz w:val="24"/>
          <w:lang w:eastAsia="hr-HR"/>
        </w:rPr>
        <w:t xml:space="preserve">323.521,47 </w:t>
      </w:r>
      <w:r w:rsidRPr="009219F7">
        <w:rPr>
          <w:rFonts w:eastAsia="Calibri" w:hAnsi="Times New Roman" w:ascii="Times New Roman"/>
          <w:sz w:val="24"/>
        </w:rPr>
        <w:t xml:space="preserve">kn uz 50% otpisa glavnice u iznosu od </w:t>
      </w:r>
      <w:r w:rsidRPr="009219F7">
        <w:rPr>
          <w:rFonts w:hAnsi="Times New Roman" w:ascii="Times New Roman"/>
          <w:sz w:val="24"/>
          <w:lang w:eastAsia="hr-HR"/>
        </w:rPr>
        <w:t xml:space="preserve">161.760,74 </w:t>
      </w:r>
      <w:r w:rsidRPr="009219F7">
        <w:rPr>
          <w:rFonts w:eastAsia="Calibri" w:hAnsi="Times New Roman" w:ascii="Times New Roman"/>
          <w:sz w:val="24"/>
        </w:rPr>
        <w:t xml:space="preserve">kn, pa smanjena tražbina iznosi </w:t>
      </w:r>
      <w:r w:rsidRPr="009219F7">
        <w:rPr>
          <w:rFonts w:hAnsi="Times New Roman" w:ascii="Times New Roman"/>
          <w:sz w:val="24"/>
          <w:lang w:eastAsia="hr-HR"/>
        </w:rPr>
        <w:t xml:space="preserve">161.760,74 </w:t>
      </w:r>
      <w:r w:rsidRPr="009219F7">
        <w:rPr>
          <w:rFonts w:eastAsia="Calibri" w:hAnsi="Times New Roman" w:ascii="Times New Roman"/>
          <w:sz w:val="24"/>
        </w:rPr>
        <w:t xml:space="preserve">kn te će smanjenu tražbinu isplatiti nakon počeka od godinu dana ( za vrijeme počeka teče kamata od 4,5%) u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u visini od 1.925,72kn mjesečno uz 4,5% kamata, a sve počevši od dana pravomoćnosti rješenja o sklapanju predstečajne nagodbe pred Trgovačkim sudom.</w:t>
      </w:r>
    </w:p>
    <w:p w:rsidRDefault="005A302B" w:rsidP="00242312" w:rsidR="005A302B" w:rsidRPr="009219F7">
      <w:pPr>
        <w:spacing w:after="200"/>
        <w:rPr>
          <w:rFonts w:hAnsi="Times New Roman" w:ascii="Times New Roman"/>
          <w:sz w:val="24"/>
          <w:lang w:eastAsia="hr-HR"/>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ALLIANZ ZAGREB d.d.,</w:t>
      </w:r>
      <w:r w:rsidRPr="009219F7">
        <w:rPr>
          <w:rFonts w:eastAsia="Calibri" w:hAnsi="Times New Roman" w:ascii="Times New Roman"/>
          <w:sz w:val="24"/>
          <w:lang w:val="en-US"/>
        </w:rPr>
        <w:t xml:space="preserve"> Zagreb - Heinzelova 70, OIB: 23759810849,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368,00 </w:t>
      </w:r>
      <w:r w:rsidRPr="009219F7">
        <w:rPr>
          <w:rFonts w:eastAsia="Calibri" w:hAnsi="Times New Roman" w:ascii="Times New Roman"/>
          <w:sz w:val="24"/>
          <w:lang w:val="en-US"/>
        </w:rPr>
        <w:t xml:space="preserve">kn, smanjenu za otpis zateznih </w:t>
      </w:r>
      <w:r w:rsidRPr="009219F7">
        <w:rPr>
          <w:rFonts w:eastAsia="Calibri" w:hAnsi="Times New Roman" w:ascii="Times New Roman"/>
          <w:sz w:val="24"/>
          <w:lang w:val="en-US"/>
        </w:rPr>
        <w:lastRenderedPageBreak/>
        <w:t xml:space="preserve">kamata u iznosu od 0,00 kn te iznos tražbine nakon otpisa zatezne kamate iznosi </w:t>
      </w:r>
      <w:r w:rsidRPr="009219F7">
        <w:rPr>
          <w:rFonts w:hAnsi="Times New Roman" w:ascii="Times New Roman"/>
          <w:sz w:val="24"/>
          <w:lang w:eastAsia="hr-HR"/>
        </w:rPr>
        <w:t xml:space="preserve">368,00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184,00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184,00 </w:t>
      </w:r>
      <w:r w:rsidRPr="009219F7">
        <w:rPr>
          <w:rFonts w:eastAsia="Calibri" w:hAnsi="Times New Roman" w:ascii="Times New Roman"/>
          <w:sz w:val="24"/>
          <w:lang w:val="en-US"/>
        </w:rPr>
        <w:t>kn te će smanjenu tražbinu isplatiti nakon počeka od godinu dana jednokratno, a sve počevši od dana pravomoćnosti rješenja o sklapanju predstečajne nagodbe pred Trgovačkim sudom.</w:t>
      </w:r>
    </w:p>
    <w:p w:rsidRDefault="005A302B" w:rsidP="00242312" w:rsidR="005A302B" w:rsidRPr="009219F7">
      <w:pPr>
        <w:spacing w:after="200"/>
        <w:rPr>
          <w:rFonts w:hAnsi="Times New Roman" w:ascii="Times New Roman"/>
          <w:sz w:val="24"/>
          <w:lang w:eastAsia="hr-HR"/>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ERSTE NEKRETNINE d.o.o.,</w:t>
      </w:r>
      <w:r w:rsidRPr="009219F7">
        <w:rPr>
          <w:rFonts w:eastAsia="Calibri" w:hAnsi="Times New Roman" w:ascii="Times New Roman"/>
          <w:sz w:val="24"/>
          <w:lang w:val="en-US"/>
        </w:rPr>
        <w:t xml:space="preserve"> Zagreb - Ivana Lučića 2/a , OIB:12103019543,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1.881,25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1.881,25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940,63</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940,63 </w:t>
      </w:r>
      <w:r w:rsidRPr="009219F7">
        <w:rPr>
          <w:rFonts w:eastAsia="Calibri" w:hAnsi="Times New Roman" w:ascii="Times New Roman"/>
          <w:sz w:val="24"/>
          <w:lang w:val="en-US"/>
        </w:rPr>
        <w:t>kn te će smanjenu tražbinu isplatiti nakon počeka od godinu dana jednokratno, a sve počevši od dana pravomoćnosti rješenja o sklapanju predstečajne nagodbe pred Trgovačkim sudom.</w:t>
      </w:r>
    </w:p>
    <w:p w:rsidRDefault="005A302B" w:rsidP="00242312" w:rsidR="005A302B" w:rsidRPr="009219F7">
      <w:pPr>
        <w:spacing w:after="200"/>
        <w:rPr>
          <w:rFonts w:hAnsi="Times New Roman" w:ascii="Times New Roman"/>
          <w:sz w:val="24"/>
          <w:lang w:eastAsia="hr-HR"/>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Privredna banka Zagreb d.d.,</w:t>
      </w:r>
      <w:r w:rsidRPr="009219F7">
        <w:rPr>
          <w:rFonts w:eastAsia="Calibri" w:hAnsi="Times New Roman" w:ascii="Times New Roman"/>
          <w:sz w:val="24"/>
          <w:lang w:val="en-US"/>
        </w:rPr>
        <w:t xml:space="preserve"> Zagreb -  Radnička cesta 50, OIB: 02535697732,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334,44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334,44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167,22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167,22 </w:t>
      </w:r>
      <w:r w:rsidRPr="009219F7">
        <w:rPr>
          <w:rFonts w:eastAsia="Calibri" w:hAnsi="Times New Roman" w:ascii="Times New Roman"/>
          <w:sz w:val="24"/>
          <w:lang w:val="en-US"/>
        </w:rPr>
        <w:t>kn te će smanjenu tražbinu isplatiti nakon počeka od godinu dana jednokratno, a sve počevši od dana pravomoćnosti rješenja o sklapanju predstečajne nagodbe pred Trgovačkim sudom.</w:t>
      </w:r>
    </w:p>
    <w:p w:rsidRDefault="005A302B" w:rsidP="00242312" w:rsidR="005A302B" w:rsidRPr="009219F7">
      <w:pPr>
        <w:spacing w:after="200"/>
        <w:rPr>
          <w:rFonts w:hAnsi="Times New Roman" w:ascii="Times New Roman"/>
          <w:sz w:val="24"/>
          <w:lang w:eastAsia="hr-HR"/>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ZAGREBAČKA BANKA d.d.,</w:t>
      </w:r>
      <w:r w:rsidRPr="009219F7">
        <w:rPr>
          <w:rFonts w:eastAsia="Calibri" w:hAnsi="Times New Roman" w:ascii="Times New Roman"/>
          <w:sz w:val="24"/>
          <w:lang w:val="en-US"/>
        </w:rPr>
        <w:t xml:space="preserve"> ZAGREB - Trg bana Josipa Jelačića 10, OIB: 92963223473,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1.765,00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1.765,00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882,50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882,50</w:t>
      </w:r>
      <w:r w:rsidRPr="009219F7">
        <w:rPr>
          <w:rFonts w:eastAsia="Calibri" w:hAnsi="Times New Roman" w:ascii="Times New Roman"/>
          <w:sz w:val="24"/>
          <w:lang w:val="en-US"/>
        </w:rPr>
        <w:t>kn te će smanjenu tražbinu isplatiti nakon počeka od godinu dana jednokratno,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ERSTE FACTORING d.o.o.,</w:t>
      </w:r>
      <w:r w:rsidRPr="009219F7">
        <w:rPr>
          <w:rFonts w:eastAsia="Calibri" w:hAnsi="Times New Roman" w:ascii="Times New Roman"/>
          <w:sz w:val="24"/>
          <w:lang w:val="en-US"/>
        </w:rPr>
        <w:t xml:space="preserve"> Zagreb - Ivana Lučića 2, OIB: 10194059689,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7.579,00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7.579,00 </w:t>
      </w:r>
      <w:r w:rsidRPr="009219F7">
        <w:rPr>
          <w:rFonts w:eastAsia="Calibri" w:hAnsi="Times New Roman" w:ascii="Times New Roman"/>
          <w:sz w:val="24"/>
          <w:lang w:val="en-US"/>
        </w:rPr>
        <w:t xml:space="preserve">kn uz 0,00% otpisa glavnice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kn, pa smanjena tražbina iznosi 7.579</w:t>
      </w:r>
      <w:r w:rsidRPr="009219F7">
        <w:rPr>
          <w:rFonts w:hAnsi="Times New Roman" w:ascii="Times New Roman"/>
          <w:sz w:val="24"/>
          <w:lang w:eastAsia="hr-HR"/>
        </w:rPr>
        <w:t xml:space="preserve">,00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svaki u visini 90,23 kn</w:t>
      </w:r>
      <w:r w:rsidRPr="009219F7">
        <w:rPr>
          <w:rFonts w:eastAsia="Calibri" w:hAnsi="Times New Roman" w:ascii="Times New Roman"/>
          <w:sz w:val="24"/>
          <w:lang w:val="en-US"/>
        </w:rPr>
        <w:t>,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IMPULS-LEASING d.o.o. za leasing,</w:t>
      </w:r>
      <w:r w:rsidRPr="009219F7">
        <w:rPr>
          <w:rFonts w:eastAsia="Calibri" w:hAnsi="Times New Roman" w:ascii="Times New Roman"/>
          <w:sz w:val="24"/>
          <w:lang w:val="en-US"/>
        </w:rPr>
        <w:t xml:space="preserve">  Zagreb - Velimira Škorpika 24/i, OIB: 65918029671,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64.979,38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64.979,38 </w:t>
      </w:r>
      <w:r w:rsidRPr="009219F7">
        <w:rPr>
          <w:rFonts w:eastAsia="Calibri" w:hAnsi="Times New Roman" w:ascii="Times New Roman"/>
          <w:sz w:val="24"/>
          <w:lang w:val="en-US"/>
        </w:rPr>
        <w:t xml:space="preserve">kn uz 0,00% otpisa glavnice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64.979,38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lastRenderedPageBreak/>
        <w:t xml:space="preserve">84 (osamdesetčetiri) </w:t>
      </w:r>
      <w:r w:rsidRPr="009219F7">
        <w:rPr>
          <w:rFonts w:eastAsia="Calibri" w:hAnsi="Times New Roman" w:ascii="Times New Roman"/>
          <w:sz w:val="24"/>
        </w:rPr>
        <w:t>jednakih mjesečnih anuteta svaki u visini 773,56 kn</w:t>
      </w:r>
      <w:r w:rsidRPr="009219F7">
        <w:rPr>
          <w:rFonts w:eastAsia="Calibri" w:hAnsi="Times New Roman" w:ascii="Times New Roman"/>
          <w:sz w:val="24"/>
          <w:lang w:val="en-US"/>
        </w:rPr>
        <w:t>,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Raiffeisen Leasing d.o.o.,</w:t>
      </w:r>
      <w:r w:rsidRPr="009219F7">
        <w:rPr>
          <w:rFonts w:eastAsia="Calibri" w:hAnsi="Times New Roman" w:ascii="Times New Roman"/>
          <w:sz w:val="24"/>
          <w:lang w:val="en-US"/>
        </w:rPr>
        <w:t xml:space="preserve"> Zagreb - Radnička cesta 43, OIB: 75346450537 ,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39.388,19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39.388,19 </w:t>
      </w:r>
      <w:r w:rsidRPr="009219F7">
        <w:rPr>
          <w:rFonts w:eastAsia="Calibri" w:hAnsi="Times New Roman" w:ascii="Times New Roman"/>
          <w:sz w:val="24"/>
          <w:lang w:val="en-US"/>
        </w:rPr>
        <w:t xml:space="preserve">kn uz 0,00% otpisa glavnice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39.388,19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svaki u visini 468,91 kn</w:t>
      </w:r>
      <w:r w:rsidRPr="009219F7">
        <w:rPr>
          <w:rFonts w:eastAsia="Calibri" w:hAnsi="Times New Roman" w:ascii="Times New Roman"/>
          <w:sz w:val="24"/>
          <w:lang w:val="en-US"/>
        </w:rPr>
        <w:t>,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CROATIA osiguranje d.d.,</w:t>
      </w:r>
      <w:r w:rsidRPr="009219F7">
        <w:rPr>
          <w:rFonts w:eastAsia="Calibri" w:hAnsi="Times New Roman" w:ascii="Times New Roman"/>
          <w:sz w:val="24"/>
          <w:lang w:val="en-US"/>
        </w:rPr>
        <w:t xml:space="preserve"> ZAGREB - Miramarska 22, OIB: 26187994862,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50.146,35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16.897,82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bCs/>
          <w:sz w:val="24"/>
          <w:lang w:eastAsia="hr-HR"/>
        </w:rPr>
        <w:t xml:space="preserve">33.248,53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16.624,27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16.624,27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svaki u visini 197,91 kn</w:t>
      </w:r>
      <w:r w:rsidRPr="009219F7">
        <w:rPr>
          <w:rFonts w:eastAsia="Calibri" w:hAnsi="Times New Roman" w:ascii="Times New Roman"/>
          <w:sz w:val="24"/>
          <w:lang w:val="en-US"/>
        </w:rPr>
        <w:t>,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ERSTE CARD CLUB d.o.o.,</w:t>
      </w:r>
      <w:r w:rsidRPr="009219F7">
        <w:rPr>
          <w:rFonts w:eastAsia="Calibri" w:hAnsi="Times New Roman" w:ascii="Times New Roman"/>
          <w:sz w:val="24"/>
          <w:lang w:val="en-US"/>
        </w:rPr>
        <w:t xml:space="preserve"> Zagreb - Praška 5, OIB: 85941596441,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404.406,08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21.933,77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382.472,31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191.236,16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191.236,16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svaki u visini 2.276,62 kn</w:t>
      </w:r>
      <w:r w:rsidRPr="009219F7">
        <w:rPr>
          <w:rFonts w:eastAsia="Calibri" w:hAnsi="Times New Roman" w:ascii="Times New Roman"/>
          <w:sz w:val="24"/>
          <w:lang w:val="en-US"/>
        </w:rPr>
        <w:t>, a sve počevši od dana pravomoćnosti rješenja o sklapanju predstečajne nagodbe pred Trgovačkim sudom.</w:t>
      </w:r>
    </w:p>
    <w:p w:rsidRDefault="005A302B" w:rsidP="00242312" w:rsidR="005A302B" w:rsidRPr="009219F7">
      <w:pPr>
        <w:spacing w:after="200"/>
        <w:rPr>
          <w:rFonts w:eastAsia="Calibri" w:hAnsi="Times New Roman" w:ascii="Times New Roman"/>
          <w:sz w:val="24"/>
          <w:lang w:val="en-US"/>
        </w:rPr>
      </w:pPr>
      <w:r w:rsidRPr="009219F7">
        <w:rPr>
          <w:rFonts w:eastAsia="Calibri" w:hAnsi="Times New Roman" w:ascii="Times New Roman"/>
          <w:sz w:val="24"/>
          <w:lang w:val="en-US"/>
        </w:rPr>
        <w:t xml:space="preserve">- </w:t>
      </w:r>
      <w:r w:rsidRPr="009219F7">
        <w:rPr>
          <w:rFonts w:eastAsia="Calibri" w:hAnsi="Times New Roman" w:ascii="Times New Roman"/>
          <w:sz w:val="24"/>
        </w:rPr>
        <w:t>dužnik</w:t>
      </w:r>
      <w:r w:rsidRPr="009219F7">
        <w:rPr>
          <w:rFonts w:eastAsia="Calibri" w:hAnsi="Times New Roman" w:ascii="Times New Roman"/>
          <w:b/>
          <w:sz w:val="24"/>
        </w:rPr>
        <w:t xml:space="preserve"> </w:t>
      </w:r>
      <w:r w:rsidR="00242312">
        <w:rPr>
          <w:rFonts w:eastAsia="Calibri" w:hAnsi="Times New Roman" w:ascii="Times New Roman"/>
          <w:b/>
          <w:sz w:val="24"/>
          <w:lang w:val="en-US"/>
        </w:rPr>
        <w:t xml:space="preserve">ALGORITAM d.o.o. Zagreb, Harambašićeva 19, OIB: 11544939570 </w:t>
      </w:r>
      <w:r w:rsidRPr="009219F7">
        <w:rPr>
          <w:rFonts w:eastAsia="Calibri" w:hAnsi="Times New Roman" w:ascii="Times New Roman"/>
          <w:sz w:val="24"/>
          <w:lang w:val="en-US"/>
        </w:rPr>
        <w:t xml:space="preserve"> </w:t>
      </w:r>
      <w:r w:rsidR="00242312">
        <w:rPr>
          <w:rFonts w:eastAsia="Calibri" w:hAnsi="Times New Roman" w:ascii="Times New Roman"/>
          <w:sz w:val="24"/>
          <w:lang w:val="en-US"/>
        </w:rPr>
        <w:t>zastupan</w:t>
      </w:r>
      <w:r w:rsidRPr="009219F7">
        <w:rPr>
          <w:rFonts w:eastAsia="Calibri" w:hAnsi="Times New Roman" w:ascii="Times New Roman"/>
          <w:sz w:val="24"/>
          <w:lang w:val="en-US"/>
        </w:rPr>
        <w:t xml:space="preserve"> po direktoru Mladenu Kokolju, iz Zagreba (Grad Zagreb), adresa Harambašićeva 19, OIB: 11544939570 će vjerovniku </w:t>
      </w:r>
      <w:r w:rsidRPr="009219F7">
        <w:rPr>
          <w:rFonts w:eastAsia="Calibri" w:hAnsi="Times New Roman" w:ascii="Times New Roman"/>
          <w:b/>
          <w:sz w:val="24"/>
          <w:lang w:val="en-US"/>
        </w:rPr>
        <w:t>PBZ CARD d.o.o.,</w:t>
      </w:r>
      <w:r w:rsidRPr="009219F7">
        <w:rPr>
          <w:rFonts w:eastAsia="Calibri" w:hAnsi="Times New Roman" w:ascii="Times New Roman"/>
          <w:sz w:val="24"/>
          <w:lang w:val="en-US"/>
        </w:rPr>
        <w:t xml:space="preserve"> ZAGREB - Radnička cesta 44 , OIB: 28495895537, tražbinu </w:t>
      </w:r>
      <w:r w:rsidR="003919A3">
        <w:rPr>
          <w:rFonts w:eastAsia="Calibri" w:hAnsi="Times New Roman" w:ascii="Times New Roman"/>
          <w:sz w:val="24"/>
          <w:lang w:val="en-US"/>
        </w:rPr>
        <w:t>iz ove nagodbe</w:t>
      </w:r>
      <w:r w:rsidRPr="009219F7">
        <w:rPr>
          <w:rFonts w:eastAsia="Calibri" w:hAnsi="Times New Roman" w:ascii="Times New Roman"/>
          <w:sz w:val="24"/>
          <w:lang w:val="en-US"/>
        </w:rPr>
        <w:t xml:space="preserve">u iznosu od </w:t>
      </w:r>
      <w:r w:rsidRPr="009219F7">
        <w:rPr>
          <w:rFonts w:hAnsi="Times New Roman" w:ascii="Times New Roman"/>
          <w:sz w:val="24"/>
          <w:lang w:eastAsia="hr-HR"/>
        </w:rPr>
        <w:t xml:space="preserve">174.215,43 </w:t>
      </w:r>
      <w:r w:rsidRPr="009219F7">
        <w:rPr>
          <w:rFonts w:eastAsia="Calibri" w:hAnsi="Times New Roman" w:ascii="Times New Roman"/>
          <w:sz w:val="24"/>
          <w:lang w:val="en-US"/>
        </w:rPr>
        <w:t xml:space="preserve">kn, smanjenu za otpis zateznih kamata u iznosu od </w:t>
      </w:r>
      <w:r w:rsidRPr="009219F7">
        <w:rPr>
          <w:rFonts w:hAnsi="Times New Roman" w:ascii="Times New Roman"/>
          <w:sz w:val="24"/>
          <w:lang w:eastAsia="hr-HR"/>
        </w:rPr>
        <w:t xml:space="preserve">0,00 </w:t>
      </w:r>
      <w:r w:rsidRPr="009219F7">
        <w:rPr>
          <w:rFonts w:eastAsia="Calibri" w:hAnsi="Times New Roman" w:ascii="Times New Roman"/>
          <w:sz w:val="24"/>
          <w:lang w:val="en-US"/>
        </w:rPr>
        <w:t xml:space="preserve">kn te iznos tražbine nakon otpisa zatezne kamate iznosi </w:t>
      </w:r>
      <w:r w:rsidRPr="009219F7">
        <w:rPr>
          <w:rFonts w:hAnsi="Times New Roman" w:ascii="Times New Roman"/>
          <w:sz w:val="24"/>
          <w:lang w:eastAsia="hr-HR"/>
        </w:rPr>
        <w:t xml:space="preserve">174.215,43 </w:t>
      </w:r>
      <w:r w:rsidRPr="009219F7">
        <w:rPr>
          <w:rFonts w:eastAsia="Calibri" w:hAnsi="Times New Roman" w:ascii="Times New Roman"/>
          <w:sz w:val="24"/>
          <w:lang w:val="en-US"/>
        </w:rPr>
        <w:t xml:space="preserve">kn uz 50% otpisa glavnice u iznosu od </w:t>
      </w:r>
      <w:r w:rsidRPr="009219F7">
        <w:rPr>
          <w:rFonts w:hAnsi="Times New Roman" w:ascii="Times New Roman"/>
          <w:sz w:val="24"/>
          <w:lang w:eastAsia="hr-HR"/>
        </w:rPr>
        <w:t xml:space="preserve">87.107,72 </w:t>
      </w:r>
      <w:r w:rsidRPr="009219F7">
        <w:rPr>
          <w:rFonts w:eastAsia="Calibri" w:hAnsi="Times New Roman" w:ascii="Times New Roman"/>
          <w:sz w:val="24"/>
          <w:lang w:val="en-US"/>
        </w:rPr>
        <w:t xml:space="preserve">kn, pa smanjena tražbina iznosi </w:t>
      </w:r>
      <w:r w:rsidRPr="009219F7">
        <w:rPr>
          <w:rFonts w:hAnsi="Times New Roman" w:ascii="Times New Roman"/>
          <w:sz w:val="24"/>
          <w:lang w:eastAsia="hr-HR"/>
        </w:rPr>
        <w:t xml:space="preserve">87.107,72 </w:t>
      </w:r>
      <w:r w:rsidRPr="009219F7">
        <w:rPr>
          <w:rFonts w:eastAsia="Calibri" w:hAnsi="Times New Roman" w:ascii="Times New Roman"/>
          <w:sz w:val="24"/>
          <w:lang w:val="en-US"/>
        </w:rPr>
        <w:t xml:space="preserve">kn te će smanjenu tražbinu isplatiti nakon počeka od godinu dana u </w:t>
      </w:r>
      <w:r w:rsidRPr="009219F7">
        <w:rPr>
          <w:rFonts w:eastAsia="Calibri" w:hAnsi="Times New Roman" w:ascii="Times New Roman"/>
          <w:sz w:val="24"/>
        </w:rPr>
        <w:t xml:space="preserve"> </w:t>
      </w:r>
      <w:r w:rsidRPr="009219F7">
        <w:rPr>
          <w:rFonts w:eastAsia="Calibri" w:hAnsi="Times New Roman" w:ascii="Times New Roman"/>
          <w:sz w:val="24"/>
          <w:lang w:val="en-US"/>
        </w:rPr>
        <w:t xml:space="preserve">84 (osamdesetčetiri) </w:t>
      </w:r>
      <w:r w:rsidRPr="009219F7">
        <w:rPr>
          <w:rFonts w:eastAsia="Calibri" w:hAnsi="Times New Roman" w:ascii="Times New Roman"/>
          <w:sz w:val="24"/>
        </w:rPr>
        <w:t>jednakih mjesečnih anuteta svaki u visini 1.037,00 kn</w:t>
      </w:r>
      <w:r w:rsidRPr="009219F7">
        <w:rPr>
          <w:rFonts w:eastAsia="Calibri" w:hAnsi="Times New Roman" w:ascii="Times New Roman"/>
          <w:sz w:val="24"/>
          <w:lang w:val="en-US"/>
        </w:rPr>
        <w:t>, a sve počevši od dana pravomoćnosti rješenja o sklapanju predstečajne nagodbe pred Trgovačkim sudom.</w:t>
      </w:r>
    </w:p>
    <w:p w:rsidRDefault="00A343DA" w:rsidP="00242312" w:rsidR="00A343DA" w:rsidRPr="009219F7">
      <w:pPr>
        <w:rPr>
          <w:rFonts w:hAnsi="Times New Roman" w:ascii="Times New Roman"/>
          <w:b/>
          <w:i/>
          <w:sz w:val="24"/>
        </w:rPr>
      </w:pPr>
      <w:r w:rsidRPr="009219F7">
        <w:rPr>
          <w:rFonts w:hAnsi="Times New Roman" w:ascii="Times New Roman"/>
          <w:b/>
          <w:i/>
          <w:sz w:val="24"/>
        </w:rPr>
        <w:t xml:space="preserve"> Obveze prema financijskim institucijama - </w:t>
      </w:r>
      <w:r w:rsidRPr="009219F7">
        <w:rPr>
          <w:rFonts w:hAnsi="Times New Roman" w:ascii="Times New Roman"/>
          <w:sz w:val="24"/>
          <w:lang w:eastAsia="hr-BA" w:val="hr-BA"/>
        </w:rPr>
        <w:t>ERSTE &amp; STEIERMARKISCHE BANK d.d.</w:t>
      </w:r>
    </w:p>
    <w:p w:rsidRDefault="00A343DA" w:rsidP="00242312" w:rsidR="00A343DA" w:rsidRPr="009219F7">
      <w:pPr>
        <w:pStyle w:val="Odlomakpopisa"/>
        <w:tabs>
          <w:tab w:pos="284" w:val="left"/>
        </w:tabs>
        <w:autoSpaceDE w:val="false"/>
        <w:autoSpaceDN w:val="false"/>
        <w:adjustRightInd w:val="false"/>
        <w:spacing w:lineRule="auto" w:line="240"/>
        <w:ind w:left="284"/>
        <w:jc w:val="both"/>
        <w:rPr>
          <w:rFonts w:eastAsia="Calibri" w:hAnsi="Times New Roman" w:ascii="Times New Roman"/>
          <w:sz w:val="24"/>
          <w:szCs w:val="24"/>
        </w:rPr>
      </w:pPr>
    </w:p>
    <w:p w:rsidRDefault="00A343DA" w:rsidP="00242312" w:rsidR="00A343DA" w:rsidRPr="009219F7">
      <w:pPr>
        <w:pStyle w:val="Odlomakpopisa"/>
        <w:tabs>
          <w:tab w:pos="284" w:val="left"/>
        </w:tabs>
        <w:autoSpaceDE w:val="false"/>
        <w:autoSpaceDN w:val="false"/>
        <w:adjustRightInd w:val="false"/>
        <w:spacing w:lineRule="auto" w:line="240"/>
        <w:ind w:left="284"/>
        <w:jc w:val="both"/>
        <w:rPr>
          <w:rFonts w:hAnsi="Times New Roman" w:ascii="Times New Roman"/>
          <w:sz w:val="24"/>
          <w:szCs w:val="24"/>
        </w:rPr>
      </w:pPr>
      <w:r w:rsidRPr="009219F7">
        <w:rPr>
          <w:rFonts w:eastAsia="Calibri" w:hAnsi="Times New Roman" w:ascii="Times New Roman"/>
          <w:sz w:val="24"/>
          <w:szCs w:val="24"/>
        </w:rPr>
        <w:t xml:space="preserve">Vjerovnik predstečajne nagodbe ERSTE&amp;STEIERMÄRKISCHE BANK d.d., Jadranski trg 3A, 51000 Rijeka OIB: 23057039320 </w:t>
      </w:r>
      <w:r w:rsidRPr="009219F7">
        <w:rPr>
          <w:rFonts w:hAnsi="Times New Roman" w:ascii="Times New Roman"/>
          <w:sz w:val="24"/>
          <w:szCs w:val="24"/>
        </w:rPr>
        <w:t xml:space="preserve">ima na dan otvaranja postupka predstečajne nagodbe, odnosno na 29.05.2015. godine tražbinu prema Dužniku u iznosu od </w:t>
      </w:r>
      <w:r w:rsidRPr="009219F7">
        <w:rPr>
          <w:rFonts w:eastAsia="Calibri" w:hAnsi="Times New Roman" w:ascii="Times New Roman"/>
          <w:sz w:val="24"/>
          <w:szCs w:val="24"/>
        </w:rPr>
        <w:t>40.662.325,38 kuna</w:t>
      </w:r>
      <w:r w:rsidRPr="009219F7">
        <w:rPr>
          <w:rFonts w:hAnsi="Times New Roman" w:ascii="Times New Roman"/>
          <w:sz w:val="24"/>
          <w:szCs w:val="24"/>
        </w:rPr>
        <w:t xml:space="preserve"> (četrdesetmilijunašestošezdesetdvijetisuće</w:t>
      </w:r>
      <w:r w:rsidR="003919A3">
        <w:rPr>
          <w:rFonts w:hAnsi="Times New Roman" w:ascii="Times New Roman"/>
          <w:sz w:val="24"/>
          <w:szCs w:val="24"/>
        </w:rPr>
        <w:t>-</w:t>
      </w:r>
      <w:r w:rsidRPr="009219F7">
        <w:rPr>
          <w:rFonts w:hAnsi="Times New Roman" w:ascii="Times New Roman"/>
          <w:sz w:val="24"/>
          <w:szCs w:val="24"/>
        </w:rPr>
        <w:t>tristodvadesetpetkunaitridesetosamlipa) te se za istu ne predviđa nikakav otpis, a  koja je osigurana založnim pravima na imovini Dužnika i to temeljem:</w:t>
      </w:r>
    </w:p>
    <w:p w:rsidRDefault="00A343DA" w:rsidP="00242312" w:rsidR="00A343DA" w:rsidRPr="009219F7">
      <w:pPr>
        <w:pStyle w:val="Odlomakpopisa"/>
        <w:autoSpaceDE w:val="false"/>
        <w:autoSpaceDN w:val="false"/>
        <w:adjustRightInd w:val="false"/>
        <w:spacing w:lineRule="auto" w:line="240"/>
        <w:jc w:val="both"/>
        <w:rPr>
          <w:rFonts w:hAnsi="Times New Roman" w:ascii="Times New Roman"/>
          <w:sz w:val="24"/>
          <w:szCs w:val="24"/>
        </w:rPr>
      </w:pPr>
    </w:p>
    <w:p w:rsidRDefault="00A343DA" w:rsidP="00242312" w:rsidR="00A343DA" w:rsidRPr="009219F7">
      <w:pPr>
        <w:pStyle w:val="Odlomakpopisa"/>
        <w:numPr>
          <w:ilvl w:val="0"/>
          <w:numId w:val="42"/>
        </w:numPr>
        <w:autoSpaceDE w:val="false"/>
        <w:autoSpaceDN w:val="false"/>
        <w:adjustRightInd w:val="false"/>
        <w:spacing w:lineRule="auto" w:line="240" w:after="0"/>
        <w:jc w:val="both"/>
        <w:rPr>
          <w:rFonts w:eastAsia="Calibri" w:hAnsi="Times New Roman" w:ascii="Times New Roman"/>
          <w:b/>
          <w:sz w:val="24"/>
          <w:szCs w:val="24"/>
        </w:rPr>
      </w:pPr>
      <w:r w:rsidRPr="009219F7">
        <w:rPr>
          <w:rFonts w:eastAsia="Calibri" w:hAnsi="Times New Roman" w:ascii="Times New Roman"/>
          <w:b/>
          <w:sz w:val="24"/>
          <w:szCs w:val="24"/>
        </w:rPr>
        <w:t>Ugovora o okvirnom kreditu po poslovnom računu</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1100561640 sklopljenog dana 12.01.2015.</w:t>
      </w:r>
      <w:r w:rsidRPr="009219F7">
        <w:rPr>
          <w:rFonts w:hAnsi="Times New Roman" w:ascii="Times New Roman"/>
          <w:sz w:val="24"/>
          <w:szCs w:val="24"/>
        </w:rPr>
        <w:t xml:space="preserve"> između Erste banke i poduzeća ALGORITAM d.o.o. (glavni dužnik) u iznosu= 2.000.000,00 KN </w:t>
      </w:r>
      <w:r w:rsidRPr="009219F7">
        <w:rPr>
          <w:rFonts w:hAnsi="Times New Roman" w:ascii="Times New Roman"/>
          <w:bCs/>
          <w:sz w:val="24"/>
          <w:szCs w:val="24"/>
        </w:rPr>
        <w:t>po kojem tražbina Erste banke na dan 29.05.2015. godine iznosi</w:t>
      </w:r>
      <w:r w:rsidRPr="009219F7">
        <w:rPr>
          <w:rFonts w:hAnsi="Times New Roman" w:ascii="Times New Roman"/>
          <w:b/>
          <w:bCs/>
          <w:sz w:val="24"/>
          <w:szCs w:val="24"/>
        </w:rPr>
        <w:t xml:space="preserve"> 1.733.551,53 kn</w:t>
      </w:r>
      <w:r w:rsidRPr="009219F7">
        <w:rPr>
          <w:rFonts w:hAnsi="Times New Roman" w:ascii="Times New Roman"/>
          <w:sz w:val="24"/>
          <w:szCs w:val="24"/>
        </w:rPr>
        <w:t xml:space="preserve"> </w:t>
      </w:r>
      <w:r w:rsidRPr="009219F7">
        <w:rPr>
          <w:rFonts w:eastAsia="Calibri" w:hAnsi="Times New Roman" w:ascii="Times New Roman"/>
          <w:b/>
          <w:bCs/>
          <w:sz w:val="24"/>
          <w:szCs w:val="24"/>
        </w:rPr>
        <w:t>(u daljnjem tekstu: „Tražbina 1“)</w:t>
      </w: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bCs/>
          <w:sz w:val="24"/>
          <w:szCs w:val="24"/>
        </w:rPr>
      </w:pPr>
    </w:p>
    <w:p w:rsidRDefault="00A343DA" w:rsidP="00242312" w:rsidR="00A343DA" w:rsidRPr="009219F7">
      <w:pPr>
        <w:pStyle w:val="Odlomakpopisa"/>
        <w:numPr>
          <w:ilvl w:val="0"/>
          <w:numId w:val="42"/>
        </w:numPr>
        <w:autoSpaceDE w:val="false"/>
        <w:autoSpaceDN w:val="false"/>
        <w:adjustRightInd w:val="false"/>
        <w:spacing w:lineRule="auto" w:line="240" w:after="0"/>
        <w:jc w:val="both"/>
        <w:rPr>
          <w:rFonts w:eastAsia="Calibri" w:hAnsi="Times New Roman" w:ascii="Times New Roman"/>
          <w:bCs/>
          <w:sz w:val="24"/>
          <w:szCs w:val="24"/>
        </w:rPr>
      </w:pPr>
      <w:r w:rsidRPr="009219F7">
        <w:rPr>
          <w:rFonts w:eastAsia="Calibri" w:hAnsi="Times New Roman" w:ascii="Times New Roman"/>
          <w:b/>
          <w:sz w:val="24"/>
          <w:szCs w:val="24"/>
        </w:rPr>
        <w:t>Ugovora o dugoročnom kreditu</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5105592051 sklopljenog dana 22.03.2011.</w:t>
      </w:r>
      <w:r w:rsidRPr="009219F7">
        <w:rPr>
          <w:rFonts w:hAnsi="Times New Roman" w:ascii="Times New Roman"/>
          <w:sz w:val="24"/>
          <w:szCs w:val="24"/>
        </w:rPr>
        <w:t xml:space="preserve"> između Erste banke i poduzeća ALGORITAM d.o.o. (glavni dužnik) u iznosu= 2.060.000,00 EUR te pripadajući Aneks br. 1 Ugovora o dugoročnom kreditu br. </w:t>
      </w:r>
      <w:r w:rsidRPr="009219F7">
        <w:rPr>
          <w:rStyle w:val="ctitle"/>
          <w:rFonts w:eastAsia="Calibri" w:hAnsi="Times New Roman" w:ascii="Times New Roman"/>
          <w:sz w:val="24"/>
          <w:szCs w:val="24"/>
        </w:rPr>
        <w:t>5105592051</w:t>
      </w:r>
      <w:r w:rsidRPr="009219F7">
        <w:rPr>
          <w:rFonts w:hAnsi="Times New Roman" w:ascii="Times New Roman"/>
          <w:sz w:val="24"/>
          <w:szCs w:val="24"/>
        </w:rPr>
        <w:t xml:space="preserve"> od 14.04.2011., te pripadajući Aneks br. 2 Ugovora o dugoročnom kreditu br. </w:t>
      </w:r>
      <w:r w:rsidRPr="009219F7">
        <w:rPr>
          <w:rStyle w:val="ctitle"/>
          <w:rFonts w:eastAsia="Calibri" w:hAnsi="Times New Roman" w:ascii="Times New Roman"/>
          <w:sz w:val="24"/>
          <w:szCs w:val="24"/>
        </w:rPr>
        <w:t>5105592051</w:t>
      </w:r>
      <w:r w:rsidRPr="009219F7">
        <w:rPr>
          <w:rFonts w:hAnsi="Times New Roman" w:ascii="Times New Roman"/>
          <w:sz w:val="24"/>
          <w:szCs w:val="24"/>
        </w:rPr>
        <w:t xml:space="preserve"> od 03.12.2013. te pripadajući Aneks br. 3 Ugovora o dugoročnom kreditu br. </w:t>
      </w:r>
      <w:r w:rsidRPr="009219F7">
        <w:rPr>
          <w:rStyle w:val="ctitle"/>
          <w:rFonts w:eastAsia="Calibri" w:hAnsi="Times New Roman" w:ascii="Times New Roman"/>
          <w:sz w:val="24"/>
          <w:szCs w:val="24"/>
        </w:rPr>
        <w:t>5105592051</w:t>
      </w:r>
      <w:r w:rsidRPr="009219F7">
        <w:rPr>
          <w:rFonts w:hAnsi="Times New Roman" w:ascii="Times New Roman"/>
          <w:sz w:val="24"/>
          <w:szCs w:val="24"/>
        </w:rPr>
        <w:t xml:space="preserve"> od 02.04.2015. </w:t>
      </w:r>
      <w:r w:rsidRPr="009219F7">
        <w:rPr>
          <w:rFonts w:hAnsi="Times New Roman" w:ascii="Times New Roman"/>
          <w:bCs/>
          <w:sz w:val="24"/>
          <w:szCs w:val="24"/>
        </w:rPr>
        <w:t>po kojem tražbina Erste banke preračunata po srednjem tečaju Hrvatske narodne banke na dan 29.05.2015. godine iznosi</w:t>
      </w:r>
      <w:r w:rsidRPr="009219F7">
        <w:rPr>
          <w:rFonts w:hAnsi="Times New Roman" w:ascii="Times New Roman"/>
          <w:b/>
          <w:bCs/>
          <w:sz w:val="24"/>
          <w:szCs w:val="24"/>
        </w:rPr>
        <w:t xml:space="preserve"> 11.966.975,62 kn</w:t>
      </w:r>
      <w:r w:rsidRPr="009219F7">
        <w:rPr>
          <w:rFonts w:eastAsia="Calibri" w:hAnsi="Times New Roman" w:ascii="Times New Roman"/>
          <w:sz w:val="24"/>
          <w:szCs w:val="24"/>
        </w:rPr>
        <w:t xml:space="preserve"> </w:t>
      </w:r>
      <w:r w:rsidRPr="009219F7">
        <w:rPr>
          <w:rFonts w:eastAsia="Calibri" w:hAnsi="Times New Roman" w:ascii="Times New Roman"/>
          <w:b/>
          <w:bCs/>
          <w:sz w:val="24"/>
          <w:szCs w:val="24"/>
        </w:rPr>
        <w:t>(u daljnjem tekstu: „Tražbina 2“)</w:t>
      </w:r>
    </w:p>
    <w:p w:rsidRDefault="00A343DA" w:rsidP="00242312" w:rsidR="00A343DA" w:rsidRPr="009219F7">
      <w:pPr>
        <w:autoSpaceDE w:val="false"/>
        <w:autoSpaceDN w:val="false"/>
        <w:adjustRightInd w:val="false"/>
        <w:rPr>
          <w:rFonts w:hAnsi="Times New Roman" w:ascii="Times New Roman"/>
          <w:bCs/>
          <w:sz w:val="24"/>
        </w:rPr>
      </w:pPr>
    </w:p>
    <w:p w:rsidRDefault="00A343DA" w:rsidP="00242312" w:rsidR="00A343DA" w:rsidRPr="009219F7">
      <w:pPr>
        <w:pStyle w:val="Odlomakpopisa"/>
        <w:numPr>
          <w:ilvl w:val="0"/>
          <w:numId w:val="42"/>
        </w:numPr>
        <w:autoSpaceDE w:val="false"/>
        <w:autoSpaceDN w:val="false"/>
        <w:adjustRightInd w:val="false"/>
        <w:spacing w:lineRule="auto" w:line="240" w:after="0"/>
        <w:jc w:val="both"/>
        <w:rPr>
          <w:rFonts w:eastAsia="Calibri" w:hAnsi="Times New Roman" w:ascii="Times New Roman"/>
          <w:sz w:val="24"/>
          <w:szCs w:val="24"/>
        </w:rPr>
      </w:pPr>
      <w:r w:rsidRPr="009219F7">
        <w:rPr>
          <w:rFonts w:eastAsia="Calibri" w:hAnsi="Times New Roman" w:ascii="Times New Roman"/>
          <w:b/>
          <w:sz w:val="24"/>
          <w:szCs w:val="24"/>
        </w:rPr>
        <w:t>Ugovora o dugoročnom kreditu</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5105592078 sklopljenog dana 22.03.2011.</w:t>
      </w:r>
      <w:r w:rsidRPr="009219F7">
        <w:rPr>
          <w:rFonts w:hAnsi="Times New Roman" w:ascii="Times New Roman"/>
          <w:sz w:val="24"/>
          <w:szCs w:val="24"/>
        </w:rPr>
        <w:t xml:space="preserve"> između Erste banke i poduzeća ALGORITAM d.o.o. (glavni dužnik) u iznosu= 676.000,00 EUR te pripadajući Aneks br. 1 Ugovora o dugoročnom kreditu br. </w:t>
      </w:r>
      <w:r w:rsidRPr="009219F7">
        <w:rPr>
          <w:rStyle w:val="ctitle"/>
          <w:rFonts w:eastAsia="Calibri" w:hAnsi="Times New Roman" w:ascii="Times New Roman"/>
          <w:sz w:val="24"/>
          <w:szCs w:val="24"/>
        </w:rPr>
        <w:t>5105592078</w:t>
      </w:r>
      <w:r w:rsidRPr="009219F7">
        <w:rPr>
          <w:rFonts w:hAnsi="Times New Roman" w:ascii="Times New Roman"/>
          <w:sz w:val="24"/>
          <w:szCs w:val="24"/>
        </w:rPr>
        <w:t xml:space="preserve"> od 14.04.2011., te pripadajući Aneks br. 2 Ugovora o dugoročnom kreditu br. </w:t>
      </w:r>
      <w:r w:rsidRPr="009219F7">
        <w:rPr>
          <w:rStyle w:val="ctitle"/>
          <w:rFonts w:eastAsia="Calibri" w:hAnsi="Times New Roman" w:ascii="Times New Roman"/>
          <w:sz w:val="24"/>
          <w:szCs w:val="24"/>
        </w:rPr>
        <w:t>5105592078</w:t>
      </w:r>
      <w:r w:rsidRPr="009219F7">
        <w:rPr>
          <w:rFonts w:hAnsi="Times New Roman" w:ascii="Times New Roman"/>
          <w:sz w:val="24"/>
          <w:szCs w:val="24"/>
        </w:rPr>
        <w:t xml:space="preserve"> od 02.04.2015. po kojem tražbina Erste banke preračunata po srednjem tečaju Hrvatske narodne banke na dan 29.05.2015. godine iznosi</w:t>
      </w:r>
      <w:r w:rsidRPr="009219F7">
        <w:rPr>
          <w:rFonts w:hAnsi="Times New Roman" w:ascii="Times New Roman"/>
          <w:b/>
          <w:sz w:val="24"/>
          <w:szCs w:val="24"/>
        </w:rPr>
        <w:t xml:space="preserve"> 3.177.581,32 kn</w:t>
      </w:r>
      <w:r w:rsidRPr="009219F7">
        <w:rPr>
          <w:rFonts w:eastAsia="Calibri" w:hAnsi="Times New Roman" w:ascii="Times New Roman"/>
          <w:b/>
          <w:sz w:val="24"/>
          <w:szCs w:val="24"/>
        </w:rPr>
        <w:t xml:space="preserve"> (u daljnjem tekstu: „Tražbina 3“)</w:t>
      </w:r>
    </w:p>
    <w:p w:rsidRDefault="00A343DA" w:rsidP="00242312" w:rsidR="00A343DA" w:rsidRPr="009219F7">
      <w:pPr>
        <w:rPr>
          <w:rFonts w:hAnsi="Times New Roman" w:ascii="Times New Roman"/>
          <w:sz w:val="24"/>
        </w:rPr>
      </w:pPr>
    </w:p>
    <w:p w:rsidRDefault="00A343DA" w:rsidP="00242312" w:rsidR="00A343DA" w:rsidRPr="009219F7">
      <w:pPr>
        <w:pStyle w:val="Odlomakpopisa"/>
        <w:spacing w:lineRule="auto" w:line="240"/>
        <w:ind w:left="360"/>
        <w:jc w:val="both"/>
        <w:rPr>
          <w:rFonts w:eastAsia="Calibri" w:hAnsi="Times New Roman" w:ascii="Times New Roman"/>
          <w:sz w:val="24"/>
          <w:szCs w:val="24"/>
        </w:rPr>
      </w:pPr>
      <w:r w:rsidRPr="009219F7">
        <w:rPr>
          <w:rFonts w:eastAsia="Calibri" w:hAnsi="Times New Roman" w:ascii="Times New Roman"/>
          <w:b/>
          <w:sz w:val="24"/>
          <w:szCs w:val="24"/>
        </w:rPr>
        <w:t>Ugovora o dugoročnom kreditu</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5109681973 sklopljenog dana 06.12.2013.</w:t>
      </w:r>
      <w:r w:rsidRPr="009219F7">
        <w:rPr>
          <w:rFonts w:hAnsi="Times New Roman" w:ascii="Times New Roman"/>
          <w:sz w:val="24"/>
          <w:szCs w:val="24"/>
        </w:rPr>
        <w:t xml:space="preserve"> između Erste banke i poduzeća ALGORITAM d.o.o. (glavni dužnik) u iznosu= 2.840.000,00 EUR te pripadajući Aneks br. 1 Ugovora o dugoročnom kreditu br. </w:t>
      </w:r>
      <w:r w:rsidRPr="009219F7">
        <w:rPr>
          <w:rStyle w:val="ctitle"/>
          <w:rFonts w:eastAsia="Calibri" w:hAnsi="Times New Roman" w:ascii="Times New Roman"/>
          <w:sz w:val="24"/>
          <w:szCs w:val="24"/>
        </w:rPr>
        <w:t>5109681973</w:t>
      </w:r>
      <w:r w:rsidRPr="009219F7">
        <w:rPr>
          <w:rFonts w:hAnsi="Times New Roman" w:ascii="Times New Roman"/>
          <w:sz w:val="24"/>
          <w:szCs w:val="24"/>
        </w:rPr>
        <w:t xml:space="preserve"> od 02.04.2015. po kojem tražbina Erste banke preračunata po srednjem tečaju Hrvatske narodne banke na dan 29.05.2015. godine iznosi</w:t>
      </w:r>
      <w:r w:rsidRPr="009219F7">
        <w:rPr>
          <w:rFonts w:hAnsi="Times New Roman" w:ascii="Times New Roman"/>
          <w:b/>
          <w:sz w:val="24"/>
          <w:szCs w:val="24"/>
        </w:rPr>
        <w:t xml:space="preserve"> 22.426.401,66 kn</w:t>
      </w:r>
      <w:r w:rsidRPr="009219F7">
        <w:rPr>
          <w:rFonts w:eastAsia="Calibri" w:hAnsi="Times New Roman" w:ascii="Times New Roman"/>
          <w:b/>
          <w:sz w:val="24"/>
          <w:szCs w:val="24"/>
        </w:rPr>
        <w:t xml:space="preserve"> (u daljnjem tekstu: „Tražbina 4“)</w:t>
      </w:r>
    </w:p>
    <w:p w:rsidRDefault="00A343DA" w:rsidP="00242312" w:rsidR="00A343DA" w:rsidRPr="009219F7">
      <w:pPr>
        <w:pStyle w:val="Odlomakpopisa"/>
        <w:spacing w:lineRule="auto" w:line="240"/>
        <w:ind w:left="360"/>
        <w:jc w:val="both"/>
        <w:rPr>
          <w:rFonts w:eastAsia="Calibri" w:hAnsi="Times New Roman" w:ascii="Times New Roman"/>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eastAsia="Calibri" w:hAnsi="Times New Roman" w:ascii="Times New Roman"/>
          <w:sz w:val="24"/>
          <w:szCs w:val="24"/>
        </w:rPr>
      </w:pPr>
      <w:r w:rsidRPr="009219F7">
        <w:rPr>
          <w:rFonts w:eastAsia="Calibri" w:hAnsi="Times New Roman" w:ascii="Times New Roman"/>
          <w:b/>
          <w:sz w:val="24"/>
          <w:szCs w:val="24"/>
        </w:rPr>
        <w:t>Ugovora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5401584386 sklopljenog dana 13.04.2011.</w:t>
      </w:r>
      <w:r w:rsidRPr="009219F7">
        <w:rPr>
          <w:rFonts w:hAnsi="Times New Roman" w:ascii="Times New Roman"/>
          <w:sz w:val="24"/>
          <w:szCs w:val="24"/>
        </w:rPr>
        <w:t xml:space="preserve"> između Erste banke i poduzeća ALGORITAM d.o.o. (glavni dužnik) u iznosu= 10.046,03 EUR te pripadajući Aneks br. 1 Ugovora o izdavanju bankovne garancije br. 5401584386 od 13.06.2011., Aneks br. 2 Ugovora o izdavanju bankovne garancije br. 5401584386 od 18.06.2012., Aneks br. 3 Ugovora o izdavanju bankovne garancije br. 5401584386 od 24.06.2013. i Aneks br. 4 Ugovora o izdavanju bankovne garancije br. 5401584386 od 26.06.2014., a koji je sastavni dio ugovora o Kratkoročnom limitu br KL47051 sklopljenog dana 23.06.2014. godine sklopljen između ALGORITAM d.o.o. kao dužnika i Erste banke kao vjerovnika, po kojem tražbina Erste banke preračunata po srednjem tečaju Hrvatske narodne banke na dan 29.05.2015. godine iznosi</w:t>
      </w:r>
      <w:r w:rsidRPr="009219F7">
        <w:rPr>
          <w:rFonts w:hAnsi="Times New Roman" w:ascii="Times New Roman"/>
          <w:b/>
          <w:sz w:val="24"/>
          <w:szCs w:val="24"/>
        </w:rPr>
        <w:t xml:space="preserve"> 120.829,85 kn</w:t>
      </w:r>
      <w:r w:rsidRPr="009219F7">
        <w:rPr>
          <w:rFonts w:eastAsia="Calibri" w:hAnsi="Times New Roman" w:ascii="Times New Roman"/>
          <w:bCs/>
          <w:sz w:val="24"/>
          <w:szCs w:val="24"/>
        </w:rPr>
        <w:t xml:space="preserve"> </w:t>
      </w:r>
      <w:r w:rsidRPr="009219F7">
        <w:rPr>
          <w:rFonts w:eastAsia="Calibri" w:hAnsi="Times New Roman" w:ascii="Times New Roman"/>
          <w:b/>
          <w:bCs/>
          <w:sz w:val="24"/>
          <w:szCs w:val="24"/>
        </w:rPr>
        <w:t>(u daljnjem tekstu: „Tražbina 5“)</w:t>
      </w: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eastAsia="Calibri" w:hAnsi="Times New Roman" w:ascii="Times New Roman"/>
          <w:sz w:val="24"/>
          <w:szCs w:val="24"/>
        </w:rPr>
      </w:pPr>
      <w:r w:rsidRPr="009219F7">
        <w:rPr>
          <w:rFonts w:eastAsia="Calibri" w:hAnsi="Times New Roman" w:ascii="Times New Roman"/>
          <w:b/>
          <w:sz w:val="24"/>
          <w:szCs w:val="24"/>
        </w:rPr>
        <w:t>Ugovora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5401584394 sklopljenog dana 13.04.2011.</w:t>
      </w:r>
      <w:r w:rsidRPr="009219F7">
        <w:rPr>
          <w:rFonts w:hAnsi="Times New Roman" w:ascii="Times New Roman"/>
          <w:sz w:val="24"/>
          <w:szCs w:val="24"/>
        </w:rPr>
        <w:t xml:space="preserve"> između Erste banke i poduzeća ALGORITAM d.o.o. (glavni dužnik) u iznosu= 15.382,25 EUR te pripadajući Aneks br. 1 Ugovora o izdavanju bankovne garancije br. 5401854394 od 27.07.2011., Aneks br. 2 Ugovora o izdavanju bankovne garancije br. 5401854394 od 10.07.2012., Aneks br. 3 Ugovora o izdavanju bankovne garancije br. 5401854394 od 10.07.2013. i Aneks br. 4 Ugovora o izdavanju bankovne garancije br. 5401854394 od 22.08.2014., </w:t>
      </w:r>
      <w:r w:rsidRPr="009219F7">
        <w:rPr>
          <w:rFonts w:hAnsi="Times New Roman" w:ascii="Times New Roman"/>
          <w:bCs/>
          <w:sz w:val="24"/>
          <w:szCs w:val="24"/>
        </w:rPr>
        <w:t xml:space="preserve">a koji je sastavni dio ugovora o Kratkoročnom limitu br KL47051 sklopljenog dana 23.06.2014. godine sklopljen između </w:t>
      </w:r>
      <w:r w:rsidRPr="009219F7">
        <w:rPr>
          <w:rFonts w:hAnsi="Times New Roman" w:ascii="Times New Roman"/>
          <w:sz w:val="24"/>
          <w:szCs w:val="24"/>
        </w:rPr>
        <w:lastRenderedPageBreak/>
        <w:t>ALGORITAM d.o.o.</w:t>
      </w:r>
      <w:r w:rsidRPr="009219F7">
        <w:rPr>
          <w:rFonts w:hAnsi="Times New Roman" w:ascii="Times New Roman"/>
          <w:bCs/>
          <w:sz w:val="24"/>
          <w:szCs w:val="24"/>
        </w:rPr>
        <w:t xml:space="preserve"> kao dužnika i Erste banke kao vjerovnika, po kojem tražbina Erste banke preračunata po srednjem tečaju Hrvatske narodne banke na dan 29.05.2015. godine iznosi</w:t>
      </w:r>
      <w:r w:rsidRPr="009219F7">
        <w:rPr>
          <w:rFonts w:hAnsi="Times New Roman" w:ascii="Times New Roman"/>
          <w:b/>
          <w:bCs/>
          <w:sz w:val="24"/>
          <w:szCs w:val="24"/>
        </w:rPr>
        <w:t xml:space="preserve"> 117.810,73 kn</w:t>
      </w:r>
      <w:r w:rsidRPr="009219F7">
        <w:rPr>
          <w:rFonts w:eastAsia="Calibri" w:hAnsi="Times New Roman" w:ascii="Times New Roman"/>
          <w:sz w:val="24"/>
          <w:szCs w:val="24"/>
        </w:rPr>
        <w:t xml:space="preserve"> </w:t>
      </w:r>
      <w:r w:rsidRPr="009219F7">
        <w:rPr>
          <w:rFonts w:eastAsia="Calibri" w:hAnsi="Times New Roman" w:ascii="Times New Roman"/>
          <w:b/>
          <w:bCs/>
          <w:sz w:val="24"/>
          <w:szCs w:val="24"/>
        </w:rPr>
        <w:t>(u daljnjem tekstu: „Tražbina 6“)</w:t>
      </w: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eastAsia="Calibri" w:hAnsi="Times New Roman" w:ascii="Times New Roman"/>
          <w:sz w:val="24"/>
          <w:szCs w:val="24"/>
        </w:rPr>
      </w:pPr>
      <w:r w:rsidRPr="009219F7">
        <w:rPr>
          <w:rFonts w:eastAsia="Calibri" w:hAnsi="Times New Roman" w:ascii="Times New Roman"/>
          <w:b/>
          <w:sz w:val="24"/>
          <w:szCs w:val="24"/>
        </w:rPr>
        <w:t>Ugovora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5401584417 sklopljenog dana 13.04.2011.</w:t>
      </w:r>
      <w:r w:rsidRPr="009219F7">
        <w:rPr>
          <w:rFonts w:hAnsi="Times New Roman" w:ascii="Times New Roman"/>
          <w:sz w:val="24"/>
          <w:szCs w:val="24"/>
        </w:rPr>
        <w:t xml:space="preserve"> između Erste banke i poduzeća ALGORITAM d.o.o. (glavni dužnik) u iznosu= 88.916,70 EUR te pripadajući Aneks br. 1 Ugovora o izdavanju bankovne garancije br. 5401584417 od 23.03.2012., Aneks br. 2 Ugovora o izdavanju bankovne garancije br. 5401584417 od 19.02.2013. i Aneks br. 3 Ugovora o izdavanju bankovne garancije br. 5401584417 od 27.02.2014.,  </w:t>
      </w:r>
      <w:r w:rsidRPr="009219F7">
        <w:rPr>
          <w:rFonts w:hAnsi="Times New Roman" w:ascii="Times New Roman"/>
          <w:bCs/>
          <w:sz w:val="24"/>
          <w:szCs w:val="24"/>
        </w:rPr>
        <w:t xml:space="preserve">a koji je sastavni dio ugovora o Kratkoročnom limitu br KL47051 sklopljenog dana 23.06.2014. godine sklopljen između </w:t>
      </w:r>
      <w:r w:rsidRPr="009219F7">
        <w:rPr>
          <w:rFonts w:hAnsi="Times New Roman" w:ascii="Times New Roman"/>
          <w:sz w:val="24"/>
          <w:szCs w:val="24"/>
        </w:rPr>
        <w:t>ALGORITAM d.o.o.</w:t>
      </w:r>
      <w:r w:rsidRPr="009219F7">
        <w:rPr>
          <w:rFonts w:hAnsi="Times New Roman" w:ascii="Times New Roman"/>
          <w:bCs/>
          <w:sz w:val="24"/>
          <w:szCs w:val="24"/>
        </w:rPr>
        <w:t xml:space="preserve"> kao dužnika i Erste banke kao vjerovnika, po kojem tražbina Erste banke preračunata po srednjem tečaju Hrvatske narodne banke na dan 29.05.2015. godine iznosi</w:t>
      </w:r>
      <w:r w:rsidRPr="009219F7">
        <w:rPr>
          <w:rFonts w:hAnsi="Times New Roman" w:ascii="Times New Roman"/>
          <w:b/>
          <w:bCs/>
          <w:sz w:val="24"/>
          <w:szCs w:val="24"/>
        </w:rPr>
        <w:t xml:space="preserve"> 693.858,31 kn</w:t>
      </w:r>
      <w:r w:rsidRPr="009219F7">
        <w:rPr>
          <w:rFonts w:eastAsia="Calibri" w:hAnsi="Times New Roman" w:ascii="Times New Roman"/>
          <w:bCs/>
          <w:sz w:val="24"/>
          <w:szCs w:val="24"/>
        </w:rPr>
        <w:t xml:space="preserve">  </w:t>
      </w:r>
      <w:r w:rsidRPr="009219F7">
        <w:rPr>
          <w:rFonts w:eastAsia="Calibri" w:hAnsi="Times New Roman" w:ascii="Times New Roman"/>
          <w:b/>
          <w:bCs/>
          <w:sz w:val="24"/>
          <w:szCs w:val="24"/>
        </w:rPr>
        <w:t>(u daljnjem tekstu: „Tražbina 7“)</w:t>
      </w:r>
    </w:p>
    <w:p w:rsidRDefault="00A343DA" w:rsidP="00242312" w:rsidR="00A343DA" w:rsidRPr="009219F7">
      <w:pPr>
        <w:pStyle w:val="Odlomakpopisa"/>
        <w:spacing w:lineRule="auto" w:line="240"/>
        <w:ind w:hanging="426" w:left="426"/>
        <w:jc w:val="both"/>
        <w:rPr>
          <w:rFonts w:eastAsia="Calibri" w:hAnsi="Times New Roman" w:ascii="Times New Roman"/>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eastAsia="Calibri" w:hAnsi="Times New Roman" w:ascii="Times New Roman"/>
          <w:sz w:val="24"/>
          <w:szCs w:val="24"/>
        </w:rPr>
      </w:pPr>
      <w:r w:rsidRPr="009219F7">
        <w:rPr>
          <w:rFonts w:eastAsia="Calibri" w:hAnsi="Times New Roman" w:ascii="Times New Roman"/>
          <w:b/>
          <w:sz w:val="24"/>
          <w:szCs w:val="24"/>
        </w:rPr>
        <w:t>Ugovor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5401651996 sklopljenog dana 23.03.2012.</w:t>
      </w:r>
      <w:r w:rsidRPr="009219F7">
        <w:rPr>
          <w:rFonts w:hAnsi="Times New Roman" w:ascii="Times New Roman"/>
          <w:sz w:val="24"/>
          <w:szCs w:val="24"/>
        </w:rPr>
        <w:t xml:space="preserve"> između Erste banke i poduzeća ALGORITAM d.o.o. (glavni dužnik) u iznosu= 27.976,88 EUR te pripadajući Aneks br. 1 Ugovora o izdavanju bankovne garancije br. 5401651996 od 19.02.2013. i Aneks br. 2 Ugovora o izdavanju bankovne garancije br. 5401651996 od 27.02.2014.,  </w:t>
      </w:r>
      <w:r w:rsidRPr="009219F7">
        <w:rPr>
          <w:rFonts w:hAnsi="Times New Roman" w:ascii="Times New Roman"/>
          <w:bCs/>
          <w:sz w:val="24"/>
          <w:szCs w:val="24"/>
        </w:rPr>
        <w:t xml:space="preserve">a koji je sastavni dio ugovora o Kratkoročnom limitu br KL47051 sklopljenog dana 23.06.2014. godine sklopljen između </w:t>
      </w:r>
      <w:r w:rsidRPr="009219F7">
        <w:rPr>
          <w:rFonts w:hAnsi="Times New Roman" w:ascii="Times New Roman"/>
          <w:sz w:val="24"/>
          <w:szCs w:val="24"/>
        </w:rPr>
        <w:t>ALGORITAM d.o.o.</w:t>
      </w:r>
      <w:r w:rsidRPr="009219F7">
        <w:rPr>
          <w:rFonts w:hAnsi="Times New Roman" w:ascii="Times New Roman"/>
          <w:bCs/>
          <w:sz w:val="24"/>
          <w:szCs w:val="24"/>
        </w:rPr>
        <w:t xml:space="preserve"> kao dužnika i Erste banke kao vjerovnika, po kojem tražbina Erste banke preračunata po srednjem tečaju Hrvatske narodne banke na dan 29.05.2015. godine iznosi</w:t>
      </w:r>
      <w:r w:rsidRPr="009219F7">
        <w:rPr>
          <w:rFonts w:hAnsi="Times New Roman" w:ascii="Times New Roman"/>
          <w:b/>
          <w:bCs/>
          <w:sz w:val="24"/>
          <w:szCs w:val="24"/>
        </w:rPr>
        <w:t xml:space="preserve"> 214.835,25 kn</w:t>
      </w:r>
      <w:r w:rsidRPr="009219F7">
        <w:rPr>
          <w:rFonts w:eastAsia="Calibri" w:hAnsi="Times New Roman" w:ascii="Times New Roman"/>
          <w:sz w:val="24"/>
          <w:szCs w:val="24"/>
        </w:rPr>
        <w:t xml:space="preserve"> (</w:t>
      </w:r>
      <w:r w:rsidRPr="009219F7">
        <w:rPr>
          <w:rFonts w:eastAsia="Calibri" w:hAnsi="Times New Roman" w:ascii="Times New Roman"/>
          <w:b/>
          <w:sz w:val="24"/>
          <w:szCs w:val="24"/>
        </w:rPr>
        <w:t>u daljnjem tekstu: „Tražbina 8“)</w:t>
      </w:r>
    </w:p>
    <w:p w:rsidRDefault="00A343DA" w:rsidP="00242312" w:rsidR="00A343DA" w:rsidRPr="009219F7">
      <w:pPr>
        <w:pStyle w:val="Odlomakpopisa"/>
        <w:spacing w:lineRule="auto" w:line="240"/>
        <w:ind w:hanging="426" w:left="426"/>
        <w:jc w:val="both"/>
        <w:rPr>
          <w:rFonts w:eastAsia="Calibri" w:hAnsi="Times New Roman" w:ascii="Times New Roman"/>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hAnsi="Times New Roman" w:ascii="Times New Roman"/>
          <w:bCs/>
          <w:sz w:val="24"/>
          <w:szCs w:val="24"/>
        </w:rPr>
      </w:pPr>
      <w:r w:rsidRPr="009219F7">
        <w:rPr>
          <w:rFonts w:eastAsia="Calibri" w:hAnsi="Times New Roman" w:ascii="Times New Roman"/>
          <w:b/>
          <w:sz w:val="24"/>
          <w:szCs w:val="24"/>
        </w:rPr>
        <w:t>Ugovora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5401780234 sklopljenog dana 21.01.2014.</w:t>
      </w:r>
      <w:r w:rsidRPr="009219F7">
        <w:rPr>
          <w:rFonts w:hAnsi="Times New Roman" w:ascii="Times New Roman"/>
          <w:sz w:val="24"/>
          <w:szCs w:val="24"/>
        </w:rPr>
        <w:t xml:space="preserve"> između Erste banke i poduzeća ALGORITAM d.o.o. (glavni dužnik) u iznosu = 94.062,52 kn </w:t>
      </w:r>
      <w:r w:rsidRPr="009219F7">
        <w:rPr>
          <w:rFonts w:hAnsi="Times New Roman" w:ascii="Times New Roman"/>
          <w:bCs/>
          <w:sz w:val="24"/>
          <w:szCs w:val="24"/>
        </w:rPr>
        <w:t xml:space="preserve">a koji je sastavni dio ugovora o Kratkoročnom limitu br KL47051 sklopljenog dana 23.06.2014. godine sklopljen između </w:t>
      </w:r>
      <w:r w:rsidRPr="009219F7">
        <w:rPr>
          <w:rFonts w:hAnsi="Times New Roman" w:ascii="Times New Roman"/>
          <w:sz w:val="24"/>
          <w:szCs w:val="24"/>
        </w:rPr>
        <w:t>ALGORITAM d.o.o.</w:t>
      </w:r>
      <w:r w:rsidRPr="009219F7">
        <w:rPr>
          <w:rFonts w:hAnsi="Times New Roman" w:ascii="Times New Roman"/>
          <w:bCs/>
          <w:sz w:val="24"/>
          <w:szCs w:val="24"/>
        </w:rPr>
        <w:t xml:space="preserve"> kao dužnika i Erste banke kao vjerovnika, po kojem tražbina Erste banke na dan 29.05.2015. godine iznosi</w:t>
      </w:r>
      <w:r w:rsidRPr="009219F7">
        <w:rPr>
          <w:rFonts w:hAnsi="Times New Roman" w:ascii="Times New Roman"/>
          <w:b/>
          <w:bCs/>
          <w:sz w:val="24"/>
          <w:szCs w:val="24"/>
        </w:rPr>
        <w:t xml:space="preserve"> 94.512,52 kn</w:t>
      </w:r>
      <w:r w:rsidRPr="009219F7">
        <w:rPr>
          <w:rFonts w:eastAsia="Calibri" w:hAnsi="Times New Roman" w:ascii="Times New Roman"/>
          <w:sz w:val="24"/>
          <w:szCs w:val="24"/>
        </w:rPr>
        <w:t>(</w:t>
      </w:r>
      <w:r w:rsidRPr="009219F7">
        <w:rPr>
          <w:rFonts w:eastAsia="Calibri" w:hAnsi="Times New Roman" w:ascii="Times New Roman"/>
          <w:b/>
          <w:sz w:val="24"/>
          <w:szCs w:val="24"/>
        </w:rPr>
        <w:t>u daljnjem tekstu: „Tražbina 9“)</w:t>
      </w:r>
    </w:p>
    <w:p w:rsidRDefault="00A343DA" w:rsidP="00242312" w:rsidR="00A343DA" w:rsidRPr="009219F7">
      <w:pPr>
        <w:pStyle w:val="Odlomakpopisa"/>
        <w:spacing w:lineRule="auto" w:line="240"/>
        <w:ind w:hanging="426" w:left="426"/>
        <w:jc w:val="both"/>
        <w:rPr>
          <w:rFonts w:hAnsi="Times New Roman" w:ascii="Times New Roman"/>
          <w:bCs/>
          <w:sz w:val="24"/>
          <w:szCs w:val="24"/>
        </w:rPr>
      </w:pPr>
    </w:p>
    <w:p w:rsidRDefault="00A343DA" w:rsidP="00242312" w:rsidR="00A343DA" w:rsidRPr="009219F7">
      <w:pPr>
        <w:pStyle w:val="Odlomakpopisa"/>
        <w:numPr>
          <w:ilvl w:val="0"/>
          <w:numId w:val="43"/>
        </w:numPr>
        <w:autoSpaceDE w:val="false"/>
        <w:autoSpaceDN w:val="false"/>
        <w:adjustRightInd w:val="false"/>
        <w:spacing w:lineRule="auto" w:line="240" w:after="0"/>
        <w:ind w:hanging="426" w:left="426"/>
        <w:jc w:val="both"/>
        <w:rPr>
          <w:rFonts w:hAnsi="Times New Roman" w:ascii="Times New Roman"/>
          <w:bCs/>
          <w:sz w:val="24"/>
          <w:szCs w:val="24"/>
        </w:rPr>
      </w:pPr>
      <w:r w:rsidRPr="009219F7">
        <w:rPr>
          <w:rFonts w:eastAsia="Calibri" w:hAnsi="Times New Roman" w:ascii="Times New Roman"/>
          <w:b/>
          <w:sz w:val="24"/>
          <w:szCs w:val="24"/>
        </w:rPr>
        <w:t>Ugovora o izdavanju bankovne garancije</w:t>
      </w:r>
      <w:r w:rsidRPr="009219F7">
        <w:rPr>
          <w:rFonts w:hAnsi="Times New Roman" w:ascii="Times New Roman"/>
          <w:b/>
          <w:sz w:val="24"/>
          <w:szCs w:val="24"/>
        </w:rPr>
        <w:t xml:space="preserve"> br. </w:t>
      </w:r>
      <w:r w:rsidRPr="009219F7">
        <w:rPr>
          <w:rStyle w:val="ctitle"/>
          <w:rFonts w:eastAsia="Calibri" w:hAnsi="Times New Roman" w:ascii="Times New Roman"/>
          <w:sz w:val="24"/>
          <w:szCs w:val="24"/>
        </w:rPr>
        <w:t>5 401850124 sklopljenog dana 11.02.2015.</w:t>
      </w:r>
      <w:r w:rsidRPr="009219F7">
        <w:rPr>
          <w:rFonts w:hAnsi="Times New Roman" w:ascii="Times New Roman"/>
          <w:sz w:val="24"/>
          <w:szCs w:val="24"/>
        </w:rPr>
        <w:t xml:space="preserve"> između Erste banke i poduzeća ALGORITAM d.o.o. (glavni dužnik) u iznosu = 114.934,18 kn </w:t>
      </w:r>
      <w:r w:rsidRPr="009219F7">
        <w:rPr>
          <w:rFonts w:hAnsi="Times New Roman" w:ascii="Times New Roman"/>
          <w:bCs/>
          <w:sz w:val="24"/>
          <w:szCs w:val="24"/>
        </w:rPr>
        <w:t xml:space="preserve">a koji je sastavni dio ugovora o Kratkoročnom limitu br KL47051 sklopljenog dana 23.06.2014. godine sklopljen između </w:t>
      </w:r>
      <w:r w:rsidRPr="009219F7">
        <w:rPr>
          <w:rFonts w:hAnsi="Times New Roman" w:ascii="Times New Roman"/>
          <w:sz w:val="24"/>
          <w:szCs w:val="24"/>
        </w:rPr>
        <w:t>ALGORITAM d.o.o.</w:t>
      </w:r>
      <w:r w:rsidRPr="009219F7">
        <w:rPr>
          <w:rFonts w:hAnsi="Times New Roman" w:ascii="Times New Roman"/>
          <w:bCs/>
          <w:sz w:val="24"/>
          <w:szCs w:val="24"/>
        </w:rPr>
        <w:t xml:space="preserve"> kao dužnika i Erste banke kao vjerovnika, po kojem tražbina Erste banke na dan 29.05.2015. godine iznosi</w:t>
      </w:r>
      <w:r w:rsidRPr="009219F7">
        <w:rPr>
          <w:rFonts w:hAnsi="Times New Roman" w:ascii="Times New Roman"/>
          <w:b/>
          <w:bCs/>
          <w:sz w:val="24"/>
          <w:szCs w:val="24"/>
        </w:rPr>
        <w:t xml:space="preserve"> 115.968,59 kn</w:t>
      </w:r>
      <w:r w:rsidRPr="009219F7">
        <w:rPr>
          <w:rFonts w:eastAsia="Calibri" w:hAnsi="Times New Roman" w:ascii="Times New Roman"/>
          <w:sz w:val="24"/>
          <w:szCs w:val="24"/>
        </w:rPr>
        <w:t>(</w:t>
      </w:r>
      <w:r w:rsidRPr="009219F7">
        <w:rPr>
          <w:rFonts w:eastAsia="Calibri" w:hAnsi="Times New Roman" w:ascii="Times New Roman"/>
          <w:b/>
          <w:sz w:val="24"/>
          <w:szCs w:val="24"/>
        </w:rPr>
        <w:t>u daljnjem tekstu: „Tražbina 10“)</w:t>
      </w: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36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b/>
          <w:bCs/>
          <w:sz w:val="24"/>
          <w:szCs w:val="24"/>
        </w:rPr>
        <w:t>Tražbina 1, Tražbina 2, Tražbina 3 i Tražbina 4</w:t>
      </w:r>
      <w:r w:rsidRPr="009219F7">
        <w:rPr>
          <w:rFonts w:eastAsia="Calibri" w:hAnsi="Times New Roman" w:ascii="Times New Roman"/>
          <w:bCs/>
          <w:sz w:val="24"/>
          <w:szCs w:val="24"/>
        </w:rPr>
        <w:t xml:space="preserve"> </w:t>
      </w:r>
      <w:r w:rsidRPr="009219F7">
        <w:rPr>
          <w:rFonts w:eastAsia="Calibri" w:hAnsi="Times New Roman" w:ascii="Times New Roman"/>
          <w:sz w:val="24"/>
          <w:szCs w:val="24"/>
        </w:rPr>
        <w:t xml:space="preserve">ERSTE&amp;STEIERMÄRKISCHE BANK d.d. postoje po osnovi: Ugovora o okvirnom kreditu po poslovnom računu br. </w:t>
      </w:r>
      <w:r w:rsidRPr="009219F7">
        <w:rPr>
          <w:rStyle w:val="ctitle"/>
          <w:rFonts w:eastAsia="Calibri" w:hAnsi="Times New Roman" w:ascii="Times New Roman"/>
          <w:sz w:val="24"/>
          <w:szCs w:val="24"/>
        </w:rPr>
        <w:t xml:space="preserve">1100561640 </w:t>
      </w:r>
      <w:r w:rsidRPr="009219F7">
        <w:rPr>
          <w:rFonts w:eastAsia="Calibri" w:hAnsi="Times New Roman" w:ascii="Times New Roman"/>
          <w:sz w:val="24"/>
          <w:szCs w:val="24"/>
        </w:rPr>
        <w:t>od 12.01.2015.  godine, Ugovora o dugoročnom kreditu</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5105592051 od 22.03.2011. godine i svih pripadajućih aneksa, </w:t>
      </w:r>
      <w:r w:rsidRPr="009219F7">
        <w:rPr>
          <w:rFonts w:eastAsia="Calibri" w:hAnsi="Times New Roman" w:ascii="Times New Roman"/>
          <w:sz w:val="24"/>
          <w:szCs w:val="24"/>
        </w:rPr>
        <w:t>Ugovora o dugoročnom kreditu</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5105592078 od 22.03.2011. i svih pripadajućih aneksa i po osnovi </w:t>
      </w:r>
      <w:r w:rsidRPr="009219F7">
        <w:rPr>
          <w:rFonts w:eastAsia="Calibri" w:hAnsi="Times New Roman" w:ascii="Times New Roman"/>
          <w:sz w:val="24"/>
          <w:szCs w:val="24"/>
        </w:rPr>
        <w:t>Ugovora o dugoročnom kreditu</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5109681973 od 06.12.2013. godine i svih pripadajućih aneksa   </w:t>
      </w:r>
      <w:r w:rsidRPr="009219F7">
        <w:rPr>
          <w:rFonts w:eastAsia="Calibri" w:hAnsi="Times New Roman" w:ascii="Times New Roman"/>
          <w:sz w:val="24"/>
          <w:szCs w:val="24"/>
        </w:rPr>
        <w:t xml:space="preserve"> te će iste biti vraćene u novcu reprogramom na slijedeći način :</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lastRenderedPageBreak/>
        <w:t xml:space="preserve">iznos: 5.197.971,23 EUR u kunskoj protuvrijednosti po srednjem tečaju </w:t>
      </w:r>
      <w:r w:rsidRPr="009219F7">
        <w:rPr>
          <w:rFonts w:hAnsi="Times New Roman" w:ascii="Times New Roman"/>
          <w:color w:val="000000"/>
          <w:sz w:val="24"/>
          <w:szCs w:val="24"/>
        </w:rPr>
        <w:t>ERSTE&amp;STEIERMÄRKISCHE BANK d.d.</w:t>
      </w:r>
      <w:r w:rsidRPr="009219F7">
        <w:rPr>
          <w:rStyle w:val="ctitle"/>
          <w:rFonts w:eastAsia="Calibri" w:hAnsi="Times New Roman" w:ascii="Times New Roman"/>
          <w:sz w:val="24"/>
          <w:szCs w:val="24"/>
        </w:rPr>
        <w:t xml:space="preserve"> na dan plaćanja</w:t>
      </w: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kern w:val="2"/>
          <w:sz w:val="24"/>
          <w:szCs w:val="24"/>
          <w:lang w:bidi="hi-IN" w:eastAsia="zh-CN"/>
        </w:rPr>
      </w:pPr>
      <w:r w:rsidRPr="009219F7">
        <w:rPr>
          <w:rStyle w:val="ctitle"/>
          <w:rFonts w:eastAsia="Calibri" w:hAnsi="Times New Roman" w:ascii="Times New Roman"/>
          <w:sz w:val="24"/>
          <w:szCs w:val="24"/>
        </w:rPr>
        <w:t>rok vraćanja: maksimalno 120 mjeseca od dana sklapanja predstečajne nagodbe pred nadležnim Trgovačkim sudom uključujući počeka na otplatu glavnice do 31.12.2017. godine</w:t>
      </w: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 xml:space="preserve">način vraćanja: 96 mjesečnih rata nakon isteka počeka i to 95 jednakih mjesečnih rata u iznosu od 41.938,50 EUR i 96-ta rata u iznosu od 1.213.813,73 EUR u kunskoj protuvrijednosti po srednjem tečaju </w:t>
      </w:r>
      <w:r w:rsidRPr="009219F7">
        <w:rPr>
          <w:rFonts w:hAnsi="Times New Roman" w:ascii="Times New Roman"/>
          <w:color w:val="000000"/>
          <w:sz w:val="24"/>
          <w:szCs w:val="24"/>
        </w:rPr>
        <w:t>ERSTE&amp;STEIERMÄRKISCHE BANK d.d.</w:t>
      </w:r>
      <w:r w:rsidRPr="009219F7">
        <w:rPr>
          <w:rStyle w:val="ctitle"/>
          <w:rFonts w:eastAsia="Calibri" w:hAnsi="Times New Roman" w:ascii="Times New Roman"/>
          <w:sz w:val="24"/>
          <w:szCs w:val="24"/>
        </w:rPr>
        <w:t xml:space="preserve"> na dan plaćanja</w:t>
      </w:r>
    </w:p>
    <w:p w:rsidRDefault="00A343DA" w:rsidP="00242312" w:rsidR="00A343DA" w:rsidRPr="009219F7">
      <w:pPr>
        <w:pStyle w:val="Odlomakpopisa"/>
        <w:numPr>
          <w:ilvl w:val="0"/>
          <w:numId w:val="40"/>
        </w:numPr>
        <w:autoSpaceDE w:val="false"/>
        <w:autoSpaceDN w:val="false"/>
        <w:adjustRightInd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Razdoblje počeka traje od dana sklapanja predstečajne nagodbe pred nadležnim Trgovačkim sudom </w:t>
      </w:r>
      <w:r w:rsidRPr="009219F7">
        <w:rPr>
          <w:rStyle w:val="ctitle"/>
          <w:rFonts w:eastAsia="Calibri" w:hAnsi="Times New Roman" w:ascii="Times New Roman"/>
          <w:sz w:val="24"/>
          <w:szCs w:val="24"/>
        </w:rPr>
        <w:t>do 31.12.2017. godine</w:t>
      </w:r>
      <w:r w:rsidRPr="009219F7">
        <w:rPr>
          <w:rFonts w:eastAsia="Calibri" w:hAnsi="Times New Roman" w:ascii="Times New Roman"/>
          <w:sz w:val="24"/>
          <w:szCs w:val="24"/>
        </w:rPr>
        <w:t xml:space="preserve">. Kamata za razdoblje počeka obračunava se od dana sklapanja predstečajne nagodbe pred nadležnim Trgovačkim sudom do isteka razdoblja počeka u visini tromjesečnog euribora uvećanog za maržu od  4,5% i naplaćuje se mjesečno  </w:t>
      </w:r>
    </w:p>
    <w:p w:rsidRDefault="00A343DA" w:rsidP="00242312" w:rsidR="00A343DA" w:rsidRPr="009219F7">
      <w:pPr>
        <w:pStyle w:val="Odlomakpopisa"/>
        <w:numPr>
          <w:ilvl w:val="0"/>
          <w:numId w:val="40"/>
        </w:numPr>
        <w:autoSpaceDE w:val="false"/>
        <w:autoSpaceDN w:val="false"/>
        <w:adjustRightInd w:val="false"/>
        <w:spacing w:lineRule="auto" w:line="240" w:after="0"/>
        <w:jc w:val="both"/>
        <w:rPr>
          <w:rStyle w:val="ctitle"/>
          <w:rFonts w:eastAsia="Calibri" w:hAnsi="Times New Roman" w:ascii="Times New Roman"/>
          <w:sz w:val="24"/>
          <w:szCs w:val="24"/>
        </w:rPr>
      </w:pPr>
      <w:r w:rsidRPr="009219F7">
        <w:rPr>
          <w:rFonts w:eastAsia="Calibri" w:hAnsi="Times New Roman" w:ascii="Times New Roman"/>
          <w:sz w:val="24"/>
          <w:szCs w:val="24"/>
        </w:rPr>
        <w:t>Nakon isteka počeka obračunavaju se i naplaćuju kamate u visini navedene ugovorne kamate.</w:t>
      </w: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 xml:space="preserve">ugovorne kamate: u visini </w:t>
      </w:r>
      <w:r w:rsidRPr="009219F7">
        <w:rPr>
          <w:rFonts w:eastAsia="Calibri" w:hAnsi="Times New Roman" w:ascii="Times New Roman"/>
          <w:sz w:val="24"/>
          <w:szCs w:val="24"/>
        </w:rPr>
        <w:t xml:space="preserve">tromjesečnog euribora uvećanog za maržu od  4,5% obračunavaju se po isteku počeka te </w:t>
      </w:r>
      <w:r w:rsidRPr="009219F7">
        <w:rPr>
          <w:rStyle w:val="ctitle"/>
          <w:rFonts w:eastAsia="Calibri" w:hAnsi="Times New Roman" w:ascii="Times New Roman"/>
          <w:sz w:val="24"/>
          <w:szCs w:val="24"/>
        </w:rPr>
        <w:t xml:space="preserve"> dospijevaju na naplatu mjesečno  </w:t>
      </w:r>
    </w:p>
    <w:p w:rsidRDefault="00A343DA" w:rsidP="00242312" w:rsidR="00A343DA" w:rsidRPr="009219F7">
      <w:pPr>
        <w:pStyle w:val="Odlomakpopisa"/>
        <w:spacing w:lineRule="auto" w:line="24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Kamate se obračunavaju primjenom proporcionalne metode na temelju stvarnog broja dana u kamatnom razdoblju i 360 dana u godini.</w:t>
      </w:r>
    </w:p>
    <w:p w:rsidRDefault="00A343DA" w:rsidP="00242312" w:rsidR="00A343DA" w:rsidRPr="009219F7">
      <w:pPr>
        <w:pStyle w:val="Odlomakpopisa"/>
        <w:numPr>
          <w:ilvl w:val="0"/>
          <w:numId w:val="40"/>
        </w:numPr>
        <w:autoSpaceDE w:val="false"/>
        <w:autoSpaceDN w:val="false"/>
        <w:adjustRightInd w:val="false"/>
        <w:spacing w:lineRule="auto" w:line="240" w:after="0"/>
        <w:jc w:val="both"/>
        <w:rPr>
          <w:rStyle w:val="ctitle"/>
          <w:rFonts w:eastAsia="Calibri" w:hAnsi="Times New Roman" w:ascii="Times New Roman"/>
          <w:sz w:val="24"/>
          <w:szCs w:val="24"/>
        </w:rPr>
      </w:pPr>
      <w:r w:rsidRPr="009219F7">
        <w:rPr>
          <w:rFonts w:eastAsia="Calibri" w:hAnsi="Times New Roman" w:ascii="Times New Roman"/>
          <w:sz w:val="24"/>
          <w:szCs w:val="24"/>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A343DA" w:rsidP="00242312" w:rsidR="00A343DA" w:rsidRPr="009219F7">
      <w:pPr>
        <w:pStyle w:val="Odlomakpopisa"/>
        <w:spacing w:lineRule="auto" w:line="24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b/>
          <w:bCs/>
          <w:sz w:val="24"/>
          <w:szCs w:val="24"/>
        </w:rPr>
        <w:t>Tražbina 5, Tražbina 6, Tražbina 7, Tražbina 8 i Tražbina 9</w:t>
      </w:r>
      <w:r w:rsidRPr="009219F7">
        <w:rPr>
          <w:rFonts w:eastAsia="Calibri" w:hAnsi="Times New Roman" w:ascii="Times New Roman"/>
          <w:bCs/>
          <w:sz w:val="24"/>
          <w:szCs w:val="24"/>
        </w:rPr>
        <w:t xml:space="preserve">     </w:t>
      </w:r>
      <w:r w:rsidRPr="009219F7">
        <w:rPr>
          <w:rFonts w:eastAsia="Calibri" w:hAnsi="Times New Roman" w:ascii="Times New Roman"/>
          <w:sz w:val="24"/>
          <w:szCs w:val="24"/>
        </w:rPr>
        <w:t>ERSTE&amp;STEIERMÄRKISCHE BANK d.d. postoje po osnovi:  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5401584386 </w:t>
      </w:r>
      <w:r w:rsidRPr="009219F7">
        <w:rPr>
          <w:rFonts w:eastAsia="Calibri" w:hAnsi="Times New Roman" w:ascii="Times New Roman"/>
          <w:sz w:val="24"/>
          <w:szCs w:val="24"/>
        </w:rPr>
        <w:t xml:space="preserve">od 13.04.2011. godine i svih pripadajućih aneksa, </w:t>
      </w:r>
      <w:r w:rsidRPr="009219F7">
        <w:rPr>
          <w:rFonts w:hAnsi="Times New Roman" w:ascii="Times New Roman"/>
          <w:sz w:val="24"/>
          <w:szCs w:val="24"/>
        </w:rPr>
        <w:t xml:space="preserve"> </w:t>
      </w:r>
      <w:r w:rsidRPr="009219F7">
        <w:rPr>
          <w:rFonts w:eastAsia="Calibri" w:hAnsi="Times New Roman" w:ascii="Times New Roman"/>
          <w:sz w:val="24"/>
          <w:szCs w:val="24"/>
        </w:rPr>
        <w:t>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5401584394 </w:t>
      </w:r>
      <w:r w:rsidRPr="009219F7">
        <w:rPr>
          <w:rFonts w:eastAsia="Calibri" w:hAnsi="Times New Roman" w:ascii="Times New Roman"/>
          <w:sz w:val="24"/>
          <w:szCs w:val="24"/>
        </w:rPr>
        <w:t>od 13.04.2011. godine i svih pripadajućih aneksa,  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5401584417 </w:t>
      </w:r>
      <w:r w:rsidRPr="009219F7">
        <w:rPr>
          <w:rFonts w:eastAsia="Calibri" w:hAnsi="Times New Roman" w:ascii="Times New Roman"/>
          <w:sz w:val="24"/>
          <w:szCs w:val="24"/>
        </w:rPr>
        <w:t>od 13.04.2011. godine i svih pripadajućih aneksa, 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5401651996 </w:t>
      </w:r>
      <w:r w:rsidRPr="009219F7">
        <w:rPr>
          <w:rFonts w:eastAsia="Calibri" w:hAnsi="Times New Roman" w:ascii="Times New Roman"/>
          <w:sz w:val="24"/>
          <w:szCs w:val="24"/>
        </w:rPr>
        <w:t>od 23.03.2012. godine i svih pripadajućih aneksa i 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5401780234 </w:t>
      </w:r>
      <w:r w:rsidRPr="009219F7">
        <w:rPr>
          <w:rFonts w:eastAsia="Calibri" w:hAnsi="Times New Roman" w:ascii="Times New Roman"/>
          <w:sz w:val="24"/>
          <w:szCs w:val="24"/>
        </w:rPr>
        <w:t xml:space="preserve">od 21.01.2014. godine i svih pripadajućih aneksa te su iste </w:t>
      </w:r>
      <w:r w:rsidRPr="009219F7">
        <w:rPr>
          <w:rFonts w:hAnsi="Times New Roman" w:ascii="Times New Roman"/>
          <w:sz w:val="24"/>
          <w:szCs w:val="24"/>
        </w:rPr>
        <w:t xml:space="preserve">umanjene za isknjižene istekle garancije, pa  će ostatak duga po izdanim garancijama temeljem naknada za izdavanje istih </w:t>
      </w:r>
      <w:r w:rsidRPr="009219F7">
        <w:rPr>
          <w:rFonts w:eastAsia="Calibri" w:hAnsi="Times New Roman" w:ascii="Times New Roman"/>
          <w:sz w:val="24"/>
          <w:szCs w:val="24"/>
        </w:rPr>
        <w:t>biti vraćen u novcu na slijedeći način :</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iznos:</w:t>
      </w:r>
      <w:r w:rsidR="00C23CB9">
        <w:rPr>
          <w:rStyle w:val="ctitle"/>
          <w:rFonts w:eastAsia="Calibri" w:hAnsi="Times New Roman" w:ascii="Times New Roman"/>
          <w:sz w:val="24"/>
          <w:szCs w:val="24"/>
        </w:rPr>
        <w:t xml:space="preserve"> </w:t>
      </w:r>
      <w:r w:rsidRPr="009219F7">
        <w:rPr>
          <w:rStyle w:val="ctitle"/>
          <w:rFonts w:eastAsia="Calibri" w:hAnsi="Times New Roman" w:ascii="Times New Roman"/>
          <w:sz w:val="24"/>
          <w:szCs w:val="24"/>
        </w:rPr>
        <w:t xml:space="preserve">27.463,47  kuna </w:t>
      </w: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 xml:space="preserve">rok vraćanja:  15 dana od dana sklapanja predstečajne nagodbe pred nadležnim Trgovačkim sudom </w:t>
      </w: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način vraćanja: jednokratno</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b/>
          <w:bCs/>
          <w:sz w:val="24"/>
          <w:szCs w:val="24"/>
        </w:rPr>
        <w:t>Tražbina 10</w:t>
      </w:r>
      <w:r w:rsidRPr="009219F7">
        <w:rPr>
          <w:rFonts w:eastAsia="Calibri" w:hAnsi="Times New Roman" w:ascii="Times New Roman"/>
          <w:bCs/>
          <w:sz w:val="24"/>
          <w:szCs w:val="24"/>
        </w:rPr>
        <w:t xml:space="preserve"> </w:t>
      </w:r>
      <w:r w:rsidRPr="009219F7">
        <w:rPr>
          <w:rFonts w:eastAsia="Calibri" w:hAnsi="Times New Roman" w:ascii="Times New Roman"/>
          <w:sz w:val="24"/>
          <w:szCs w:val="24"/>
        </w:rPr>
        <w:t>ERSTE&amp;STEIERMÄRKISCHE BANK d.d. postoji po osnovi Ugovora o izdavanju bankovne garancije</w:t>
      </w:r>
      <w:r w:rsidRPr="009219F7">
        <w:rPr>
          <w:rFonts w:hAnsi="Times New Roman" w:ascii="Times New Roman"/>
          <w:sz w:val="24"/>
          <w:szCs w:val="24"/>
        </w:rPr>
        <w:t xml:space="preserve"> br. </w:t>
      </w:r>
      <w:r w:rsidRPr="009219F7">
        <w:rPr>
          <w:rStyle w:val="ctitle"/>
          <w:rFonts w:eastAsia="Calibri" w:hAnsi="Times New Roman" w:ascii="Times New Roman"/>
          <w:sz w:val="24"/>
          <w:szCs w:val="24"/>
        </w:rPr>
        <w:t xml:space="preserve">5401850124 </w:t>
      </w:r>
      <w:r w:rsidRPr="009219F7">
        <w:rPr>
          <w:rFonts w:eastAsia="Calibri" w:hAnsi="Times New Roman" w:ascii="Times New Roman"/>
          <w:sz w:val="24"/>
          <w:szCs w:val="24"/>
        </w:rPr>
        <w:t>od 11.02.2015. godine</w:t>
      </w:r>
      <w:r w:rsidRPr="009219F7">
        <w:rPr>
          <w:rFonts w:hAnsi="Times New Roman" w:ascii="Times New Roman"/>
          <w:sz w:val="24"/>
          <w:szCs w:val="24"/>
        </w:rPr>
        <w:t xml:space="preserve"> i svih pripadajućih aneksa </w:t>
      </w:r>
      <w:r w:rsidRPr="009219F7">
        <w:rPr>
          <w:rFonts w:eastAsia="Calibri" w:hAnsi="Times New Roman" w:ascii="Times New Roman"/>
          <w:sz w:val="24"/>
          <w:szCs w:val="24"/>
        </w:rPr>
        <w:t xml:space="preserve">te će biti vraćena u novcu reprogramom na slijedeći način </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numPr>
          <w:ilvl w:val="0"/>
          <w:numId w:val="40"/>
        </w:numPr>
        <w:spacing w:lineRule="auto" w:line="240" w:after="0"/>
        <w:jc w:val="both"/>
        <w:rPr>
          <w:rStyle w:val="ctitle"/>
          <w:rFonts w:eastAsia="Calibri" w:hAnsi="Times New Roman" w:ascii="Times New Roman"/>
          <w:sz w:val="24"/>
          <w:szCs w:val="24"/>
        </w:rPr>
      </w:pPr>
      <w:r w:rsidRPr="009219F7">
        <w:rPr>
          <w:rStyle w:val="ctitle"/>
          <w:rFonts w:eastAsia="Calibri" w:hAnsi="Times New Roman" w:ascii="Times New Roman"/>
          <w:sz w:val="24"/>
          <w:szCs w:val="24"/>
        </w:rPr>
        <w:t>iznos: 115.968,59 kuna</w:t>
      </w:r>
    </w:p>
    <w:p w:rsidRDefault="00A343DA" w:rsidP="00242312" w:rsidR="00A343DA" w:rsidRPr="009219F7">
      <w:pPr>
        <w:pStyle w:val="Odlomakpopisa"/>
        <w:numPr>
          <w:ilvl w:val="0"/>
          <w:numId w:val="44"/>
        </w:numPr>
        <w:spacing w:lineRule="auto" w:line="240" w:after="0"/>
        <w:contextualSpacing w:val="false"/>
        <w:jc w:val="both"/>
        <w:rPr>
          <w:rFonts w:hAnsi="Times New Roman" w:ascii="Times New Roman"/>
          <w:sz w:val="24"/>
          <w:szCs w:val="24"/>
        </w:rPr>
      </w:pPr>
      <w:r w:rsidRPr="009219F7">
        <w:rPr>
          <w:rFonts w:hAnsi="Times New Roman" w:ascii="Times New Roman"/>
          <w:sz w:val="24"/>
          <w:szCs w:val="24"/>
        </w:rPr>
        <w:t xml:space="preserve">U slučaju da izdavatelj garancije ERSTE&amp;STEIERMÄRKISCHE BANK d. d. bude pozvan na plaćanje od strane korisnika Bankarske garancije, prije dana sklapanja predstečajne nagodbe, Dužnik se obvezuje osigurati pokriće za plaćanje najkasnije na </w:t>
      </w:r>
      <w:r w:rsidRPr="009219F7">
        <w:rPr>
          <w:rFonts w:hAnsi="Times New Roman" w:ascii="Times New Roman"/>
          <w:sz w:val="24"/>
          <w:szCs w:val="24"/>
        </w:rPr>
        <w:lastRenderedPageBreak/>
        <w:t xml:space="preserve">dan dospijeća obveze plaćanja po garanciji, obzirom se predmetno poslovanje odnosi na nužna plaćanja za redovno poslovanje sukladno čl. 17 Zakona o financijskom poslovanju i predstečajnoj nagodbi. U slučaju da Dužnik ne osigura pokriće na dan dospijeća obveze plaćanja po garanciji, te vjerovnik ERSTE&amp;STEIERMÄRKISCHE BANK d.d. plati korisniku garancije, Dužnik će predmetnu tražbinu, uključivo i sve naknade namiriti Vjerovniku ERSTE&amp;STEIERMÄRKISCHE BANK d.d. u roku od 30 dana, jednokratnom isplatom u novcu. U slučaju da Dužnik u navedenom roku ne plati predmetnu obvezu, vjerovnik ERSTE&amp;STEIERMÄRKISCHE BANK d.d. ima pravo pokrenuti odgovarajuće postupke prisilne naplate. </w:t>
      </w:r>
    </w:p>
    <w:p w:rsidRDefault="00A343DA" w:rsidP="00242312" w:rsidR="00A343DA" w:rsidRPr="009219F7">
      <w:pPr>
        <w:rPr>
          <w:rFonts w:hAnsi="Times New Roman" w:ascii="Times New Roman"/>
          <w:sz w:val="24"/>
        </w:rPr>
      </w:pPr>
    </w:p>
    <w:p w:rsidRDefault="00A343DA" w:rsidP="00242312" w:rsidR="00A343DA" w:rsidRPr="009219F7">
      <w:pPr>
        <w:pStyle w:val="Odlomakpopisa"/>
        <w:numPr>
          <w:ilvl w:val="0"/>
          <w:numId w:val="44"/>
        </w:numPr>
        <w:spacing w:lineRule="auto" w:line="240" w:after="0"/>
        <w:contextualSpacing w:val="false"/>
        <w:jc w:val="both"/>
        <w:rPr>
          <w:rFonts w:hAnsi="Times New Roman" w:ascii="Times New Roman"/>
          <w:sz w:val="24"/>
          <w:szCs w:val="24"/>
        </w:rPr>
      </w:pPr>
      <w:r w:rsidRPr="009219F7">
        <w:rPr>
          <w:rFonts w:hAnsi="Times New Roman" w:ascii="Times New Roman"/>
          <w:sz w:val="24"/>
          <w:szCs w:val="24"/>
        </w:rPr>
        <w:t>U slučaju da izdavatelj garancije ERSTE&amp;STEIERMÄRKISCHE BANK d.d. bude pozvan na plaćanje od strane korisnika garancije nakon dana sklapanja predstečajne nagodbe, Dužnik se obvezuje osigurati pokriće, odnosno podmiriti dug s osnove ugovora o izdavanju navedenih i utvrđenih Bankarskih garancija na slijedeći način, osim ukoliko se ERSTE&amp;STEIERMÄRKISCHE BANK d.d. i Dužnik ne dogovore drugačije:</w:t>
      </w:r>
    </w:p>
    <w:p w:rsidRDefault="00A343DA" w:rsidP="00242312" w:rsidR="00A343DA" w:rsidRPr="009219F7">
      <w:pPr>
        <w:pStyle w:val="Odlomakpopisa"/>
        <w:numPr>
          <w:ilvl w:val="1"/>
          <w:numId w:val="45"/>
        </w:numPr>
        <w:spacing w:lineRule="auto" w:line="240" w:after="0"/>
        <w:contextualSpacing w:val="false"/>
        <w:jc w:val="both"/>
        <w:rPr>
          <w:rFonts w:hAnsi="Times New Roman" w:ascii="Times New Roman"/>
          <w:sz w:val="24"/>
          <w:szCs w:val="24"/>
        </w:rPr>
      </w:pPr>
      <w:r w:rsidRPr="009219F7">
        <w:rPr>
          <w:rFonts w:hAnsi="Times New Roman" w:ascii="Times New Roman"/>
          <w:sz w:val="24"/>
          <w:szCs w:val="24"/>
        </w:rPr>
        <w:t>rok vraćanja: 3 mjeseca</w:t>
      </w:r>
    </w:p>
    <w:p w:rsidRDefault="00A343DA" w:rsidP="00242312" w:rsidR="00A343DA" w:rsidRPr="009219F7">
      <w:pPr>
        <w:pStyle w:val="Odlomakpopisa"/>
        <w:numPr>
          <w:ilvl w:val="1"/>
          <w:numId w:val="45"/>
        </w:numPr>
        <w:spacing w:lineRule="auto" w:line="240" w:after="0"/>
        <w:contextualSpacing w:val="false"/>
        <w:jc w:val="both"/>
        <w:rPr>
          <w:rFonts w:hAnsi="Times New Roman" w:ascii="Times New Roman"/>
          <w:sz w:val="24"/>
          <w:szCs w:val="24"/>
        </w:rPr>
      </w:pPr>
      <w:r w:rsidRPr="009219F7">
        <w:rPr>
          <w:rFonts w:hAnsi="Times New Roman" w:ascii="Times New Roman"/>
          <w:sz w:val="24"/>
          <w:szCs w:val="24"/>
        </w:rPr>
        <w:t>način vraćanja: jednokratno po dospijeću</w:t>
      </w:r>
    </w:p>
    <w:p w:rsidRDefault="00A343DA" w:rsidP="00242312" w:rsidR="00A343DA" w:rsidRPr="009219F7">
      <w:pPr>
        <w:pStyle w:val="Odlomakpopisa"/>
        <w:numPr>
          <w:ilvl w:val="1"/>
          <w:numId w:val="45"/>
        </w:numPr>
        <w:spacing w:lineRule="auto" w:line="240" w:after="0"/>
        <w:contextualSpacing w:val="false"/>
        <w:jc w:val="both"/>
        <w:rPr>
          <w:rFonts w:hAnsi="Times New Roman" w:ascii="Times New Roman"/>
          <w:sz w:val="24"/>
          <w:szCs w:val="24"/>
        </w:rPr>
      </w:pPr>
      <w:r w:rsidRPr="009219F7">
        <w:rPr>
          <w:rFonts w:hAnsi="Times New Roman" w:ascii="Times New Roman"/>
          <w:sz w:val="24"/>
          <w:szCs w:val="24"/>
        </w:rPr>
        <w:t xml:space="preserve">ugovorne kamate: </w:t>
      </w:r>
      <w:r w:rsidRPr="009219F7">
        <w:rPr>
          <w:rStyle w:val="ctitle"/>
          <w:rFonts w:eastAsia="Calibri" w:hAnsi="Times New Roman" w:ascii="Times New Roman"/>
          <w:sz w:val="24"/>
          <w:szCs w:val="24"/>
        </w:rPr>
        <w:t xml:space="preserve">u visini </w:t>
      </w:r>
      <w:r w:rsidRPr="009219F7">
        <w:rPr>
          <w:rFonts w:eastAsia="Calibri" w:hAnsi="Times New Roman" w:ascii="Times New Roman"/>
          <w:sz w:val="24"/>
          <w:szCs w:val="24"/>
        </w:rPr>
        <w:t>tromjesečnog euribora uvećanog za maržu od  4,5%</w:t>
      </w:r>
    </w:p>
    <w:p w:rsidRDefault="00A343DA" w:rsidP="00242312" w:rsidR="00A343DA" w:rsidRPr="009219F7">
      <w:pPr>
        <w:pStyle w:val="Odlomakpopisa"/>
        <w:numPr>
          <w:ilvl w:val="1"/>
          <w:numId w:val="45"/>
        </w:numPr>
        <w:spacing w:lineRule="auto" w:line="240" w:after="0"/>
        <w:contextualSpacing w:val="false"/>
        <w:jc w:val="both"/>
        <w:rPr>
          <w:rFonts w:hAnsi="Times New Roman" w:ascii="Times New Roman"/>
          <w:color w:val="00B050"/>
          <w:sz w:val="24"/>
          <w:szCs w:val="24"/>
        </w:rPr>
      </w:pPr>
      <w:r w:rsidRPr="009219F7">
        <w:rPr>
          <w:rFonts w:hAnsi="Times New Roman" w:ascii="Times New Roman"/>
          <w:sz w:val="24"/>
          <w:szCs w:val="24"/>
        </w:rPr>
        <w:t>Zatezne kamate obračunat će se na dospjeli neplaćeni iznos, za razdoblje od dospijeća do isplate u visini stope zatezne kamate određene propisima Republike Hrvatske. Dužnik se obvezuje osnovom dostavljenog obračuna, odmah izvršiti uplatu zatezne kamate</w:t>
      </w:r>
      <w:r w:rsidRPr="009219F7">
        <w:rPr>
          <w:rFonts w:hAnsi="Times New Roman" w:ascii="Times New Roman"/>
          <w:color w:val="00B050"/>
          <w:sz w:val="24"/>
          <w:szCs w:val="24"/>
        </w:rPr>
        <w:t>.</w:t>
      </w:r>
    </w:p>
    <w:p w:rsidRDefault="00A343DA" w:rsidP="00242312" w:rsidR="00A343DA" w:rsidRPr="009219F7">
      <w:pPr>
        <w:pStyle w:val="Odlomakpopisa"/>
        <w:spacing w:lineRule="auto" w:line="240"/>
        <w:ind w:left="1440"/>
        <w:jc w:val="both"/>
        <w:rPr>
          <w:rFonts w:hAnsi="Times New Roman" w:ascii="Times New Roman"/>
          <w:color w:val="00B050"/>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sz w:val="24"/>
          <w:szCs w:val="24"/>
        </w:rPr>
        <w:t>Prethodno navedeni  uvjeti otplate tražbina navedenih pod rednim brojevima od Tražbine 1 do Tražbine 10 vrijede pod slijedećim uvjetima: da za vrijeme trajanja postupka predstečajne nagodbe vjerovnik ERSTE&amp;STEIERMÄRKISCHE BANK d. d. preda nadležnom nagodbenom vijeću izjavu o odricanju od prava na odvojeno namirenje i da svi založni/razlučni vjerovnici koji na slijedećim nekretninama/pokretninama:</w:t>
      </w:r>
    </w:p>
    <w:p w:rsidRDefault="00A343DA" w:rsidP="00242312" w:rsidR="00A343DA" w:rsidRPr="009219F7">
      <w:pPr>
        <w:pStyle w:val="Odlomakpopisa"/>
        <w:numPr>
          <w:ilvl w:val="0"/>
          <w:numId w:val="46"/>
        </w:numPr>
        <w:autoSpaceDE w:val="false"/>
        <w:autoSpaceDN w:val="false"/>
        <w:adjustRightInd w:val="false"/>
        <w:spacing w:lineRule="auto" w:line="240" w:after="0"/>
        <w:jc w:val="both"/>
        <w:rPr>
          <w:rFonts w:hAnsi="Times New Roman" w:ascii="Times New Roman"/>
          <w:sz w:val="24"/>
          <w:szCs w:val="24"/>
        </w:rPr>
      </w:pPr>
      <w:r w:rsidRPr="009219F7">
        <w:rPr>
          <w:rFonts w:hAnsi="Times New Roman" w:ascii="Times New Roman"/>
          <w:sz w:val="24"/>
          <w:szCs w:val="24"/>
        </w:rPr>
        <w:t xml:space="preserve">Nekretnine upisane kod Općinskog suda u Zagrebu, zemljišnoknjižni odjel Zagreb, zk.ul.br. 10621, k.o. Grad Zagreb, k.č.br. 1938/6, </w:t>
      </w:r>
      <w:r w:rsidRPr="009219F7">
        <w:rPr>
          <w:rFonts w:hAnsi="Times New Roman" w:ascii="Times New Roman"/>
          <w:bCs/>
          <w:sz w:val="24"/>
          <w:szCs w:val="24"/>
        </w:rPr>
        <w:t>2. ETAŽA 36/100,</w:t>
      </w:r>
      <w:r w:rsidRPr="009219F7">
        <w:rPr>
          <w:rFonts w:hAnsi="Times New Roman" w:ascii="Times New Roman"/>
          <w:b/>
          <w:bCs/>
          <w:color w:val="444444"/>
          <w:sz w:val="24"/>
          <w:szCs w:val="24"/>
        </w:rPr>
        <w:t xml:space="preserve"> </w:t>
      </w:r>
      <w:r w:rsidRPr="009219F7">
        <w:rPr>
          <w:rFonts w:hAnsi="Times New Roman" w:ascii="Times New Roman"/>
          <w:sz w:val="24"/>
          <w:szCs w:val="24"/>
        </w:rPr>
        <w:t xml:space="preserve"> – Poslovna zgrada br. 19 koja se sastoji od podruma, prizemlja, I(prvog) kata i potkrovlja, ukupne površine 619,03 čm u nacrtu označeno žutom bojom</w:t>
      </w:r>
    </w:p>
    <w:p w:rsidRDefault="00A343DA" w:rsidP="00242312" w:rsidR="00A343DA" w:rsidRPr="009219F7">
      <w:pPr>
        <w:pStyle w:val="Odlomakpopisa"/>
        <w:autoSpaceDE w:val="false"/>
        <w:autoSpaceDN w:val="false"/>
        <w:adjustRightInd w:val="false"/>
        <w:spacing w:lineRule="auto" w:line="240"/>
        <w:jc w:val="both"/>
        <w:rPr>
          <w:rFonts w:hAnsi="Times New Roman" w:ascii="Times New Roman"/>
          <w:sz w:val="24"/>
          <w:szCs w:val="24"/>
        </w:rPr>
      </w:pPr>
    </w:p>
    <w:p w:rsidRDefault="00A343DA" w:rsidP="00242312" w:rsidR="00A343DA" w:rsidRPr="009219F7">
      <w:pPr>
        <w:pStyle w:val="Odlomakpopisa"/>
        <w:numPr>
          <w:ilvl w:val="0"/>
          <w:numId w:val="46"/>
        </w:numPr>
        <w:autoSpaceDE w:val="false"/>
        <w:autoSpaceDN w:val="false"/>
        <w:adjustRightInd w:val="false"/>
        <w:spacing w:lineRule="auto" w:line="240" w:after="0"/>
        <w:jc w:val="both"/>
        <w:rPr>
          <w:rFonts w:hAnsi="Times New Roman" w:ascii="Times New Roman"/>
          <w:sz w:val="24"/>
          <w:szCs w:val="24"/>
        </w:rPr>
      </w:pPr>
      <w:r w:rsidRPr="009219F7">
        <w:rPr>
          <w:rFonts w:hAnsi="Times New Roman" w:ascii="Times New Roman"/>
          <w:sz w:val="24"/>
          <w:szCs w:val="24"/>
        </w:rPr>
        <w:t>Jedan poslovni udio upisan pod rednim brojem 3, u društvu ALGORITAM PROFIL MOZAIK d.o.o. upisanom u sudski registar Trgovačkog suda u Zagrebu s MSB 08079425,  nominalne vrijednosti 2.491.667,00 kuna, čiji je nositelj ALGORITAM D.O.O</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sz w:val="24"/>
          <w:szCs w:val="24"/>
        </w:rPr>
        <w:t>imaju upisana založna prava ne pokrenu postupke prisilne naplate, odnosno da svi založni/razlučni vjerovnici pravodobno predaju izjavu o odricanju od prava na odvojeno namirenje nadležnom nagodbenom vijeću.</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sz w:val="24"/>
          <w:szCs w:val="24"/>
        </w:rPr>
        <w:t xml:space="preserve">U slučaju neispunjenja gore navedenih uvjeta </w:t>
      </w:r>
      <w:r w:rsidRPr="009219F7">
        <w:rPr>
          <w:rFonts w:hAnsi="Times New Roman" w:ascii="Times New Roman"/>
          <w:sz w:val="24"/>
          <w:szCs w:val="24"/>
        </w:rPr>
        <w:t xml:space="preserve">Dužnik i vjerovnik </w:t>
      </w:r>
      <w:r w:rsidRPr="009219F7">
        <w:rPr>
          <w:rFonts w:eastAsia="Calibri" w:hAnsi="Times New Roman" w:ascii="Times New Roman"/>
          <w:sz w:val="24"/>
          <w:szCs w:val="24"/>
        </w:rPr>
        <w:t>ERSTE&amp;STEIERMÄRKISCHE BANK d. d. mogu naknadnim sporazumom prihvatiti gore navedene uvjete otplate i/ili mogu suglasno utvrditi način otplate duga ( iznos duga, rok i način vraćanja, visinu i obračun kamate) kao i sve druge uvjete vezane uz otplatu duga.</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autoSpaceDN w:val="false"/>
        <w:rPr>
          <w:rFonts w:hAnsi="Times New Roman" w:ascii="Times New Roman"/>
          <w:sz w:val="24"/>
        </w:rPr>
      </w:pPr>
      <w:r w:rsidRPr="009219F7">
        <w:rPr>
          <w:rFonts w:hAnsi="Times New Roman" w:ascii="Times New Roman"/>
          <w:sz w:val="24"/>
        </w:rPr>
        <w:lastRenderedPageBreak/>
        <w:t>U slučaju da, prije nego Dužnik ispuni svoju obvezu prema Erste &amp; Steiermärkische bank d.d. utvrđenom ovom Nagodbom u cijelosti, u ovršnom sudskom postupku pokrenutom radi namirenja tražbine od treće strane, nekretnine ili pokretnine na kojima Erste &amp; Steiermärkische bank d.d.  ima upisano založno pravo radi osiguranja tražbina iz ove Nagodbe budu izložene prodaji, Erste &amp; Steiermärkische bank d.d. će se namirivati kao založni vjerovnik bez obzira na ovu Nagodbu</w:t>
      </w: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p>
    <w:p w:rsidRDefault="00A343DA" w:rsidP="00242312" w:rsidR="00A343DA" w:rsidRPr="009219F7">
      <w:pPr>
        <w:pStyle w:val="Odlomakpopisa"/>
        <w:autoSpaceDE w:val="false"/>
        <w:autoSpaceDN w:val="false"/>
        <w:adjustRightInd w:val="false"/>
        <w:spacing w:lineRule="auto" w:line="240"/>
        <w:ind w:left="0"/>
        <w:jc w:val="both"/>
        <w:rPr>
          <w:rFonts w:eastAsia="Calibri" w:hAnsi="Times New Roman" w:ascii="Times New Roman"/>
          <w:sz w:val="24"/>
          <w:szCs w:val="24"/>
        </w:rPr>
      </w:pPr>
      <w:r w:rsidRPr="009219F7">
        <w:rPr>
          <w:rFonts w:eastAsia="Calibri" w:hAnsi="Times New Roman" w:ascii="Times New Roman"/>
          <w:sz w:val="24"/>
          <w:szCs w:val="24"/>
        </w:rPr>
        <w:t xml:space="preserve">Nalaže se zemljišno - knjižnom odjelu Općinskog suda u Zagrebu brisanje zabilježbe otvaranja postupka predstečajne nagodbe upisane pod brojem Z-22708/15. </w:t>
      </w:r>
    </w:p>
    <w:p w:rsidRDefault="00A343DA" w:rsidP="00242312" w:rsidR="00A343DA" w:rsidRPr="009219F7">
      <w:pPr>
        <w:pStyle w:val="Odlomakpopisa"/>
        <w:autoSpaceDE w:val="false"/>
        <w:autoSpaceDN w:val="false"/>
        <w:adjustRightInd w:val="false"/>
        <w:spacing w:lineRule="auto" w:line="240"/>
        <w:jc w:val="both"/>
        <w:rPr>
          <w:rFonts w:eastAsia="Calibri" w:hAnsi="Times New Roman" w:ascii="Times New Roman"/>
          <w:sz w:val="24"/>
          <w:szCs w:val="24"/>
          <w:highlight w:val="yellow"/>
        </w:rPr>
      </w:pPr>
    </w:p>
    <w:p w:rsidRDefault="00A343DA" w:rsidP="00242312" w:rsidR="00A343DA" w:rsidRPr="009219F7">
      <w:pPr>
        <w:rPr>
          <w:rFonts w:hAnsi="Times New Roman" w:ascii="Times New Roman"/>
          <w:sz w:val="24"/>
        </w:rPr>
      </w:pPr>
      <w:r w:rsidRPr="009219F7">
        <w:rPr>
          <w:rFonts w:hAnsi="Times New Roman" w:ascii="Times New Roman"/>
          <w:sz w:val="24"/>
        </w:rPr>
        <w:t>U cilju usklađenja ugovornih odnosa Dužnika s gore navedenim odredbama vezanim uz tražbine vjerovnika ERSTE&amp;STEIERMÄRKISCHE BANK d. d.</w:t>
      </w:r>
      <w:r w:rsidRPr="009219F7">
        <w:rPr>
          <w:rFonts w:hAnsi="Times New Roman" w:ascii="Times New Roman"/>
          <w:color w:val="00000A"/>
          <w:sz w:val="24"/>
        </w:rPr>
        <w:t xml:space="preserve">, </w:t>
      </w:r>
      <w:r w:rsidRPr="009219F7">
        <w:rPr>
          <w:rFonts w:hAnsi="Times New Roman" w:ascii="Times New Roman"/>
          <w:sz w:val="24"/>
        </w:rPr>
        <w:t xml:space="preserve">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A343DA" w:rsidP="00242312" w:rsidR="00A343DA" w:rsidRPr="009219F7">
      <w:pPr>
        <w:rPr>
          <w:rFonts w:hAnsi="Times New Roman" w:ascii="Times New Roman"/>
          <w:sz w:val="24"/>
        </w:rPr>
      </w:pPr>
    </w:p>
    <w:p w:rsidRDefault="00A343DA" w:rsidP="00242312" w:rsidR="00A343DA" w:rsidRPr="009219F7">
      <w:pPr>
        <w:rPr>
          <w:rFonts w:hAnsi="Times New Roman" w:ascii="Times New Roman"/>
          <w:sz w:val="24"/>
        </w:rPr>
      </w:pPr>
      <w:r w:rsidRPr="009219F7">
        <w:rPr>
          <w:rFonts w:hAnsi="Times New Roman" w:ascii="Times New Roman"/>
          <w:sz w:val="24"/>
        </w:rPr>
        <w:t>Svi do sklapanja predstečajne nagodbe već predani instrumenti osiguranja tražbina ERSTE&amp;STEIERMÄRKISCHE BANK d. d. potpisom predstečajne nagodbe ostaju i dalje valjani i na snazi.</w:t>
      </w:r>
    </w:p>
    <w:p w:rsidRDefault="00A343DA" w:rsidP="00242312" w:rsidR="00A343DA" w:rsidRPr="009219F7">
      <w:pPr>
        <w:rPr>
          <w:rFonts w:hAnsi="Times New Roman" w:ascii="Times New Roman"/>
          <w:sz w:val="24"/>
        </w:rPr>
      </w:pPr>
    </w:p>
    <w:p w:rsidRDefault="00A343DA" w:rsidP="00242312" w:rsidR="00A343DA" w:rsidRPr="009219F7">
      <w:pPr>
        <w:rPr>
          <w:rFonts w:hAnsi="Times New Roman" w:ascii="Times New Roman"/>
          <w:sz w:val="24"/>
        </w:rPr>
      </w:pPr>
      <w:r w:rsidRPr="009219F7">
        <w:rPr>
          <w:rFonts w:hAnsi="Times New Roman" w:ascii="Times New Roman"/>
          <w:sz w:val="24"/>
        </w:rPr>
        <w:t>Stranke su suglasne da vjerovnik ERSTE&amp;STEIERMAERKISCHE BANK d.d. zadržava sve postojeće predane instrumente osiguranja  iz:</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Ugovora o okvirnom kreditu po poslovnom računu broj 1100561640 od 12.01.2015. godine</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Ugovora o dugoročnom kreditu broj 5105592051 od 22.03.2011. godine s pripadajućim Aneksima</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Ugovora o dugoročnom kreditu broj 5105592078 od 22.03.2011. godine s pripadajućim Aneksima</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Ugovora o dugoročnom kreditu broj 5109681973 od 06.12.2013. godine s pripadajućim Aneksima</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Kratkoročnom limitu KL47051 od 23.06.2014. godine </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okvirnom iznosu zaduženja i osiguranju hipotekom na nekretnini br. ES 80/11-1 od 21.03.2011. godine</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okvirnom iznosu zaduženja i osiguranju hipotekom na nekretnini br. ES 81/11-1 od 21.03.2011. godine</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OU27523 od 28.11.2013. </w:t>
      </w:r>
      <w:r w:rsidRPr="009219F7">
        <w:rPr>
          <w:rFonts w:eastAsia="Calibri" w:hAnsi="Times New Roman" w:ascii="Times New Roman"/>
          <w:sz w:val="24"/>
          <w:szCs w:val="24"/>
        </w:rPr>
        <w:t xml:space="preserve"> </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OU76425 od 02.04.2015. </w:t>
      </w:r>
      <w:r w:rsidRPr="009219F7">
        <w:rPr>
          <w:rFonts w:eastAsia="Calibri" w:hAnsi="Times New Roman" w:ascii="Times New Roman"/>
          <w:sz w:val="24"/>
          <w:szCs w:val="24"/>
        </w:rPr>
        <w:t xml:space="preserve"> </w:t>
      </w:r>
    </w:p>
    <w:p w:rsidRDefault="00A343DA" w:rsidP="00242312" w:rsidR="00A343DA" w:rsidRPr="009219F7">
      <w:pPr>
        <w:pStyle w:val="Odlomakpopisa"/>
        <w:autoSpaceDE w:val="false"/>
        <w:autoSpaceDN w:val="false"/>
        <w:spacing w:lineRule="auto" w:line="240"/>
        <w:jc w:val="both"/>
        <w:rPr>
          <w:rFonts w:eastAsia="Calibri" w:hAnsi="Times New Roman" w:ascii="Times New Roman"/>
          <w:sz w:val="24"/>
          <w:szCs w:val="24"/>
        </w:rPr>
      </w:pPr>
    </w:p>
    <w:p w:rsidRDefault="00A343DA" w:rsidP="00242312" w:rsidR="00A343DA" w:rsidRPr="009219F7">
      <w:pPr>
        <w:rPr>
          <w:rFonts w:hAnsi="Times New Roman" w:ascii="Times New Roman"/>
          <w:sz w:val="24"/>
        </w:rPr>
      </w:pPr>
      <w:r w:rsidRPr="009219F7">
        <w:rPr>
          <w:rFonts w:hAnsi="Times New Roman" w:ascii="Times New Roman"/>
          <w:sz w:val="24"/>
        </w:rPr>
        <w:t xml:space="preserve">Stranke su suglasne da će Dužnik vjerovniku ERSTE&amp;STEIERMAERKISCHE BANK d.d. predati nove instrumente osiguranja radi osiguranje povrata tražbina sukladno predstečajnoj nagodbi i to slijedeće: </w:t>
      </w:r>
    </w:p>
    <w:p w:rsidRDefault="00A343DA" w:rsidP="00242312" w:rsidR="00A343DA" w:rsidRPr="009219F7">
      <w:pPr>
        <w:rPr>
          <w:rFonts w:hAnsi="Times New Roman" w:ascii="Times New Roman"/>
          <w:sz w:val="24"/>
        </w:rPr>
      </w:pPr>
    </w:p>
    <w:p w:rsidRDefault="00A343DA" w:rsidP="00242312" w:rsidR="00A343DA" w:rsidRPr="009219F7">
      <w:pPr>
        <w:pStyle w:val="Odlomakpopisa"/>
        <w:numPr>
          <w:ilvl w:val="0"/>
          <w:numId w:val="41"/>
        </w:numPr>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lastRenderedPageBreak/>
        <w:t>izjavu/e sukladno članku 214. Ovršnog zakona (zadužnica) valjano izdanu od strane Dužnika i potvrđenu kod javnog bilježnika</w:t>
      </w:r>
    </w:p>
    <w:p w:rsidRDefault="00A343DA" w:rsidP="00242312" w:rsidR="00A343DA" w:rsidRPr="009219F7">
      <w:pPr>
        <w:pStyle w:val="Odlomakpopisa"/>
        <w:numPr>
          <w:ilvl w:val="0"/>
          <w:numId w:val="41"/>
        </w:numPr>
        <w:spacing w:lineRule="auto" w:line="240" w:after="0"/>
        <w:jc w:val="both"/>
        <w:rPr>
          <w:rFonts w:eastAsia="Calibri" w:hAnsi="Times New Roman" w:ascii="Times New Roman"/>
          <w:sz w:val="24"/>
          <w:szCs w:val="24"/>
        </w:rPr>
      </w:pPr>
      <w:r w:rsidRPr="009219F7">
        <w:rPr>
          <w:rFonts w:hAnsi="Times New Roman" w:ascii="Times New Roman"/>
          <w:sz w:val="24"/>
          <w:szCs w:val="24"/>
        </w:rPr>
        <w:t>solemniziran aneks Ugovora o okvirnom iznosu zaduženja i osiguranju br. ES80/11-1 kojim se prolongira rok dospijeća Ugovora</w:t>
      </w:r>
    </w:p>
    <w:p w:rsidRDefault="00A343DA" w:rsidP="00242312" w:rsidR="00A343DA" w:rsidRPr="009219F7">
      <w:pPr>
        <w:pStyle w:val="Odlomakpopisa"/>
        <w:numPr>
          <w:ilvl w:val="0"/>
          <w:numId w:val="41"/>
        </w:numPr>
        <w:spacing w:lineRule="auto" w:line="240" w:after="0"/>
        <w:jc w:val="both"/>
        <w:rPr>
          <w:rFonts w:hAnsi="Times New Roman" w:ascii="Times New Roman"/>
          <w:sz w:val="24"/>
          <w:szCs w:val="24"/>
        </w:rPr>
      </w:pPr>
      <w:r w:rsidRPr="009219F7">
        <w:rPr>
          <w:rFonts w:hAnsi="Times New Roman" w:ascii="Times New Roman"/>
          <w:sz w:val="24"/>
          <w:szCs w:val="24"/>
        </w:rPr>
        <w:t>solemniziran aneks Ugovoru o okvirnom iznosu zaduženja i osiguranju br. ES81/11-1 kojim se prolongira rok dospijeća Ugovora</w:t>
      </w:r>
    </w:p>
    <w:p w:rsidRDefault="00A343DA" w:rsidP="00242312" w:rsidR="00A343DA" w:rsidRPr="009219F7">
      <w:pPr>
        <w:pStyle w:val="Odlomakpopisa"/>
        <w:numPr>
          <w:ilvl w:val="0"/>
          <w:numId w:val="41"/>
        </w:numPr>
        <w:spacing w:lineRule="auto" w:line="240" w:after="0"/>
        <w:jc w:val="both"/>
        <w:rPr>
          <w:rFonts w:hAnsi="Times New Roman" w:ascii="Times New Roman"/>
          <w:sz w:val="24"/>
          <w:szCs w:val="24"/>
        </w:rPr>
      </w:pPr>
      <w:r w:rsidRPr="009219F7">
        <w:rPr>
          <w:rFonts w:hAnsi="Times New Roman" w:ascii="Times New Roman"/>
          <w:sz w:val="24"/>
          <w:szCs w:val="24"/>
        </w:rPr>
        <w:t>solemniziran aneks Ugovoru o okvirnom iznosu zaduženja i osiguranju br. OU27523 kojim se prolongira rok dospijeća Ugovora</w:t>
      </w:r>
    </w:p>
    <w:p w:rsidRDefault="00A343DA" w:rsidP="00242312" w:rsidR="00A343DA" w:rsidRPr="009219F7">
      <w:pPr>
        <w:pStyle w:val="Odlomakpopisa"/>
        <w:numPr>
          <w:ilvl w:val="0"/>
          <w:numId w:val="41"/>
        </w:numPr>
        <w:spacing w:lineRule="auto" w:line="240" w:after="0"/>
        <w:jc w:val="both"/>
        <w:rPr>
          <w:rFonts w:eastAsia="Calibri" w:hAnsi="Times New Roman" w:ascii="Times New Roman"/>
          <w:sz w:val="24"/>
          <w:szCs w:val="24"/>
        </w:rPr>
      </w:pPr>
      <w:r w:rsidRPr="009219F7">
        <w:rPr>
          <w:rFonts w:hAnsi="Times New Roman" w:ascii="Times New Roman"/>
          <w:sz w:val="24"/>
          <w:szCs w:val="24"/>
        </w:rPr>
        <w:t>solemniziran aneks Ugovoru o okvirnom iznosu zaduženja i osiguranju br. OU76425 kojim se prolongira rok dospijeća Ugovora</w:t>
      </w:r>
    </w:p>
    <w:p w:rsidRDefault="00A343DA" w:rsidP="00242312" w:rsidR="00A343DA" w:rsidRPr="009219F7">
      <w:pPr>
        <w:pStyle w:val="Odlomakpopisa"/>
        <w:numPr>
          <w:ilvl w:val="0"/>
          <w:numId w:val="41"/>
        </w:numPr>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 o solidarnom jamstvu kojim društvo </w:t>
      </w:r>
      <w:r w:rsidRPr="009219F7">
        <w:rPr>
          <w:rFonts w:hAnsi="Times New Roman" w:ascii="Times New Roman"/>
          <w:sz w:val="24"/>
          <w:szCs w:val="24"/>
        </w:rPr>
        <w:t>SKLADIŠTE GRADIĆI d.o.o.</w:t>
      </w:r>
      <w:r w:rsidRPr="009219F7">
        <w:rPr>
          <w:rFonts w:eastAsia="Calibri" w:hAnsi="Times New Roman" w:ascii="Times New Roman"/>
          <w:sz w:val="24"/>
          <w:szCs w:val="24"/>
        </w:rPr>
        <w:t xml:space="preserve">. OIB </w:t>
      </w:r>
      <w:r w:rsidRPr="009219F7">
        <w:rPr>
          <w:rFonts w:hAnsi="Times New Roman" w:ascii="Times New Roman"/>
          <w:sz w:val="24"/>
          <w:szCs w:val="24"/>
        </w:rPr>
        <w:t xml:space="preserve">67232266891 </w:t>
      </w:r>
      <w:r w:rsidRPr="009219F7">
        <w:rPr>
          <w:rFonts w:eastAsia="Calibri" w:hAnsi="Times New Roman" w:ascii="Times New Roman"/>
          <w:sz w:val="24"/>
          <w:szCs w:val="24"/>
        </w:rPr>
        <w:t xml:space="preserve">jamči ERSTE&amp;STEIERMAERKISCHE BANK d.d. za obveze Dužnika sukladno sklopljenoj predstečajnoj nagodbi </w:t>
      </w:r>
    </w:p>
    <w:p w:rsidRDefault="00A343DA" w:rsidP="00242312" w:rsidR="00A343DA">
      <w:pPr>
        <w:pStyle w:val="Odlomakpopisa"/>
        <w:numPr>
          <w:ilvl w:val="0"/>
          <w:numId w:val="41"/>
        </w:numPr>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 o solidarnom jamstvu kojim društvo </w:t>
      </w:r>
      <w:r w:rsidRPr="009219F7">
        <w:rPr>
          <w:rFonts w:hAnsi="Times New Roman" w:ascii="Times New Roman"/>
          <w:sz w:val="24"/>
          <w:szCs w:val="24"/>
        </w:rPr>
        <w:t xml:space="preserve">Algoritam Profil Mozaik d.o.o. </w:t>
      </w:r>
      <w:r w:rsidRPr="009219F7">
        <w:rPr>
          <w:rFonts w:eastAsia="Calibri" w:hAnsi="Times New Roman" w:ascii="Times New Roman"/>
          <w:sz w:val="24"/>
          <w:szCs w:val="24"/>
        </w:rPr>
        <w:t xml:space="preserve">OIB </w:t>
      </w:r>
      <w:r w:rsidRPr="009219F7">
        <w:rPr>
          <w:rFonts w:hAnsi="Times New Roman" w:ascii="Times New Roman"/>
          <w:sz w:val="24"/>
          <w:szCs w:val="24"/>
        </w:rPr>
        <w:t xml:space="preserve">52176099308 </w:t>
      </w:r>
      <w:r w:rsidRPr="009219F7">
        <w:rPr>
          <w:rFonts w:eastAsia="Calibri" w:hAnsi="Times New Roman" w:ascii="Times New Roman"/>
          <w:sz w:val="24"/>
          <w:szCs w:val="24"/>
        </w:rPr>
        <w:t xml:space="preserve">jamči ERSTE&amp;STEIERMAERKISCHE BANK d.d. za obveze Dužnika sukladno sklopljenoj predstečajnoj nagodbi </w:t>
      </w:r>
    </w:p>
    <w:p w:rsidRDefault="00554C4A" w:rsidP="00242312" w:rsidR="00554C4A" w:rsidRPr="009219F7">
      <w:pPr>
        <w:pStyle w:val="Odlomakpopisa"/>
        <w:numPr>
          <w:ilvl w:val="0"/>
          <w:numId w:val="41"/>
        </w:numPr>
        <w:spacing w:lineRule="auto" w:line="240" w:after="0"/>
        <w:jc w:val="both"/>
        <w:rPr>
          <w:rFonts w:eastAsia="Calibri" w:hAnsi="Times New Roman" w:ascii="Times New Roman"/>
          <w:sz w:val="24"/>
          <w:szCs w:val="24"/>
        </w:rPr>
      </w:pPr>
      <w:r w:rsidRPr="00554C4A">
        <w:rPr>
          <w:rFonts w:eastAsia="Calibri" w:hAnsi="Times New Roman" w:ascii="Times New Roman"/>
          <w:sz w:val="24"/>
          <w:szCs w:val="24"/>
        </w:rPr>
        <w:t>ugovor o solidarnom jamstvu kojim društvo Algoritam Profil Mozaik d.o.o. OIB 52176099308 jam</w:t>
      </w:r>
      <w:r w:rsidRPr="00554C4A">
        <w:rPr>
          <w:rFonts w:eastAsia="Calibri" w:hAnsi="Times New Roman" w:ascii="Times New Roman" w:hint="eastAsia"/>
          <w:sz w:val="24"/>
          <w:szCs w:val="24"/>
        </w:rPr>
        <w:t>č</w:t>
      </w:r>
      <w:r w:rsidRPr="00554C4A">
        <w:rPr>
          <w:rFonts w:eastAsia="Calibri" w:hAnsi="Times New Roman" w:ascii="Times New Roman"/>
          <w:sz w:val="24"/>
          <w:szCs w:val="24"/>
        </w:rPr>
        <w:t>i ERSTE&amp;STEIERMAERKISCHE BANK d.d. za obveze Dužnika sukladno sklopljenoj predste</w:t>
      </w:r>
      <w:r w:rsidRPr="00554C4A">
        <w:rPr>
          <w:rFonts w:eastAsia="Calibri" w:hAnsi="Times New Roman" w:ascii="Times New Roman" w:hint="eastAsia"/>
          <w:sz w:val="24"/>
          <w:szCs w:val="24"/>
        </w:rPr>
        <w:t>č</w:t>
      </w:r>
      <w:r>
        <w:rPr>
          <w:rFonts w:eastAsia="Calibri" w:hAnsi="Times New Roman" w:ascii="Times New Roman"/>
          <w:sz w:val="24"/>
          <w:szCs w:val="24"/>
        </w:rPr>
        <w:t>ajnoj nagodbi</w:t>
      </w:r>
    </w:p>
    <w:p w:rsidRDefault="00A343DA" w:rsidP="00242312" w:rsidR="00A343DA" w:rsidRPr="009219F7">
      <w:pPr>
        <w:rPr>
          <w:rFonts w:hAnsi="Times New Roman" w:ascii="Times New Roman"/>
          <w:sz w:val="24"/>
          <w:highlight w:val="yellow"/>
        </w:rPr>
      </w:pPr>
    </w:p>
    <w:p w:rsidRDefault="00A343DA" w:rsidP="00242312" w:rsidR="00A343DA" w:rsidRPr="009219F7">
      <w:pPr>
        <w:rPr>
          <w:rFonts w:hAnsi="Times New Roman" w:ascii="Times New Roman"/>
          <w:sz w:val="24"/>
        </w:rPr>
      </w:pPr>
      <w:r w:rsidRPr="009219F7">
        <w:rPr>
          <w:rFonts w:hAnsi="Times New Roman" w:ascii="Times New Roman"/>
          <w:sz w:val="24"/>
        </w:rPr>
        <w:t>Dužnik se obvezuje vjerovniku ERSTE&amp;STEIERMAERKISCHE BANK d.d. predati i sve druge instrumente osiguranja koji će prema diskrecijskoj ocijeni vjerovnika ERSTE&amp;STEIERMAERKISCHE BANK d.d. biti potrebni u cilju ispunjenja svrhe predstečajne nagodbe</w:t>
      </w:r>
    </w:p>
    <w:p w:rsidRDefault="00A343DA" w:rsidP="00242312" w:rsidR="00A343DA" w:rsidRPr="009219F7">
      <w:pPr>
        <w:rPr>
          <w:rFonts w:hAnsi="Times New Roman" w:ascii="Times New Roman"/>
          <w:sz w:val="24"/>
        </w:rPr>
      </w:pPr>
      <w:r w:rsidRPr="009219F7">
        <w:rPr>
          <w:rFonts w:hAnsi="Times New Roman" w:ascii="Times New Roman"/>
          <w:sz w:val="24"/>
        </w:rPr>
        <w:t xml:space="preserve">Sva založna prava zasnovana u korist ERSTE&amp;STEIERMÄRKISCHE BANK d.d. do dana 29.05.2015. godine. i to temeljem: </w:t>
      </w:r>
    </w:p>
    <w:p w:rsidRDefault="00A343DA" w:rsidP="00242312" w:rsidR="00A343DA" w:rsidRPr="009219F7">
      <w:pPr>
        <w:rPr>
          <w:rFonts w:hAnsi="Times New Roman" w:ascii="Times New Roman"/>
          <w:sz w:val="24"/>
        </w:rPr>
      </w:pP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ES 80/11-1 od 21.03.2011. godine; </w:t>
      </w:r>
      <w:r w:rsidRPr="009219F7">
        <w:rPr>
          <w:rFonts w:eastAsia="Calibri" w:hAnsi="Times New Roman" w:ascii="Times New Roman"/>
          <w:bCs/>
          <w:sz w:val="24"/>
          <w:szCs w:val="24"/>
        </w:rPr>
        <w:t>solemniziranog od strane javnog bilježnika Mladena Matoša pod brojem OV-4356/11 dana 25.03.2011. godine;</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ES 81/11-1 od 21.03.2011. godine, </w:t>
      </w:r>
      <w:r w:rsidRPr="009219F7">
        <w:rPr>
          <w:rFonts w:eastAsia="Calibri" w:hAnsi="Times New Roman" w:ascii="Times New Roman"/>
          <w:bCs/>
          <w:sz w:val="24"/>
          <w:szCs w:val="24"/>
        </w:rPr>
        <w:t>solemniziranog od strane javnog bilježnika Mladena Matoša pod brojem OV-4352/11 dana 25.03.2011. godine;</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OU27523 od 28.11.2013. godine, </w:t>
      </w:r>
      <w:r w:rsidRPr="009219F7">
        <w:rPr>
          <w:rFonts w:eastAsia="Calibri" w:hAnsi="Times New Roman" w:ascii="Times New Roman"/>
          <w:bCs/>
          <w:sz w:val="24"/>
          <w:szCs w:val="24"/>
        </w:rPr>
        <w:t>solemniziranog od strane javnog bilježnika Mladena Matoša pod brojem OV-15179/13 dana 06.12.2013. godine;</w:t>
      </w:r>
      <w:r w:rsidRPr="009219F7">
        <w:rPr>
          <w:rFonts w:hAnsi="Times New Roman" w:ascii="Times New Roman"/>
          <w:sz w:val="24"/>
          <w:szCs w:val="24"/>
        </w:rPr>
        <w:t xml:space="preserve"> </w:t>
      </w:r>
      <w:r w:rsidRPr="009219F7">
        <w:rPr>
          <w:rFonts w:eastAsia="Calibri" w:hAnsi="Times New Roman" w:ascii="Times New Roman"/>
          <w:sz w:val="24"/>
          <w:szCs w:val="24"/>
        </w:rPr>
        <w:t xml:space="preserve"> </w:t>
      </w:r>
    </w:p>
    <w:p w:rsidRDefault="00A343DA" w:rsidP="00242312" w:rsidR="00A343DA" w:rsidRPr="009219F7">
      <w:pPr>
        <w:pStyle w:val="Odlomakpopisa"/>
        <w:numPr>
          <w:ilvl w:val="0"/>
          <w:numId w:val="41"/>
        </w:numPr>
        <w:autoSpaceDE w:val="false"/>
        <w:autoSpaceDN w:val="false"/>
        <w:spacing w:lineRule="auto" w:line="240" w:after="0"/>
        <w:jc w:val="both"/>
        <w:rPr>
          <w:rFonts w:eastAsia="Calibri" w:hAnsi="Times New Roman" w:ascii="Times New Roman"/>
          <w:sz w:val="24"/>
          <w:szCs w:val="24"/>
        </w:rPr>
      </w:pPr>
      <w:r w:rsidRPr="009219F7">
        <w:rPr>
          <w:rFonts w:eastAsia="Calibri" w:hAnsi="Times New Roman" w:ascii="Times New Roman"/>
          <w:sz w:val="24"/>
          <w:szCs w:val="24"/>
        </w:rPr>
        <w:t xml:space="preserve">Ugovora o </w:t>
      </w:r>
      <w:r w:rsidRPr="009219F7">
        <w:rPr>
          <w:rFonts w:hAnsi="Times New Roman" w:ascii="Times New Roman"/>
          <w:sz w:val="24"/>
          <w:szCs w:val="24"/>
        </w:rPr>
        <w:t xml:space="preserve">okvirnom iznosu zaduženja i osiguranju hipotekom na nekretnini br. OU76425 od 02.04.2015. godine, </w:t>
      </w:r>
      <w:r w:rsidRPr="009219F7">
        <w:rPr>
          <w:rFonts w:eastAsia="Calibri" w:hAnsi="Times New Roman" w:ascii="Times New Roman"/>
          <w:bCs/>
          <w:sz w:val="24"/>
          <w:szCs w:val="24"/>
        </w:rPr>
        <w:t>solemniziranog od strane javnog bilježnika Mladena Matoša pod brojem OV-3647/15 dana 02.04.2015. godine;</w:t>
      </w:r>
      <w:r w:rsidRPr="009219F7">
        <w:rPr>
          <w:rFonts w:eastAsia="Calibri" w:hAnsi="Times New Roman" w:ascii="Times New Roman"/>
          <w:sz w:val="24"/>
          <w:szCs w:val="24"/>
        </w:rPr>
        <w:t xml:space="preserve"> </w:t>
      </w:r>
    </w:p>
    <w:p w:rsidRDefault="00A343DA" w:rsidP="00242312" w:rsidR="00A343DA" w:rsidRPr="009219F7">
      <w:pPr>
        <w:pStyle w:val="Odlomakpopisa"/>
        <w:autoSpaceDE w:val="false"/>
        <w:autoSpaceDN w:val="false"/>
        <w:spacing w:lineRule="auto" w:line="240"/>
        <w:jc w:val="both"/>
        <w:rPr>
          <w:rFonts w:eastAsia="Calibri" w:hAnsi="Times New Roman" w:ascii="Times New Roman"/>
          <w:sz w:val="24"/>
          <w:szCs w:val="24"/>
        </w:rPr>
      </w:pPr>
    </w:p>
    <w:p w:rsidRDefault="00A343DA" w:rsidP="00242312" w:rsidR="00A343DA" w:rsidRPr="009219F7">
      <w:pPr>
        <w:rPr>
          <w:rFonts w:hAnsi="Times New Roman" w:ascii="Times New Roman"/>
          <w:sz w:val="24"/>
        </w:rPr>
      </w:pPr>
      <w:r w:rsidRPr="009219F7">
        <w:rPr>
          <w:rFonts w:hAnsi="Times New Roman" w:ascii="Times New Roman"/>
          <w:sz w:val="24"/>
        </w:rPr>
        <w:t xml:space="preserve">ostaju i dalje na snazi za vrijeme i nakon potpisa predstečajne nagodbe radi namirenja tražbina ERSTE&amp;STEIERMÄRKISCHE BANK d. d.  i svih pripadajućih prava te se Dužnik obvezuje na prvi poziv ERSTE&amp;STEIERMÄRKISCHE BANK d. d.   između ostalog potpisati anekse  prethodno navedenih Ugovora o okvirnom iznosu zaduženja i osiguranju kojim će se produžiti rok važenja predmetnih Ugovora o okvirnom iznosu zaduženja i osiguranju, odnosno potpisati bilo kakav sporazum odnosno drugu ispravu koju od njega zatraži ERSTE&amp;STEIERMÄRKISCHE BANK d. d. </w:t>
      </w:r>
    </w:p>
    <w:p w:rsidRDefault="00A343DA" w:rsidP="00242312" w:rsidR="00A343DA" w:rsidRPr="009219F7">
      <w:pPr>
        <w:rPr>
          <w:rFonts w:hAnsi="Times New Roman" w:ascii="Times New Roman"/>
          <w:sz w:val="24"/>
        </w:rPr>
      </w:pPr>
    </w:p>
    <w:p w:rsidRDefault="00A343DA" w:rsidP="00242312" w:rsidR="00A343DA" w:rsidRPr="009219F7">
      <w:pPr>
        <w:rPr>
          <w:rFonts w:hAnsi="Times New Roman" w:ascii="Times New Roman"/>
          <w:sz w:val="24"/>
        </w:rPr>
      </w:pPr>
      <w:r w:rsidRPr="009219F7">
        <w:rPr>
          <w:rFonts w:hAnsi="Times New Roman" w:ascii="Times New Roman"/>
          <w:sz w:val="24"/>
        </w:rPr>
        <w:lastRenderedPageBreak/>
        <w:t>Dužnik je suglasan da ERSTE&amp;STEIERMÄRKISCHE BANK d. d. zadržava sva založna prava upisana u svoju korist u punom opsegu, radi osiguranja svojih tražbina.</w:t>
      </w:r>
    </w:p>
    <w:p w:rsidRDefault="00A343DA" w:rsidP="00242312" w:rsidR="00A343DA" w:rsidRPr="009219F7">
      <w:pPr>
        <w:autoSpaceDE w:val="false"/>
        <w:autoSpaceDN w:val="false"/>
        <w:adjustRightInd w:val="false"/>
        <w:rPr>
          <w:rFonts w:hAnsi="Times New Roman" w:ascii="Times New Roman"/>
          <w:sz w:val="24"/>
        </w:rPr>
      </w:pPr>
    </w:p>
    <w:p w:rsidRDefault="00A343DA" w:rsidP="00242312" w:rsidR="00A343DA" w:rsidRPr="00554C4A">
      <w:pPr>
        <w:autoSpaceDE w:val="false"/>
        <w:autoSpaceDN w:val="false"/>
        <w:adjustRightInd w:val="false"/>
        <w:rPr>
          <w:rFonts w:hAnsi="Times New Roman" w:ascii="Times New Roman"/>
          <w:sz w:val="24"/>
        </w:rPr>
      </w:pPr>
      <w:r w:rsidRPr="009219F7">
        <w:rPr>
          <w:rFonts w:hAnsi="Times New Roman" w:ascii="Times New Roman"/>
          <w:sz w:val="24"/>
        </w:rPr>
        <w:t>Založna prava od dana sklapanja predstečajne nagodbe, osiguravaju tražbine ERSTE&amp;STEIERMAERKISCHE BANK d.d. kako su navedene u predstečajnoj nagodbi u iznosu, s kamatama i dospijećem kako je određeno predstečajnom nagodbom, a u slučaju ne ispunjenja od strane Dužnika, vjerovnik ERSTE&amp;STEIERMAERKISCHE BANK d.d</w:t>
      </w:r>
      <w:r w:rsidRPr="009219F7">
        <w:rPr>
          <w:rFonts w:hAnsi="Times New Roman" w:ascii="Times New Roman"/>
          <w:b/>
          <w:sz w:val="24"/>
        </w:rPr>
        <w:t xml:space="preserve">. </w:t>
      </w:r>
      <w:r w:rsidRPr="009219F7">
        <w:rPr>
          <w:rFonts w:hAnsi="Times New Roman" w:ascii="Times New Roman"/>
          <w:sz w:val="24"/>
        </w:rPr>
        <w:t xml:space="preserve">ima pravo namiriti svoje tražbine, kako su određene predstečajnom nagodbom, prisilnom i neposrednom ovrhom na založenoj imovini, sve u skladu sa svojim pravima založnog </w:t>
      </w:r>
      <w:r w:rsidRPr="00554C4A">
        <w:rPr>
          <w:rFonts w:hAnsi="Times New Roman" w:ascii="Times New Roman"/>
          <w:sz w:val="24"/>
        </w:rPr>
        <w:t>vjerovnika.</w:t>
      </w:r>
    </w:p>
    <w:p w:rsidRDefault="00A343DA" w:rsidP="00242312" w:rsidR="00A343DA" w:rsidRPr="009219F7">
      <w:pPr>
        <w:autoSpaceDE w:val="false"/>
        <w:autoSpaceDN w:val="false"/>
        <w:adjustRightInd w:val="false"/>
        <w:rPr>
          <w:rFonts w:hAnsi="Times New Roman" w:ascii="Times New Roman"/>
          <w:sz w:val="24"/>
        </w:rPr>
      </w:pPr>
    </w:p>
    <w:p w:rsidRDefault="00A343DA" w:rsidP="00242312" w:rsidR="00A343DA" w:rsidRPr="009219F7">
      <w:pPr>
        <w:pStyle w:val="StandardWeb"/>
        <w:spacing w:afterAutospacing="false" w:after="240" w:beforeAutospacing="false" w:before="240"/>
        <w:jc w:val="both"/>
        <w:rPr>
          <w:b/>
          <w:i/>
        </w:rPr>
      </w:pPr>
      <w:r w:rsidRPr="009219F7">
        <w:rPr>
          <w:b/>
          <w:i/>
        </w:rPr>
        <w:t xml:space="preserve">Obveze prema financijskim institucijama - </w:t>
      </w:r>
      <w:r w:rsidRPr="009219F7">
        <w:rPr>
          <w:lang w:eastAsia="hr-BA" w:val="hr-BA"/>
        </w:rPr>
        <w:t>SBERBANK d.d.</w:t>
      </w:r>
    </w:p>
    <w:p w:rsidRDefault="00A343DA" w:rsidP="00242312" w:rsidR="00A343DA" w:rsidRPr="009219F7">
      <w:pPr>
        <w:pStyle w:val="Default"/>
        <w:jc w:val="both"/>
        <w:rPr>
          <w:bCs/>
        </w:rPr>
      </w:pPr>
      <w:r w:rsidRPr="009219F7">
        <w:rPr>
          <w:b/>
          <w:bCs/>
        </w:rPr>
        <w:t xml:space="preserve">Tražbine vjerovnika Sberbank d.d., Zagreb, Varšavska 9, </w:t>
      </w:r>
      <w:r w:rsidRPr="009219F7">
        <w:rPr>
          <w:bCs/>
        </w:rPr>
        <w:t xml:space="preserve">OIB: 78427478595 </w:t>
      </w:r>
    </w:p>
    <w:p w:rsidRDefault="00A343DA" w:rsidP="00242312" w:rsidR="00A343DA" w:rsidRPr="009219F7">
      <w:pPr>
        <w:pStyle w:val="Default"/>
        <w:jc w:val="both"/>
        <w:rPr>
          <w:bCs/>
        </w:rPr>
      </w:pPr>
      <w:r w:rsidRPr="009219F7">
        <w:rPr>
          <w:bCs/>
        </w:rPr>
        <w:t xml:space="preserve">Iznos ukupno utvrđene tražbine: </w:t>
      </w:r>
      <w:r w:rsidRPr="009219F7">
        <w:rPr>
          <w:b/>
          <w:bCs/>
        </w:rPr>
        <w:t>5.047.334,41 kn</w:t>
      </w:r>
    </w:p>
    <w:p w:rsidRDefault="00A343DA" w:rsidP="00242312" w:rsidR="00A343DA" w:rsidRPr="009219F7">
      <w:pPr>
        <w:pStyle w:val="Default"/>
        <w:ind w:left="720"/>
        <w:jc w:val="both"/>
        <w:rPr>
          <w:bCs/>
        </w:rPr>
      </w:pPr>
    </w:p>
    <w:p w:rsidRDefault="00A343DA" w:rsidP="00242312" w:rsidR="00A343DA" w:rsidRPr="009219F7">
      <w:pPr>
        <w:pStyle w:val="Default"/>
        <w:jc w:val="both"/>
      </w:pPr>
      <w:r w:rsidRPr="009219F7">
        <w:rPr>
          <w:bCs/>
        </w:rPr>
        <w:t xml:space="preserve">I. Dužnik </w:t>
      </w:r>
      <w:r w:rsidRPr="009219F7">
        <w:rPr>
          <w:b/>
        </w:rPr>
        <w:t>ALGORITAM d.o.o.</w:t>
      </w:r>
      <w:r w:rsidRPr="009219F7">
        <w:t xml:space="preserve"> Zagreb, Harambašićeva 19, OIB:11544939570</w:t>
      </w:r>
      <w:r w:rsidRPr="009219F7">
        <w:rPr>
          <w:bCs/>
        </w:rPr>
        <w:t xml:space="preserve">, (dalje u tekstu: Dužnik) </w:t>
      </w:r>
      <w:r w:rsidRPr="009219F7">
        <w:t xml:space="preserve">obvezuje se vjerovniku Sberbank d.d., Zagreb, Varšavska 9 OIB:78427478595 (dalje u tekstu: Vjerovnik) namiriti i isplatiti utvrđene tražbine od ukupno </w:t>
      </w:r>
      <w:r w:rsidRPr="009219F7">
        <w:rPr>
          <w:bCs/>
        </w:rPr>
        <w:t>5.047.334,41 kn</w:t>
      </w:r>
      <w:r w:rsidRPr="009219F7">
        <w:t>koje tražbine proizlaze iz sljedećih pravnih osnova i u sljedećim utvrđenim iznosima:</w:t>
      </w:r>
    </w:p>
    <w:p w:rsidRDefault="00A343DA" w:rsidP="00242312" w:rsidR="00A343DA" w:rsidRPr="009219F7">
      <w:pPr>
        <w:pStyle w:val="Default"/>
        <w:jc w:val="both"/>
      </w:pPr>
    </w:p>
    <w:p w:rsidRDefault="00A343DA" w:rsidP="00242312" w:rsidR="00A343DA" w:rsidRPr="009219F7">
      <w:pPr>
        <w:pStyle w:val="Default"/>
        <w:jc w:val="both"/>
        <w:rPr>
          <w:bCs/>
        </w:rPr>
      </w:pPr>
      <w:r w:rsidRPr="009219F7">
        <w:t xml:space="preserve">1. tražbina temeljem Ugovora o otvaranju i vođenju multivalutnog transakcijskog računa od 26.03.2014.g., </w:t>
      </w:r>
      <w:r w:rsidRPr="009219F7">
        <w:rPr>
          <w:bCs/>
        </w:rPr>
        <w:t>u utvrđenom iznosu od 38,47 kn,</w:t>
      </w:r>
    </w:p>
    <w:p w:rsidRDefault="00A343DA" w:rsidP="00242312" w:rsidR="00A343DA" w:rsidRPr="009219F7">
      <w:pPr>
        <w:pStyle w:val="Default"/>
        <w:jc w:val="both"/>
      </w:pPr>
      <w:r w:rsidRPr="009219F7">
        <w:rPr>
          <w:bCs/>
        </w:rPr>
        <w:t xml:space="preserve">2. tražbina temeljem </w:t>
      </w:r>
      <w:r w:rsidRPr="009219F7">
        <w:t xml:space="preserve">Ugovora o kreditu po multivalutnom transakcijskom računu br. 583259 od  12.12.2013. sa pripadajućim Aneksom br. 1. od 30.09.2014.g. i Aneksom br. 2. od 31.12.2014. </w:t>
      </w:r>
      <w:r w:rsidRPr="009219F7">
        <w:rPr>
          <w:bCs/>
        </w:rPr>
        <w:t xml:space="preserve"> u iznosu </w:t>
      </w:r>
      <w:r w:rsidRPr="009219F7">
        <w:t xml:space="preserve">44.361,46 kn,  </w:t>
      </w:r>
    </w:p>
    <w:p w:rsidRDefault="00A343DA" w:rsidP="00242312" w:rsidR="00A343DA" w:rsidRPr="009219F7">
      <w:pPr>
        <w:pStyle w:val="Default"/>
        <w:jc w:val="both"/>
      </w:pPr>
      <w:r w:rsidRPr="009219F7">
        <w:t>3. tražbina temeljem Ugovora o kreditu br. 501748 od 12.12.2013. u iznosu5.002.934,48 kn,</w:t>
      </w:r>
    </w:p>
    <w:p w:rsidRDefault="00A343DA" w:rsidP="00242312" w:rsidR="00A343DA" w:rsidRPr="009219F7">
      <w:pPr>
        <w:pStyle w:val="Odlomakpopisa"/>
        <w:tabs>
          <w:tab w:pos="284" w:val="left"/>
        </w:tabs>
        <w:spacing w:lineRule="auto" w:line="240"/>
        <w:ind w:right="-284"/>
        <w:jc w:val="both"/>
        <w:rPr>
          <w:rFonts w:hAnsi="Times New Roman" w:ascii="Times New Roman"/>
          <w:bCs/>
          <w:sz w:val="24"/>
          <w:szCs w:val="24"/>
        </w:rPr>
      </w:pPr>
    </w:p>
    <w:p w:rsidRDefault="00A343DA" w:rsidP="00242312" w:rsidR="00A343DA" w:rsidRPr="009219F7">
      <w:pPr>
        <w:pStyle w:val="Default"/>
        <w:jc w:val="both"/>
        <w:rPr>
          <w:bCs/>
        </w:rPr>
      </w:pPr>
      <w:r w:rsidRPr="009219F7">
        <w:rPr>
          <w:bCs/>
        </w:rPr>
        <w:t xml:space="preserve">sve gore navedene tražbine kao i ostale obveze koje su u vezi s tim tražbinama Dužnik se obvezuje izvršiti i platiti vjerovniku Sberbank d.d. na način i u rokovima kako slijedi: </w:t>
      </w:r>
    </w:p>
    <w:p w:rsidRDefault="00A343DA" w:rsidP="00242312" w:rsidR="00A343DA" w:rsidRPr="009219F7">
      <w:pPr>
        <w:pStyle w:val="Default"/>
        <w:jc w:val="both"/>
        <w:rPr>
          <w:bCs/>
        </w:rPr>
      </w:pPr>
    </w:p>
    <w:p w:rsidRDefault="00A343DA" w:rsidP="00242312" w:rsidR="00A343DA" w:rsidRPr="009219F7">
      <w:pPr>
        <w:pStyle w:val="Default"/>
        <w:jc w:val="both"/>
        <w:rPr>
          <w:bCs/>
        </w:rPr>
      </w:pPr>
      <w:r w:rsidRPr="009219F7">
        <w:rPr>
          <w:bCs/>
        </w:rPr>
        <w:t xml:space="preserve">- tražbinu u iznosu od </w:t>
      </w:r>
      <w:r w:rsidRPr="009219F7">
        <w:rPr>
          <w:b/>
          <w:bCs/>
        </w:rPr>
        <w:t>5.047.334,41 kn</w:t>
      </w:r>
      <w:r w:rsidR="009219F7" w:rsidRPr="009219F7">
        <w:rPr>
          <w:b/>
          <w:bCs/>
        </w:rPr>
        <w:t xml:space="preserve"> </w:t>
      </w:r>
      <w:r w:rsidRPr="009219F7">
        <w:rPr>
          <w:bCs/>
        </w:rPr>
        <w:t>Dužnik se obvezuje platiti u</w:t>
      </w:r>
      <w:r w:rsidR="009219F7" w:rsidRPr="009219F7">
        <w:rPr>
          <w:bCs/>
        </w:rPr>
        <w:t xml:space="preserve"> </w:t>
      </w:r>
      <w:r w:rsidRPr="009219F7">
        <w:rPr>
          <w:b/>
          <w:bCs/>
        </w:rPr>
        <w:t xml:space="preserve">96 </w:t>
      </w:r>
      <w:r w:rsidRPr="009219F7">
        <w:rPr>
          <w:bCs/>
        </w:rPr>
        <w:t>(devedesetšest)</w:t>
      </w:r>
      <w:r w:rsidR="009219F7" w:rsidRPr="009219F7">
        <w:rPr>
          <w:bCs/>
        </w:rPr>
        <w:t xml:space="preserve"> </w:t>
      </w:r>
      <w:r w:rsidRPr="009219F7">
        <w:rPr>
          <w:bCs/>
        </w:rPr>
        <w:t>uzastopnih mjesečnih rata koje mjesečne rate se dužnik obvezuje platiti Sberbank d.d. do svakog 15. (petnaestog) dana u mjesecu, prvih 48 mjesečnih rata u iznosu od 42.083,33 HRK svaka rata, a idućih 48 mjesečnih rata u iznosu od 63.069,47 HRK svaka rata. Poček otplate 2 godine. Prva rata dospijeva nakon proteka počeka od 2 godine, 15. (petnaestog) dana u mjesecu, koji slijedi nakon mjeseca u kojem je Rješenje o sklapanju predstečajne nagodbe pred nadležnim Trgovačkim sudom postalo pravomoćno.</w:t>
      </w:r>
    </w:p>
    <w:p w:rsidRDefault="00A343DA" w:rsidP="00242312" w:rsidR="00A343DA" w:rsidRPr="009219F7">
      <w:pPr>
        <w:pStyle w:val="Default"/>
        <w:jc w:val="both"/>
        <w:rPr>
          <w:bCs/>
        </w:rPr>
      </w:pPr>
    </w:p>
    <w:p w:rsidRDefault="00A343DA" w:rsidP="00242312" w:rsidR="00A343DA" w:rsidRPr="009219F7">
      <w:pPr>
        <w:pStyle w:val="Default"/>
        <w:jc w:val="both"/>
        <w:rPr>
          <w:bCs/>
        </w:rPr>
      </w:pPr>
      <w:r w:rsidRPr="009219F7">
        <w:rPr>
          <w:bCs/>
        </w:rPr>
        <w:t xml:space="preserve">Dužnik se obvezuje se platiti Vjerovniku pored navedenih tražbina u ovoj točki, na način i u rokovima utvrđenim u ovoj točki, još i kamatu na navedeni ukupni iznos tražbine od  </w:t>
      </w:r>
      <w:r w:rsidRPr="009219F7">
        <w:rPr>
          <w:b/>
          <w:bCs/>
        </w:rPr>
        <w:t>5.047.334,41 kn</w:t>
      </w:r>
      <w:r w:rsidRPr="009219F7">
        <w:rPr>
          <w:bCs/>
        </w:rPr>
        <w:t xml:space="preserve"> i to po kamatnoj stopi od 4,5 % godišnje, kamata je promjenjiva i određena je Odlukom o kamatama i naknadama Vjerovnika. Kamata dospijeva na naplatu mjesečno, a prvi obrok kamate dospijeva u roku od 30 dana od pravomoćnosti Rješenja kojim se odobrava sklopljena Predstečajna nagodba pred nadležnim Trgovačkim sudom.</w:t>
      </w:r>
    </w:p>
    <w:p w:rsidRDefault="00A343DA" w:rsidP="00242312" w:rsidR="00A343DA" w:rsidRPr="009219F7">
      <w:pPr>
        <w:pStyle w:val="Default"/>
        <w:jc w:val="both"/>
        <w:rPr>
          <w:bCs/>
        </w:rPr>
      </w:pPr>
    </w:p>
    <w:p w:rsidRDefault="00A343DA" w:rsidP="00242312" w:rsidR="00A343DA" w:rsidRPr="009219F7">
      <w:pPr>
        <w:pStyle w:val="Default"/>
        <w:jc w:val="both"/>
        <w:rPr>
          <w:bCs/>
          <w:color w:val="auto"/>
        </w:rPr>
      </w:pPr>
      <w:r w:rsidRPr="009219F7">
        <w:rPr>
          <w:bCs/>
        </w:rPr>
        <w:t xml:space="preserve">Radi osiguranja i naplate svih novčanih tražbina koje se Dužnik obvezao platiti Vjerovniku Sberbank d.d. temeljem ove predstečajne nagodbe, uvećani za sve pripadajuće kamate, </w:t>
      </w:r>
      <w:r w:rsidRPr="009219F7">
        <w:rPr>
          <w:bCs/>
        </w:rPr>
        <w:lastRenderedPageBreak/>
        <w:t>Dužnik se obvezuje da će u roku od 30 (trideset) dana od sklapanja ove predstečajne nagodbe pred nadležnim trgovačkim sudom, predati i uručiti Vjerovniku 1 (jednu) Zadužnica koju je potvrdio (solemnizirao) javni bilježnik koje će biti sastavljene i izdane sukladno Ovršnom zakonu, koju zadužnicu je nakon dospijeća Sber</w:t>
      </w:r>
      <w:r w:rsidRPr="009219F7">
        <w:rPr>
          <w:bCs/>
          <w:color w:val="auto"/>
        </w:rPr>
        <w:t>bank d.d. ovlaštena poslati na naplatu, te 2 (dvije) bjanko mjenice „bez protesta“.</w:t>
      </w:r>
    </w:p>
    <w:p w:rsidRDefault="00A343DA" w:rsidP="00242312" w:rsidR="00A343DA" w:rsidRPr="009219F7">
      <w:pPr>
        <w:pStyle w:val="Default"/>
        <w:jc w:val="both"/>
        <w:rPr>
          <w:bCs/>
          <w:color w:val="auto"/>
        </w:rPr>
      </w:pPr>
    </w:p>
    <w:p w:rsidRDefault="00A343DA" w:rsidP="00242312" w:rsidR="00A343DA" w:rsidRPr="009219F7">
      <w:pPr>
        <w:pStyle w:val="Default"/>
        <w:jc w:val="both"/>
        <w:rPr>
          <w:bCs/>
        </w:rPr>
      </w:pPr>
      <w:r w:rsidRPr="009219F7">
        <w:rPr>
          <w:bCs/>
        </w:rPr>
        <w:t>Radi osiguranja i naplate svih novčanih tražbina koje se Dužnik obvezao platiti Vjerovniku Sberbank d.d. temeljem ove predstečajne nagodbe, uvećani za sve pripadajuće kamate, Dužnik se obvezuje da će u roku od 30 (trideset) dana od sklapanja ove predstečajne nagodbe pred nadležnim trgovačkim sudom, predati i uručiti Vjerovniku 1 (jednu) Zadužnicu,</w:t>
      </w:r>
    </w:p>
    <w:p w:rsidRDefault="00A343DA" w:rsidP="00242312" w:rsidR="00A343DA" w:rsidRPr="009219F7">
      <w:pPr>
        <w:pStyle w:val="Default"/>
        <w:jc w:val="both"/>
        <w:rPr>
          <w:rFonts w:eastAsiaTheme="minorHAnsi"/>
          <w:lang w:eastAsia="en-US"/>
        </w:rPr>
      </w:pPr>
      <w:r w:rsidRPr="009219F7">
        <w:rPr>
          <w:bCs/>
        </w:rPr>
        <w:t>koju je potvrdio (solemnizirao) javni bilježnik koja će biti sastavljena i izdana sukladno Ovršnom zakonu, koju zadužnicu je nakon dospijeća Sber</w:t>
      </w:r>
      <w:r w:rsidRPr="009219F7">
        <w:rPr>
          <w:bCs/>
          <w:color w:val="auto"/>
        </w:rPr>
        <w:t xml:space="preserve">bank d.d. ovlaštena poslati na naplatu, te 2 (dvije) bjanko mjenice „bez protesta“, i to </w:t>
      </w:r>
      <w:r w:rsidRPr="009219F7">
        <w:rPr>
          <w:bCs/>
        </w:rPr>
        <w:t xml:space="preserve">društva </w:t>
      </w:r>
      <w:r w:rsidRPr="009219F7">
        <w:rPr>
          <w:rFonts w:eastAsiaTheme="minorHAnsi"/>
          <w:lang w:eastAsia="en-US"/>
        </w:rPr>
        <w:t>Algoritam Profil Mozaik d.o.o. Zagreb, Bužanova 20/a, OIB: 52176099308.</w:t>
      </w:r>
    </w:p>
    <w:p w:rsidRDefault="00A343DA" w:rsidP="00242312" w:rsidR="00A343DA" w:rsidRPr="009219F7">
      <w:pPr>
        <w:pStyle w:val="Default"/>
        <w:jc w:val="both"/>
        <w:rPr>
          <w:rFonts w:eastAsiaTheme="minorHAnsi"/>
          <w:lang w:eastAsia="en-US"/>
        </w:rPr>
      </w:pPr>
      <w:r w:rsidRPr="009219F7">
        <w:rPr>
          <w:rFonts w:eastAsiaTheme="minorHAnsi"/>
          <w:lang w:eastAsia="en-US"/>
        </w:rPr>
        <w:t>Društvo Algoritam Profil Mozaik d.o.o. i Vjerovnik obvezuju se sklopiti i potpisati Ugovor o pristupu dugu, koji Dužnik ima prema Vjerovniku temeljem ovdje navedenih Ugovora i ove Predstečajne nagodbe, i to najkasnije u roku od 8 (osam) dana od objave Rješenja o prihvaćanju Plana financijskog i operativnog restrukturiranja Dužnika na stranicama Financijske agencije.</w:t>
      </w:r>
    </w:p>
    <w:p w:rsidRDefault="00A343DA" w:rsidP="00242312" w:rsidR="00A343DA" w:rsidRPr="009219F7">
      <w:pPr>
        <w:pStyle w:val="Default"/>
        <w:jc w:val="both"/>
        <w:rPr>
          <w:rFonts w:eastAsiaTheme="minorHAnsi"/>
          <w:lang w:eastAsia="en-US"/>
        </w:rPr>
      </w:pPr>
    </w:p>
    <w:p w:rsidRDefault="00A343DA" w:rsidP="00242312" w:rsidR="00A343DA" w:rsidRPr="009219F7">
      <w:pPr>
        <w:pStyle w:val="Default"/>
        <w:jc w:val="both"/>
        <w:rPr>
          <w:rFonts w:eastAsiaTheme="minorHAnsi"/>
          <w:lang w:eastAsia="en-US"/>
        </w:rPr>
      </w:pPr>
      <w:r w:rsidRPr="009219F7">
        <w:rPr>
          <w:rFonts w:eastAsiaTheme="minorHAnsi"/>
          <w:lang w:eastAsia="en-US"/>
        </w:rPr>
        <w:t>U slučaju nepridržavanja otplate ili ukoliko se Dužnik ne pridržava odredbikoje proizlazi iz ove Predstečajne nagodbe, cjelokupni iznos tražbine iz ove Predstečajne nagodbe dospijeva na naplatu ukoliko Dužnik ne podmiri dospjelu obvezu na način kako je to predviđeno ovom Predstečajnom nagodbom.</w:t>
      </w:r>
    </w:p>
    <w:p w:rsidRDefault="00A343DA" w:rsidP="00242312" w:rsidR="00A343DA" w:rsidRPr="009219F7">
      <w:pPr>
        <w:pStyle w:val="Default"/>
        <w:jc w:val="both"/>
        <w:rPr>
          <w:rFonts w:eastAsiaTheme="minorHAnsi"/>
          <w:lang w:eastAsia="en-US"/>
        </w:rPr>
      </w:pPr>
      <w:r w:rsidRPr="009219F7">
        <w:rPr>
          <w:rFonts w:eastAsiaTheme="minorHAnsi"/>
          <w:lang w:eastAsia="en-US"/>
        </w:rPr>
        <w:t xml:space="preserve">U tom slučaju Vjerovnik ima pravo i pokrenuti pravne radnje vezano uz naplatu cjelokupnog  potraživanja iz ove Predstečajne nagodbe. </w:t>
      </w:r>
    </w:p>
    <w:p w:rsidRDefault="003919A3" w:rsidP="00242312" w:rsidR="003919A3">
      <w:pPr>
        <w:pStyle w:val="Default"/>
        <w:jc w:val="both"/>
        <w:rPr>
          <w:bCs/>
        </w:rPr>
      </w:pPr>
    </w:p>
    <w:p w:rsidRDefault="003919A3" w:rsidP="00242312" w:rsidR="00A343DA" w:rsidRPr="009219F7">
      <w:pPr>
        <w:pStyle w:val="Default"/>
        <w:jc w:val="both"/>
        <w:rPr>
          <w:rFonts w:eastAsiaTheme="minorHAnsi"/>
          <w:lang w:eastAsia="en-US"/>
        </w:rPr>
      </w:pPr>
      <w:r>
        <w:rPr>
          <w:bCs/>
        </w:rPr>
        <w:t>O</w:t>
      </w:r>
      <w:r w:rsidR="00A343DA" w:rsidRPr="009219F7">
        <w:rPr>
          <w:bCs/>
        </w:rPr>
        <w:t xml:space="preserve">stale odredbe iz </w:t>
      </w:r>
      <w:r w:rsidR="00A343DA" w:rsidRPr="009219F7">
        <w:t>Ugovora o otvaranju i vođenju multivalutnog transakcijskog računa od 26.03.2014.g., Ugovora o kreditu po multivalutnom transakcijskom računu br. 583259 od  12.12.2013. i Ugovora o kreditu br. 501748 od 12.12.2013.</w:t>
      </w:r>
      <w:r w:rsidR="00A343DA" w:rsidRPr="009219F7">
        <w:rPr>
          <w:bCs/>
        </w:rPr>
        <w:t xml:space="preserve">, a koje nisu u suprotnosti sa ovom Predstečajnom nagodbom, </w:t>
      </w:r>
      <w:r w:rsidR="00A343DA" w:rsidRPr="009219F7">
        <w:t>ostaju nepromijenjene.</w:t>
      </w:r>
    </w:p>
    <w:p w:rsidRDefault="00A343DA" w:rsidP="00242312" w:rsidR="00A343DA" w:rsidRPr="009219F7">
      <w:pPr>
        <w:pStyle w:val="Default"/>
        <w:jc w:val="both"/>
        <w:rPr>
          <w:b/>
          <w:bCs/>
          <w:color w:val="FF0000"/>
        </w:rPr>
      </w:pPr>
    </w:p>
    <w:p w:rsidRDefault="00A343DA" w:rsidP="00242312" w:rsidR="00A343DA" w:rsidRPr="009219F7">
      <w:pPr>
        <w:rPr>
          <w:rFonts w:hAnsi="Times New Roman" w:ascii="Times New Roman"/>
          <w:sz w:val="24"/>
        </w:rPr>
      </w:pPr>
      <w:r w:rsidRPr="009219F7">
        <w:rPr>
          <w:rFonts w:hAnsi="Times New Roman" w:ascii="Times New Roman"/>
          <w:sz w:val="24"/>
        </w:rPr>
        <w:t>Vjerovnik i Dužnik suglasno utvrđuju:</w:t>
      </w:r>
    </w:p>
    <w:p w:rsidRDefault="00A343DA" w:rsidP="00242312" w:rsidR="00A343DA" w:rsidRPr="009219F7">
      <w:pPr>
        <w:rPr>
          <w:rFonts w:hAnsi="Times New Roman" w:ascii="Times New Roman"/>
          <w:sz w:val="24"/>
        </w:rPr>
      </w:pPr>
      <w:r w:rsidRPr="009219F7">
        <w:rPr>
          <w:rFonts w:hAnsi="Times New Roman" w:ascii="Times New Roman"/>
          <w:sz w:val="24"/>
        </w:rPr>
        <w:t>1. Da ovom Nagodbom ne dolazi do novacije niti jedne obveze Dužnika prema Vjerovnicima predstečajne nagodbe, osim ako je drugačije određeno ovom Nagodbom, nego da se isključivo radi o reprogramiranju postojećih obveza na način da se preugovaraju rokovi i način otplate Dužnika, osim ako je drugačije određeno ovom Nagodbom pa sa time u vezi tražbine pobliže opisane u prijavi Vjerovnika iz grupe financijske institucije zadržavaju isti identitet, ali uz uvjete iz ove Nagodbe (visina duga, način ispunjenja, rok otplate i visina kamate) u mjeri i kojoj nisu protivni odredbama ove Nagodbe.</w:t>
      </w:r>
    </w:p>
    <w:p w:rsidRDefault="00A343DA" w:rsidP="00242312" w:rsidR="00A343DA" w:rsidRPr="009219F7">
      <w:pPr>
        <w:rPr>
          <w:rFonts w:hAnsi="Times New Roman" w:ascii="Times New Roman"/>
          <w:sz w:val="24"/>
        </w:rPr>
      </w:pPr>
      <w:r w:rsidRPr="009219F7">
        <w:rPr>
          <w:rFonts w:hAnsi="Times New Roman" w:ascii="Times New Roman"/>
          <w:sz w:val="24"/>
        </w:rPr>
        <w:t>2. Da sva založna prava koja Vjerovnici predstečajne Nagodbe iz grupe financijske institucije imaju upisana u javnim upisnicima ostaju i nadalje upisana u javnim upisnicima i osiguravaju tražbine založnih vjerovnika u skladu s odredbama ove Nagodbe.</w:t>
      </w:r>
    </w:p>
    <w:p w:rsidRDefault="00A343DA" w:rsidP="00242312" w:rsidR="00A343DA" w:rsidRPr="009219F7">
      <w:pPr>
        <w:rPr>
          <w:rFonts w:hAnsi="Times New Roman" w:ascii="Times New Roman"/>
          <w:sz w:val="24"/>
        </w:rPr>
      </w:pPr>
      <w:r w:rsidRPr="009219F7">
        <w:rPr>
          <w:rFonts w:hAnsi="Times New Roman" w:ascii="Times New Roman"/>
          <w:sz w:val="24"/>
        </w:rPr>
        <w:t>3. Da će se u slučaju prodaje bilo koje imovine Dužnika, a koja je opterećena založnim pravom, iznos kupoprodajne cijene koristiti za zatvaranje obveza koje Dužnik ima prema založnom vjerovniku koji ima upisana prava na predmetnoj imovini i pri tome se vodeći prvenstvenim redom upisanog založnog prava i prava o namirenju. Ovo se odnosi kako na slobodnu prodaju tako i na prisilnu prodaju u slučaju ovrhe i/ili stečaja Dužnika.</w:t>
      </w:r>
    </w:p>
    <w:p w:rsidRDefault="00A343DA" w:rsidP="00242312" w:rsidR="00A343DA" w:rsidRPr="009219F7">
      <w:pPr>
        <w:autoSpaceDE w:val="false"/>
        <w:autoSpaceDN w:val="false"/>
        <w:adjustRightInd w:val="false"/>
        <w:rPr>
          <w:rFonts w:hAnsi="Times New Roman" w:ascii="Times New Roman"/>
          <w:color w:val="00000A"/>
          <w:sz w:val="24"/>
        </w:rPr>
      </w:pPr>
    </w:p>
    <w:p w:rsidRDefault="00A343DA" w:rsidP="00242312" w:rsidR="00A343DA" w:rsidRPr="009219F7">
      <w:pPr>
        <w:rPr>
          <w:rFonts w:hAnsi="Times New Roman" w:ascii="Times New Roman"/>
          <w:sz w:val="24"/>
          <w:lang w:eastAsia="hr-HR"/>
        </w:rPr>
      </w:pP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 PENGUIN RANDOM HOUSE COMPANY, USA</w:t>
      </w:r>
      <w:r w:rsidRPr="009219F7">
        <w:rPr>
          <w:rFonts w:hAnsi="Times New Roman" w:ascii="Times New Roman"/>
          <w:sz w:val="24"/>
        </w:rPr>
        <w:t xml:space="preserve">, New York - 1745 BROADWAY, NEW YORK, NY 10019, USA, tražbinu </w:t>
      </w:r>
      <w:r w:rsidR="003919A3">
        <w:rPr>
          <w:rFonts w:hAnsi="Times New Roman" w:ascii="Times New Roman"/>
          <w:sz w:val="24"/>
        </w:rPr>
        <w:t>iz ove nagodbe</w:t>
      </w:r>
      <w:r w:rsidRPr="009219F7">
        <w:rPr>
          <w:rFonts w:hAnsi="Times New Roman" w:ascii="Times New Roman"/>
          <w:sz w:val="24"/>
        </w:rPr>
        <w:t>u iznosu od 1.379,06 kn, smanjenu za otpis zateznih kamata u iznosu od 0,00 kn te iznos tražbine nakon otpisa zatezne kamate iznosi 1.379,06 kn uz 0,00% otpisa glavnice u iznosu od 0,00 kn, pa smanjena tražbina iznosi 1.379,06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AMAZON.CO.UK</w:t>
      </w:r>
      <w:r w:rsidRPr="009219F7">
        <w:rPr>
          <w:rFonts w:hAnsi="Times New Roman" w:ascii="Times New Roman"/>
          <w:sz w:val="24"/>
        </w:rPr>
        <w:t xml:space="preserve"> BEDFORDSHIRE - MARSTON GATE RIDGEMONT,MK43 OXP BEDFORDSHIRE.UK, OIB: GB727255821 , tražbinu </w:t>
      </w:r>
      <w:r w:rsidR="003919A3">
        <w:rPr>
          <w:rFonts w:hAnsi="Times New Roman" w:ascii="Times New Roman"/>
          <w:sz w:val="24"/>
        </w:rPr>
        <w:t>iz ove nagodbe</w:t>
      </w:r>
      <w:r w:rsidRPr="009219F7">
        <w:rPr>
          <w:rFonts w:hAnsi="Times New Roman" w:ascii="Times New Roman"/>
          <w:sz w:val="24"/>
        </w:rPr>
        <w:t>u iznosu od 1.438,16 kn, smanjenu za otpis zateznih kamata u iznosu od 0,00 kn te iznos tražbine nakon otpisa zatezne kamate iznosi 1.438,16 kn uz 0,00% otpisa glavnice u iznosu od 0,00 kn, pa smanjena tražbina iznosi 1.438,16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American Girl Publishing,</w:t>
      </w:r>
      <w:r w:rsidRPr="009219F7">
        <w:rPr>
          <w:rFonts w:hAnsi="Times New Roman" w:ascii="Times New Roman"/>
          <w:sz w:val="24"/>
        </w:rPr>
        <w:t xml:space="preserve"> USA, MIDDLETOWN, USA - P.O. BOX 620991, MIDDLETOWN  WI 53562-0497, , tražbinu </w:t>
      </w:r>
      <w:r w:rsidR="003919A3">
        <w:rPr>
          <w:rFonts w:hAnsi="Times New Roman" w:ascii="Times New Roman"/>
          <w:sz w:val="24"/>
        </w:rPr>
        <w:t>iz ove nagodbe</w:t>
      </w:r>
      <w:r w:rsidRPr="009219F7">
        <w:rPr>
          <w:rFonts w:hAnsi="Times New Roman" w:ascii="Times New Roman"/>
          <w:sz w:val="24"/>
        </w:rPr>
        <w:t>u iznosu od 190,36 kn, smanjenu za otpis zateznih kamata u iznosu od 0,00 kn te iznos tražbine nakon otpisa zatezne kamate iznosi 190,36 kn uz 0,00% otpisa glavnice u iznosu od 0,00 kn, pa smanjena tražbina iznosi 190,36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AMERICAN PSYCHIATRIC PUBLISHING,</w:t>
      </w:r>
      <w:r w:rsidRPr="009219F7">
        <w:rPr>
          <w:rFonts w:hAnsi="Times New Roman" w:ascii="Times New Roman"/>
          <w:sz w:val="24"/>
        </w:rPr>
        <w:t xml:space="preserve"> USA BOSTON, USA - PO BOX 418136,BOSTON, MA02241-8136, , tražbinu </w:t>
      </w:r>
      <w:r w:rsidR="003919A3">
        <w:rPr>
          <w:rFonts w:hAnsi="Times New Roman" w:ascii="Times New Roman"/>
          <w:sz w:val="24"/>
        </w:rPr>
        <w:t>iz ove nagodbe</w:t>
      </w:r>
      <w:r w:rsidRPr="009219F7">
        <w:rPr>
          <w:rFonts w:hAnsi="Times New Roman" w:ascii="Times New Roman"/>
          <w:sz w:val="24"/>
        </w:rPr>
        <w:t>u iznosu od 151,23 kn, smanjenu za otpis zateznih kamata u iznosu od 0,00 kn te iznos tražbine nakon otpisa zatezne kamate iznosi 151,23 kn uz 0,00% otpisa glavnice u iznosu od 0,00 kn, pa smanjena tražbina iznosi 151,23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Antiquariat Maria Sanz de Galdeano Varela</w:t>
      </w:r>
      <w:r w:rsidRPr="009219F7">
        <w:rPr>
          <w:rFonts w:hAnsi="Times New Roman" w:ascii="Times New Roman"/>
          <w:sz w:val="24"/>
        </w:rPr>
        <w:t xml:space="preserve">,NJEMAČKA, TRAUNREUT, DE - BERLINER STRASSE 42, D-83301 TRAUNREUT, DE,  OIB:DE294724215, tražbinu </w:t>
      </w:r>
      <w:r w:rsidR="003919A3">
        <w:rPr>
          <w:rFonts w:hAnsi="Times New Roman" w:ascii="Times New Roman"/>
          <w:sz w:val="24"/>
        </w:rPr>
        <w:t xml:space="preserve">iz ove nagodbe </w:t>
      </w:r>
      <w:r w:rsidRPr="009219F7">
        <w:rPr>
          <w:rFonts w:hAnsi="Times New Roman" w:ascii="Times New Roman"/>
          <w:sz w:val="24"/>
        </w:rPr>
        <w:t>u iznosu od 133,78 kn, smanjenu za otpis zateznih kamata u iznosu od 0,00 kn te iznos tražbine nakon otpisa zatezne kamate iznosi 133,78 kn uz 0,00% otpisa glavnice u iznosu od 0,00 kn, pa smanjena tražbina iznosi 133,78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APERTURE FOUNDATION, USA,</w:t>
      </w:r>
      <w:r w:rsidRPr="009219F7">
        <w:rPr>
          <w:rFonts w:hAnsi="Times New Roman" w:ascii="Times New Roman"/>
          <w:sz w:val="24"/>
        </w:rPr>
        <w:t xml:space="preserve"> NEW YORK,USA - 547 West 27th Street, 4th Floor, New York, N.Y. 10001, USA, , tražbinu </w:t>
      </w:r>
      <w:r w:rsidR="003919A3">
        <w:rPr>
          <w:rFonts w:hAnsi="Times New Roman" w:ascii="Times New Roman"/>
          <w:sz w:val="24"/>
        </w:rPr>
        <w:t>iz ove nagodbe</w:t>
      </w:r>
      <w:r w:rsidRPr="009219F7">
        <w:rPr>
          <w:rFonts w:hAnsi="Times New Roman" w:ascii="Times New Roman"/>
          <w:sz w:val="24"/>
        </w:rPr>
        <w:t>u iznosu od 89,94 kn, smanjenu za otpis zateznih kamata u iznosu od 0,00 kn te iznos tražbine nakon otpisa zatezne kamate iznosi 89,94 kn uz 0,00% otpisa glavnice u iznosu od 0,00 kn, pa smanjena tražbina iznosi 89,94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ARMAND COLIN, FRANCUSKA,</w:t>
      </w:r>
      <w:r w:rsidRPr="009219F7">
        <w:rPr>
          <w:rFonts w:hAnsi="Times New Roman" w:ascii="Times New Roman"/>
          <w:sz w:val="24"/>
        </w:rPr>
        <w:t xml:space="preserve"> PARIS 75006, FRANCUSKA - 21 RUE MONTPARNASSE, OIB: FR89451344162,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762,55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762,55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762,55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ASS CENTRE INTER FORMATION EUROPEENNE, FRANCUSKA</w:t>
      </w:r>
      <w:r w:rsidRPr="009219F7">
        <w:rPr>
          <w:rFonts w:hAnsi="Times New Roman" w:ascii="Times New Roman"/>
          <w:sz w:val="24"/>
        </w:rPr>
        <w:t>, 06000 NICE, FRANCUSKA - LE DAMA B 3 EME ETAGE,10 AV FLEURS, OIB:</w:t>
      </w:r>
      <w:r w:rsidRPr="009219F7">
        <w:rPr>
          <w:rFonts w:hAnsi="Times New Roman" w:ascii="Times New Roman"/>
          <w:sz w:val="24"/>
        </w:rPr>
        <w:tab/>
        <w:t xml:space="preserve">FR93784412546,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82,71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82,71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82,71 </w:t>
      </w:r>
      <w:r w:rsidRPr="009219F7">
        <w:rPr>
          <w:rFonts w:hAnsi="Times New Roman" w:ascii="Times New Roman"/>
          <w:sz w:val="24"/>
        </w:rPr>
        <w:t>kn te će smanjenu tražbinu isplatiti nakon počeka od godinu dana u jednokratnom iznosu, a sve počevši od dana rješenja o sklapanju pravomoćnosti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ASTROLOGIE HEUTE, ŠVICARSKA,</w:t>
      </w:r>
      <w:r w:rsidRPr="009219F7">
        <w:rPr>
          <w:rFonts w:hAnsi="Times New Roman" w:ascii="Times New Roman"/>
          <w:sz w:val="24"/>
        </w:rPr>
        <w:t xml:space="preserve"> ZURICH, ŠVICARSKA - ALBISRIEDERSTRASSE 232, CH-8047, , tražbinu </w:t>
      </w:r>
      <w:r w:rsidR="003919A3">
        <w:rPr>
          <w:rFonts w:hAnsi="Times New Roman" w:ascii="Times New Roman"/>
          <w:sz w:val="24"/>
        </w:rPr>
        <w:t>iz ove nagodbe</w:t>
      </w:r>
      <w:r w:rsidRPr="009219F7">
        <w:rPr>
          <w:rFonts w:hAnsi="Times New Roman" w:ascii="Times New Roman"/>
          <w:sz w:val="24"/>
        </w:rPr>
        <w:t>u iznosu od 306,95 kn, smanjenu za otpis zateznih kamata u iznosu od 0,00 kn te iznos tražbine nakon otpisa zatezne kamate iznosi 306,95 kn uz 0,00% otpisa glavnice u iznosu od 0,00 kn, pa smanjena tražbina iznosi 306,95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BETANIEN VERLAG</w:t>
      </w:r>
      <w:r w:rsidRPr="009219F7">
        <w:rPr>
          <w:rFonts w:hAnsi="Times New Roman" w:ascii="Times New Roman"/>
          <w:sz w:val="24"/>
        </w:rPr>
        <w:t xml:space="preserve"> AUGUSTDORF,DE - IMKERWEG 38, OIB: DE 208350478, tražbinu </w:t>
      </w:r>
      <w:r w:rsidR="003919A3">
        <w:rPr>
          <w:rFonts w:hAnsi="Times New Roman" w:ascii="Times New Roman"/>
          <w:sz w:val="24"/>
        </w:rPr>
        <w:t>iz ove nagodbe</w:t>
      </w:r>
      <w:r w:rsidRPr="009219F7">
        <w:rPr>
          <w:rFonts w:hAnsi="Times New Roman" w:ascii="Times New Roman"/>
          <w:sz w:val="24"/>
        </w:rPr>
        <w:t>u iznosu od 159,77 kn, smanjenu za otpis zateznih kamata u iznosu od 0,00 kn te iznos tražbine nakon otpisa zatezne kamate iznosi 159,77 kn uz 0,00% otpisa glavnice u iznosu od 0,00 kn, pa smanjena tražbina iznosi 159,77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w:t>
      </w:r>
      <w:r w:rsidRPr="009219F7">
        <w:rPr>
          <w:rFonts w:hAnsi="Times New Roman" w:ascii="Times New Roman"/>
          <w:sz w:val="24"/>
        </w:rPr>
        <w:lastRenderedPageBreak/>
        <w:t xml:space="preserve">Harambašićeva 19, OIB: 11544939570 će vjerovniku </w:t>
      </w:r>
      <w:r w:rsidRPr="009219F7">
        <w:rPr>
          <w:rFonts w:hAnsi="Times New Roman" w:ascii="Times New Roman"/>
          <w:b/>
          <w:sz w:val="24"/>
        </w:rPr>
        <w:t>Big Ben Bookshoop Prague s.r.o.,</w:t>
      </w:r>
      <w:r w:rsidRPr="009219F7">
        <w:rPr>
          <w:rFonts w:hAnsi="Times New Roman" w:ascii="Times New Roman"/>
          <w:sz w:val="24"/>
        </w:rPr>
        <w:t xml:space="preserve"> PRAHA, ČEŠKA - MALA ŠTUPARSKA 5/636, OIB: CZ61249581, tražbinu </w:t>
      </w:r>
      <w:r w:rsidR="003919A3">
        <w:rPr>
          <w:rFonts w:hAnsi="Times New Roman" w:ascii="Times New Roman"/>
          <w:sz w:val="24"/>
        </w:rPr>
        <w:t>iz ove nagodbe</w:t>
      </w:r>
      <w:r w:rsidRPr="009219F7">
        <w:rPr>
          <w:rFonts w:hAnsi="Times New Roman" w:ascii="Times New Roman"/>
          <w:sz w:val="24"/>
        </w:rPr>
        <w:t>u iznosu od 305,78 kn, smanjenu za otpis zateznih kamata u iznosu od 0,00 kn te iznos tražbine nakon otpisa zatezne kamate iznosi 305,78 kn uz 0,00% otpisa glavnice u iznosu od 0,00 kn, pa smanjena tražbina iznosi 305,78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BOOKBRIDGE D.O.O. CENTAR ZA DISTRIBUCIJU KNJIGA,SRBIJA</w:t>
      </w:r>
      <w:r w:rsidRPr="009219F7">
        <w:rPr>
          <w:rFonts w:hAnsi="Times New Roman" w:ascii="Times New Roman"/>
          <w:sz w:val="24"/>
        </w:rPr>
        <w:t xml:space="preserve"> 11000 BEOGRAD, SRBIJA - DUBLJANSKA 47, , tražbinu </w:t>
      </w:r>
      <w:r w:rsidR="003919A3">
        <w:rPr>
          <w:rFonts w:hAnsi="Times New Roman" w:ascii="Times New Roman"/>
          <w:sz w:val="24"/>
        </w:rPr>
        <w:t>iz ove nagodbe</w:t>
      </w:r>
      <w:r w:rsidRPr="009219F7">
        <w:rPr>
          <w:rFonts w:hAnsi="Times New Roman" w:ascii="Times New Roman"/>
          <w:sz w:val="24"/>
        </w:rPr>
        <w:t>u iznosu od 320,84 kn, smanjenu za otpis zateznih kamata u iznosu od 0,00 kn te iznos tražbine nakon otpisa zatezne kamate iznosi 320,84 kn uz 0,00% otpisa glavnice u iznosu od 0,00 kn, pa smanjena tražbina iznosi 320,84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BOYDELL &amp; BREWER LTD,VELIKA BRITANIJA </w:t>
      </w:r>
      <w:r w:rsidRPr="009219F7">
        <w:rPr>
          <w:rFonts w:hAnsi="Times New Roman" w:ascii="Times New Roman"/>
          <w:sz w:val="24"/>
        </w:rPr>
        <w:t xml:space="preserve">MARTLESHAM, VB - BRIDGE FARM BUSINESS PARK,TOP STREET, OIB: GB102786481, tražbinu </w:t>
      </w:r>
      <w:r w:rsidR="003919A3">
        <w:rPr>
          <w:rFonts w:hAnsi="Times New Roman" w:ascii="Times New Roman"/>
          <w:sz w:val="24"/>
        </w:rPr>
        <w:t>iz ove nagodbe</w:t>
      </w:r>
      <w:r w:rsidRPr="009219F7">
        <w:rPr>
          <w:rFonts w:hAnsi="Times New Roman" w:ascii="Times New Roman"/>
          <w:sz w:val="24"/>
        </w:rPr>
        <w:t>u iznosu od 523,24 kn, smanjenu za otpis zateznih kamata u iznosu od 0,00 kn te iznos tražbine nakon otpisa zatezne kamate iznosi 523,24 kn uz 0,00% otpisa glavnice u iznosu od 0,00 kn, pa smanjena tražbina iznosi 523,24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Buchhaus Stern-Verlag GmbH &amp; Co.KG, NJEMAČKA</w:t>
      </w:r>
      <w:r w:rsidRPr="009219F7">
        <w:rPr>
          <w:rFonts w:hAnsi="Times New Roman" w:ascii="Times New Roman"/>
          <w:b/>
          <w:sz w:val="24"/>
        </w:rPr>
        <w:tab/>
      </w:r>
      <w:r w:rsidRPr="009219F7">
        <w:rPr>
          <w:rFonts w:hAnsi="Times New Roman" w:ascii="Times New Roman"/>
          <w:sz w:val="24"/>
        </w:rPr>
        <w:t xml:space="preserve">DUSSELDORF - FRIEDRICHSTR.24-26, DUSSELDORF, DE, , OIB: DE815518688,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630,14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630,14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630,14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CAMBRIDGE SCHOLARS PUBLISHING LTD,VELIKA BRITANIJA</w:t>
      </w:r>
      <w:r w:rsidRPr="009219F7">
        <w:rPr>
          <w:rFonts w:hAnsi="Times New Roman" w:ascii="Times New Roman"/>
          <w:b/>
          <w:sz w:val="24"/>
        </w:rPr>
        <w:tab/>
      </w:r>
      <w:r w:rsidRPr="009219F7">
        <w:rPr>
          <w:rFonts w:hAnsi="Times New Roman" w:ascii="Times New Roman"/>
          <w:sz w:val="24"/>
        </w:rPr>
        <w:t xml:space="preserve">NEWCASTLE UPON TYNE - LADY STEPHENSON LIBRARY,WELBECK ROAD,NEWCASTLE UPON TYNE, VB, OIB: GB108280727,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334,50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334,50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334,50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w:t>
      </w:r>
      <w:r w:rsidRPr="009219F7">
        <w:rPr>
          <w:rFonts w:hAnsi="Times New Roman" w:ascii="Times New Roman"/>
          <w:sz w:val="24"/>
        </w:rPr>
        <w:lastRenderedPageBreak/>
        <w:t xml:space="preserve">Harambašićeva 19, OIB: 11544939570 će vjerovniku </w:t>
      </w:r>
      <w:r w:rsidRPr="009219F7">
        <w:rPr>
          <w:rFonts w:hAnsi="Times New Roman" w:ascii="Times New Roman"/>
          <w:b/>
          <w:sz w:val="24"/>
        </w:rPr>
        <w:t>CELESA Centro de exportacion de Libros Esponoles, ŠPANJOLSKA,</w:t>
      </w:r>
      <w:r w:rsidRPr="009219F7">
        <w:rPr>
          <w:rFonts w:hAnsi="Times New Roman" w:ascii="Times New Roman"/>
          <w:sz w:val="24"/>
        </w:rPr>
        <w:t xml:space="preserve"> MADRID - LAUREL, 21 - 28 005 MADRID (ESPAÑA) , OIB: ESA28266047, tražbinu </w:t>
      </w:r>
      <w:r w:rsidR="003919A3">
        <w:rPr>
          <w:rFonts w:hAnsi="Times New Roman" w:ascii="Times New Roman"/>
          <w:sz w:val="24"/>
        </w:rPr>
        <w:t>iz ove nagodbe</w:t>
      </w:r>
      <w:r w:rsidRPr="009219F7">
        <w:rPr>
          <w:rFonts w:hAnsi="Times New Roman" w:ascii="Times New Roman"/>
          <w:sz w:val="24"/>
        </w:rPr>
        <w:t>u iznosu od 570,90 kn, smanjenu za otpis zateznih kamata u iznosu od 0,00 kn te iznos tražbine nakon otpisa zatezne kamate iznosi 570,90 kn uz 0,00% otpisa glavnice u iznosu od 0,00 kn, pa smanjena tražbina iznosi 570,90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CENTRAL BOOKS LIMITED, VELIKA BRITANIJA, </w:t>
      </w:r>
      <w:r w:rsidRPr="009219F7">
        <w:rPr>
          <w:rFonts w:hAnsi="Times New Roman" w:ascii="Times New Roman"/>
          <w:sz w:val="24"/>
        </w:rPr>
        <w:t xml:space="preserve">LONDON - 99 Wallis Road, London E9 5LN, UK, OIB: GB232206902, tražbinu </w:t>
      </w:r>
      <w:r w:rsidR="003919A3">
        <w:rPr>
          <w:rFonts w:hAnsi="Times New Roman" w:ascii="Times New Roman"/>
          <w:sz w:val="24"/>
        </w:rPr>
        <w:t>iz ove nagodbe</w:t>
      </w:r>
      <w:r w:rsidRPr="009219F7">
        <w:rPr>
          <w:rFonts w:hAnsi="Times New Roman" w:ascii="Times New Roman"/>
          <w:sz w:val="24"/>
        </w:rPr>
        <w:t>u iznosu od 195,43 kn, smanjenu za otpis zateznih kamata u iznosu od 0,00 kn te iznos tražbine nakon otpisa zatezne kamate iznosi 195,43 kn uz 0,00% otpisa glavnice u iznosu od 0,00 kn, pa smanjena tražbina iznosi 195,43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CHESS INFORMANT, SRBIJA </w:t>
      </w:r>
      <w:r w:rsidRPr="009219F7">
        <w:rPr>
          <w:rFonts w:hAnsi="Times New Roman" w:ascii="Times New Roman"/>
          <w:sz w:val="24"/>
        </w:rPr>
        <w:t xml:space="preserve">BEOGRAD - Francuska 31,  11001 BEOGRAD, SRBIJA, , tražbinu </w:t>
      </w:r>
      <w:r w:rsidR="003919A3">
        <w:rPr>
          <w:rFonts w:hAnsi="Times New Roman" w:ascii="Times New Roman"/>
          <w:sz w:val="24"/>
        </w:rPr>
        <w:t>iz ove nagodbe</w:t>
      </w:r>
      <w:r w:rsidRPr="009219F7">
        <w:rPr>
          <w:rFonts w:hAnsi="Times New Roman" w:ascii="Times New Roman"/>
          <w:sz w:val="24"/>
        </w:rPr>
        <w:t>u iznosu od 843,96 kn, smanjenu za otpis zateznih kamata u iznosu od 0,00 kn te iznos tražbine nakon otpisa zatezne kamate iznosi 843,96 kn uz 0,00% otpisa glavnice u iznosu od 0,00 kn, pa smanjena tražbina iznosi 843,96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CHILDS PLAY (INTERNATIONAL) LTD, VELIKA BRITANIJA,</w:t>
      </w:r>
      <w:r w:rsidRPr="009219F7">
        <w:rPr>
          <w:rFonts w:hAnsi="Times New Roman" w:ascii="Times New Roman"/>
          <w:sz w:val="24"/>
        </w:rPr>
        <w:t xml:space="preserve"> SWINDON - ASHWORTH ROAD BRIDGEMEAD, SWINDON, UK, OIB: GB194460447, tražbinu </w:t>
      </w:r>
      <w:r w:rsidR="003919A3">
        <w:rPr>
          <w:rFonts w:hAnsi="Times New Roman" w:ascii="Times New Roman"/>
          <w:sz w:val="24"/>
        </w:rPr>
        <w:t>iz ove nagodbe</w:t>
      </w:r>
      <w:r w:rsidRPr="009219F7">
        <w:rPr>
          <w:rFonts w:hAnsi="Times New Roman" w:ascii="Times New Roman"/>
          <w:sz w:val="24"/>
        </w:rPr>
        <w:t>u iznosu od 497,72 kn, smanjenu za otpis zateznih kamata u iznosu od 0,00 kn te iznos tražbine nakon otpisa zatezne kamate iznosi 497,72 kn uz 0,00% otpisa glavnice u iznosu od 0,00 kn, pa smanjena tražbina iznosi 497,72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CHRISTIAN WEISE VERLAG GmbH, Njemačka,</w:t>
      </w:r>
      <w:r w:rsidRPr="009219F7">
        <w:rPr>
          <w:rFonts w:hAnsi="Times New Roman" w:ascii="Times New Roman"/>
          <w:sz w:val="24"/>
        </w:rPr>
        <w:t xml:space="preserve"> MUNCHEN - ORTLERSTRASSE 8, 81373 MUNCHEN, DE,, tražbinu </w:t>
      </w:r>
      <w:r w:rsidR="003919A3">
        <w:rPr>
          <w:rFonts w:hAnsi="Times New Roman" w:ascii="Times New Roman"/>
          <w:sz w:val="24"/>
        </w:rPr>
        <w:t>iz ove nagodbe</w:t>
      </w:r>
      <w:r w:rsidRPr="009219F7">
        <w:rPr>
          <w:rFonts w:hAnsi="Times New Roman" w:ascii="Times New Roman"/>
          <w:sz w:val="24"/>
        </w:rPr>
        <w:t>u iznosu od 33,68 kn, smanjenu za otpis zateznih kamata u iznosu od 0,00 kn te iznos tražbine nakon otpisa zatezne kamate iznosi 33,68 kn uz 0,00% otpisa glavnice u iznosu od 0,00 kn, pa smanjena tražbina iznosi 33,68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CONDE NAST PUBLICATIONS, LTD</w:t>
      </w:r>
      <w:r w:rsidRPr="009219F7">
        <w:rPr>
          <w:rFonts w:hAnsi="Times New Roman" w:ascii="Times New Roman"/>
          <w:sz w:val="24"/>
        </w:rPr>
        <w:t xml:space="preserve"> SAN FRANCISCO - 520 THIRD STREET, CA 94107, SAN </w:t>
      </w:r>
      <w:r w:rsidRPr="009219F7">
        <w:rPr>
          <w:rFonts w:hAnsi="Times New Roman" w:ascii="Times New Roman"/>
          <w:sz w:val="24"/>
        </w:rPr>
        <w:lastRenderedPageBreak/>
        <w:t xml:space="preserve">FRANCISCO,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1.717,14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1.717,14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1.717,14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CONDE NAST PUBLICATIONS USA,</w:t>
      </w:r>
      <w:r w:rsidRPr="009219F7">
        <w:rPr>
          <w:rFonts w:hAnsi="Times New Roman" w:ascii="Times New Roman"/>
          <w:sz w:val="24"/>
        </w:rPr>
        <w:t xml:space="preserve"> SAN FRANCISCO, USA - 520 THIRD STREET, CA 94107,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1.339,55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1.339,55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1.339,55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CRECY PUBLISHING LTD ,</w:t>
      </w:r>
      <w:r w:rsidRPr="009219F7">
        <w:rPr>
          <w:rFonts w:hAnsi="Times New Roman" w:ascii="Times New Roman"/>
          <w:sz w:val="24"/>
        </w:rPr>
        <w:t xml:space="preserve"> </w:t>
      </w:r>
      <w:r w:rsidRPr="009219F7">
        <w:rPr>
          <w:rFonts w:hAnsi="Times New Roman" w:ascii="Times New Roman"/>
          <w:b/>
          <w:sz w:val="24"/>
        </w:rPr>
        <w:t>Velika Britanija</w:t>
      </w:r>
      <w:r w:rsidRPr="009219F7">
        <w:rPr>
          <w:rFonts w:hAnsi="Times New Roman" w:ascii="Times New Roman"/>
          <w:sz w:val="24"/>
        </w:rPr>
        <w:t xml:space="preserve">, MANCHESTER - 1A RINGWAY TRADING ESTATE SHADOWMOSS ROAD,MANCHESTER UK, OIB: GB151635676, tražbinu </w:t>
      </w:r>
      <w:r w:rsidR="003919A3">
        <w:rPr>
          <w:rFonts w:hAnsi="Times New Roman" w:ascii="Times New Roman"/>
          <w:sz w:val="24"/>
        </w:rPr>
        <w:t>iz ove nagodbe</w:t>
      </w:r>
      <w:r w:rsidRPr="009219F7">
        <w:rPr>
          <w:rFonts w:hAnsi="Times New Roman" w:ascii="Times New Roman"/>
          <w:sz w:val="24"/>
        </w:rPr>
        <w:t>u iznosu od  1.242,32 kn, smanjenu za otpis zateznih kamata u iznosu od 0,00 kn te iznos tražbine nakon otpisa zatezne kamate iznosi 1.242,32 kn uz 0,00% otpisa glavnice u iznosu od 0,00 kn, pa smanjena tražbina iznosi 1.242,32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DANILO PROMOTIONS LTD, </w:t>
      </w:r>
      <w:r w:rsidRPr="009219F7">
        <w:rPr>
          <w:rFonts w:hAnsi="Times New Roman" w:ascii="Times New Roman"/>
          <w:sz w:val="24"/>
        </w:rPr>
        <w:t xml:space="preserve">WALTHAM ABBEY - UNIT 3 THE IO CENTRE LEA ROAD, WALTHAM ABBEY, UK, OIB: GB645921718, tražbinu </w:t>
      </w:r>
      <w:r w:rsidR="003919A3">
        <w:rPr>
          <w:rFonts w:hAnsi="Times New Roman" w:ascii="Times New Roman"/>
          <w:sz w:val="24"/>
        </w:rPr>
        <w:t>iz ove nagodbe</w:t>
      </w:r>
      <w:r w:rsidRPr="009219F7">
        <w:rPr>
          <w:rFonts w:hAnsi="Times New Roman" w:ascii="Times New Roman"/>
          <w:sz w:val="24"/>
        </w:rPr>
        <w:t>u iznosu od 941,07 kn, smanjenu za otpis zateznih kamata u iznosu od 0,00 kn te iznos tražbine nakon otpisa zatezne kamate iznosi 941,07 kn uz 0,00% otpisa glavnice u iznosu od 0,00 kn, pa smanjena tražbina iznosi 941,07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DE GRUYTER, Njemačka</w:t>
      </w:r>
      <w:r w:rsidRPr="009219F7">
        <w:rPr>
          <w:rFonts w:hAnsi="Times New Roman" w:ascii="Times New Roman"/>
          <w:sz w:val="24"/>
        </w:rPr>
        <w:t xml:space="preserve">, JUSTUS - Justus-von-Liebig-Straße 1, 86899 Landsberg , NJEMAČKA, OIB:DE136320747, tražbinu </w:t>
      </w:r>
      <w:r w:rsidR="003919A3">
        <w:rPr>
          <w:rFonts w:hAnsi="Times New Roman" w:ascii="Times New Roman"/>
          <w:sz w:val="24"/>
        </w:rPr>
        <w:t>iz ove nagodbe</w:t>
      </w:r>
      <w:r w:rsidRPr="009219F7">
        <w:rPr>
          <w:rFonts w:hAnsi="Times New Roman" w:ascii="Times New Roman"/>
          <w:sz w:val="24"/>
        </w:rPr>
        <w:t>u iznosu od 952,90 kn, smanjenu za otpis zateznih kamata u iznosu od 0,00 kn te iznos tražbine nakon otpisa zatezne kamate iznosi 952,90 kn uz 0,00% otpisa glavnice u iznosu od 0,00 kn, pa smanjena tražbina iznosi 952,90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DENTAL INFORMATIK, ŠVICARSKA</w:t>
      </w:r>
      <w:r w:rsidRPr="009219F7">
        <w:rPr>
          <w:rFonts w:hAnsi="Times New Roman" w:ascii="Times New Roman"/>
          <w:sz w:val="24"/>
        </w:rPr>
        <w:t xml:space="preserve"> NEULUECKEN - NEULUECKEN 3,CH-6430 SCHWYZ, ŠVICARSKA,, tražbinu </w:t>
      </w:r>
      <w:r w:rsidR="003919A3">
        <w:rPr>
          <w:rFonts w:hAnsi="Times New Roman" w:ascii="Times New Roman"/>
          <w:sz w:val="24"/>
        </w:rPr>
        <w:t>iz ove nagodbe</w:t>
      </w:r>
      <w:r w:rsidRPr="009219F7">
        <w:rPr>
          <w:rFonts w:hAnsi="Times New Roman" w:ascii="Times New Roman"/>
          <w:sz w:val="24"/>
        </w:rPr>
        <w:t xml:space="preserve">u iznosu od 420,45 kn, smanjenu za otpis zateznih kamata u iznosu od 0,00 kn te iznos tražbine nakon otpisa zatezne kamate iznosi 420,45 kn uz 0,00% otpisa glavnice u iznosu od 0,00 kn, pa smanjena tražbina iznosi 420,45 kn te će smanjenu tražbinu isplatiti nakon počeka od godinu </w:t>
      </w:r>
      <w:r w:rsidRPr="009219F7">
        <w:rPr>
          <w:rFonts w:hAnsi="Times New Roman" w:ascii="Times New Roman"/>
          <w:sz w:val="24"/>
        </w:rPr>
        <w:lastRenderedPageBreak/>
        <w:t>dana u jednokratnom iznosu, a sve počevši od dana pravomoćnosti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Discovery Girls magazine, USA,</w:t>
      </w:r>
      <w:r w:rsidRPr="009219F7">
        <w:rPr>
          <w:rFonts w:hAnsi="Times New Roman" w:ascii="Times New Roman"/>
          <w:sz w:val="24"/>
        </w:rPr>
        <w:t xml:space="preserve"> PALM COAST - PO BOX 421590, Palm Coast, FL32142-1590,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225,61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225,61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225,61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DOBRA KNJIGA d.o.o., SRBIJA,</w:t>
      </w:r>
      <w:r w:rsidRPr="009219F7">
        <w:rPr>
          <w:rFonts w:hAnsi="Times New Roman" w:ascii="Times New Roman"/>
          <w:sz w:val="24"/>
        </w:rPr>
        <w:t xml:space="preserve"> BEOGRAD - KUMODRASKA 362,11000 BEOGRAD, REPUBLIKA SRBIJA, , tražbinu </w:t>
      </w:r>
      <w:r w:rsidR="003919A3">
        <w:rPr>
          <w:rFonts w:hAnsi="Times New Roman" w:ascii="Times New Roman"/>
          <w:sz w:val="24"/>
        </w:rPr>
        <w:t>iz ove nagodbe</w:t>
      </w:r>
      <w:r w:rsidRPr="009219F7">
        <w:rPr>
          <w:rFonts w:hAnsi="Times New Roman" w:ascii="Times New Roman"/>
          <w:sz w:val="24"/>
        </w:rPr>
        <w:t>u iznosu od 687,33 kn, smanjenu za otpis zateznih kamata u iznosu od 0,00 kn te iznos tražbine nakon otpisa zatezne kamate iznosi  687,33 kn uz 0,00% otpisa glavnice u iznosu od 0,00 kn, pa smanjena tražbina iznosi  687,33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Dorotheum GmbH &amp; Co KG , Austrija,</w:t>
      </w:r>
      <w:r w:rsidRPr="009219F7">
        <w:rPr>
          <w:rFonts w:hAnsi="Times New Roman" w:ascii="Times New Roman"/>
          <w:sz w:val="24"/>
        </w:rPr>
        <w:t xml:space="preserve"> BEČ (WIEN) - Dorotheerg 17, A-1010 Wien, Austrija, OIB:ATU52613505, tražbinu </w:t>
      </w:r>
      <w:r w:rsidR="003919A3">
        <w:rPr>
          <w:rFonts w:hAnsi="Times New Roman" w:ascii="Times New Roman"/>
          <w:sz w:val="24"/>
        </w:rPr>
        <w:t>iz ove nagodbe</w:t>
      </w:r>
      <w:r w:rsidRPr="009219F7">
        <w:rPr>
          <w:rFonts w:hAnsi="Times New Roman" w:ascii="Times New Roman"/>
          <w:sz w:val="24"/>
        </w:rPr>
        <w:t>u iznosu od 1.799,92 kn, smanjenu za otpis zateznih kamata u iznosu od 0,00 kn te iznos tražbine nakon otpisa zatezne kamate iznosi 1.799,92 kn uz 0,00% otpisa glavnice u iznosu od 0,00 kn, pa smanjena tražbina iznosi 1.799,92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EDITIONS PEETERS, Belgija,</w:t>
      </w:r>
      <w:r w:rsidRPr="009219F7">
        <w:rPr>
          <w:rFonts w:hAnsi="Times New Roman" w:ascii="Times New Roman"/>
          <w:sz w:val="24"/>
        </w:rPr>
        <w:t xml:space="preserve"> LEUVEN - BONDGENOTENLAAN  153, BELGIJA, OIB: BE0407864709, tražbinu </w:t>
      </w:r>
      <w:r w:rsidR="003919A3">
        <w:rPr>
          <w:rFonts w:hAnsi="Times New Roman" w:ascii="Times New Roman"/>
          <w:sz w:val="24"/>
        </w:rPr>
        <w:t>iz ove nagodbe</w:t>
      </w:r>
      <w:r w:rsidRPr="009219F7">
        <w:rPr>
          <w:rFonts w:hAnsi="Times New Roman" w:ascii="Times New Roman"/>
          <w:sz w:val="24"/>
        </w:rPr>
        <w:t>u iznosu od 632,97 kn, smanjenu za otpis zateznih kamata u iznosu od 0,00 kn te iznos tražbine nakon otpisa zatezne kamate iznosi 632,97 kn uz 0,00% otpisa glavnice u iznosu od 0,00 kn, pa smanjena tražbina iznosi 632,97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EDITORIAL GUSTAVO GILI,Španjolska,</w:t>
      </w:r>
      <w:r w:rsidRPr="009219F7">
        <w:rPr>
          <w:rFonts w:hAnsi="Times New Roman" w:ascii="Times New Roman"/>
          <w:sz w:val="24"/>
        </w:rPr>
        <w:t xml:space="preserve"> Barcelona - EDITORIAL GUSTAVO GILI SA, ROSSELLO, 87-89, OIB: ESB6405804, tražbinu </w:t>
      </w:r>
      <w:r w:rsidR="003919A3">
        <w:rPr>
          <w:rFonts w:hAnsi="Times New Roman" w:ascii="Times New Roman"/>
          <w:sz w:val="24"/>
        </w:rPr>
        <w:t>iz ove nagodbe</w:t>
      </w:r>
      <w:r w:rsidRPr="009219F7">
        <w:rPr>
          <w:rFonts w:hAnsi="Times New Roman" w:ascii="Times New Roman"/>
          <w:sz w:val="24"/>
        </w:rPr>
        <w:t>u iznosu od 1.181,40 kn, smanjenu za otpis zateznih kamata u iznosu od 0,00 kn te iznos tražbine nakon otpisa zatezne kamate iznosi 1.181,40 kn uz 0,00% otpisa glavnice u iznosu od 0,00 kn, pa smanjena tražbina iznosi 1.181,40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ER SRL,Italija, </w:t>
      </w:r>
      <w:r w:rsidRPr="009219F7">
        <w:rPr>
          <w:rFonts w:hAnsi="Times New Roman" w:ascii="Times New Roman"/>
          <w:sz w:val="24"/>
        </w:rPr>
        <w:t xml:space="preserve">24050 MOZZANICA BG, ITALIA - VICOLO </w:t>
      </w:r>
      <w:r w:rsidRPr="009219F7">
        <w:rPr>
          <w:rFonts w:hAnsi="Times New Roman" w:ascii="Times New Roman"/>
          <w:sz w:val="24"/>
        </w:rPr>
        <w:lastRenderedPageBreak/>
        <w:t xml:space="preserve">SANTA MARTA 16, OIB: IT04996140960,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39,98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39,98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39,98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Euroconfidentiel, BELGIA</w:t>
      </w:r>
      <w:r w:rsidRPr="009219F7">
        <w:rPr>
          <w:rFonts w:hAnsi="Times New Roman" w:ascii="Times New Roman"/>
          <w:sz w:val="24"/>
        </w:rPr>
        <w:t xml:space="preserve"> SCHAERBEEK - 96 RUE ARTAN, B-1030 SCHAERBEEK, BELGIA, OIB:BE0831780641,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542,77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542,77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542,77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European Association of Urology, NIZOZEMSKA</w:t>
      </w:r>
      <w:r w:rsidRPr="009219F7">
        <w:rPr>
          <w:rFonts w:hAnsi="Times New Roman" w:ascii="Times New Roman"/>
          <w:sz w:val="24"/>
        </w:rPr>
        <w:t xml:space="preserve">, Arnhem - PO BOX 30016, 6803 AA ARNHEM, NIZOZEMSKA, , tražbinu </w:t>
      </w:r>
      <w:r w:rsidR="003919A3">
        <w:rPr>
          <w:rFonts w:hAnsi="Times New Roman" w:ascii="Times New Roman"/>
          <w:sz w:val="24"/>
        </w:rPr>
        <w:t>iz ove nagodbe</w:t>
      </w:r>
      <w:r w:rsidRPr="009219F7">
        <w:rPr>
          <w:rFonts w:hAnsi="Times New Roman" w:ascii="Times New Roman"/>
          <w:sz w:val="24"/>
        </w:rPr>
        <w:t>u iznosu od 917,35 kn, smanjenu za otpis zateznih kamata u iznosu od 0,00 kn te iznos tražbine nakon otpisa zatezne kamate iznosi 917,35 kn uz 0,00% otpisa glavnice u iznosu od 0,00 kn, pa smanjena tražbina iznosi 917,35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EUROPEAN TRAINING CENTRE IN PARIS,FRANCUSKA,</w:t>
      </w:r>
      <w:r w:rsidRPr="009219F7">
        <w:rPr>
          <w:rFonts w:hAnsi="Times New Roman" w:ascii="Times New Roman"/>
          <w:sz w:val="24"/>
        </w:rPr>
        <w:t xml:space="preserve"> Paris - 49 RUE SAINT SAUVEUR,75002 PARIS, FRANCUSKA</w:t>
      </w:r>
      <w:r w:rsidR="003919A3">
        <w:rPr>
          <w:rFonts w:hAnsi="Times New Roman" w:ascii="Times New Roman"/>
          <w:sz w:val="24"/>
        </w:rPr>
        <w:t>,</w:t>
      </w:r>
      <w:r w:rsidRPr="009219F7">
        <w:rPr>
          <w:rFonts w:hAnsi="Times New Roman" w:ascii="Times New Roman"/>
          <w:sz w:val="24"/>
        </w:rPr>
        <w:t xml:space="preserve">  tražbinu </w:t>
      </w:r>
      <w:r w:rsidR="003919A3">
        <w:rPr>
          <w:rFonts w:hAnsi="Times New Roman" w:ascii="Times New Roman"/>
          <w:sz w:val="24"/>
        </w:rPr>
        <w:t xml:space="preserve">iz ove nagodbe </w:t>
      </w:r>
      <w:r w:rsidRPr="009219F7">
        <w:rPr>
          <w:rFonts w:hAnsi="Times New Roman" w:ascii="Times New Roman"/>
          <w:sz w:val="24"/>
        </w:rPr>
        <w:t>u iznosu od 259,92 kn, smanjenu za otpis zateznih kamata u iznosu od 0,00 kn te iznos tražbine nakon otpisa zatezne kamate iznosi 259,92 kn uz 0,00% otpisa glavnice u iznosu od 0,00 kn, pa smanjena tražbina iznosi 259,92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FABER MUSIC LTD, VELIKA BRITANIJA,</w:t>
      </w:r>
      <w:r w:rsidRPr="009219F7">
        <w:rPr>
          <w:rFonts w:hAnsi="Times New Roman" w:ascii="Times New Roman"/>
          <w:sz w:val="24"/>
        </w:rPr>
        <w:t xml:space="preserve"> Harlow - BURNT MILL, ELIZABETH WAY,HARLOW CM20 2HX , VELIKA BRITANIJA, OIB: GB523261379 , tražbinu </w:t>
      </w:r>
      <w:r w:rsidR="003919A3">
        <w:rPr>
          <w:rFonts w:hAnsi="Times New Roman" w:ascii="Times New Roman"/>
          <w:sz w:val="24"/>
        </w:rPr>
        <w:t>iz ove nagodbe</w:t>
      </w:r>
      <w:r w:rsidRPr="009219F7">
        <w:rPr>
          <w:rFonts w:hAnsi="Times New Roman" w:ascii="Times New Roman"/>
          <w:sz w:val="24"/>
        </w:rPr>
        <w:t>u iznosu od 304,56  kn, smanjenu za otpis zateznih kamata u iznosu od 0,00 kn te iznos tražbine nakon otpisa zatezne kamate iznosi 304,56  kn uz 0,00% otpisa glavnice u iznosu od 0,00 kn, pa smanjena tražbina iznosi 304,56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FMG PUBLICATIONS, USA,</w:t>
      </w:r>
      <w:r w:rsidRPr="009219F7">
        <w:rPr>
          <w:rFonts w:hAnsi="Times New Roman" w:ascii="Times New Roman"/>
          <w:sz w:val="24"/>
        </w:rPr>
        <w:t xml:space="preserve"> San Diego - 12345 WORLD TRADE DRIVE. SAN DIEGO, CA 9218,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8,32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8,32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8,32 </w:t>
      </w:r>
      <w:r w:rsidRPr="009219F7">
        <w:rPr>
          <w:rFonts w:hAnsi="Times New Roman" w:ascii="Times New Roman"/>
          <w:sz w:val="24"/>
        </w:rPr>
        <w:t xml:space="preserve">kn te će smanjenu tražbinu isplatiti nakon počeka od godinu dana u </w:t>
      </w:r>
      <w:r w:rsidRPr="009219F7">
        <w:rPr>
          <w:rFonts w:hAnsi="Times New Roman" w:ascii="Times New Roman"/>
          <w:sz w:val="24"/>
        </w:rPr>
        <w:lastRenderedPageBreak/>
        <w:t>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GRAPHIC DESIGN, USA,</w:t>
      </w:r>
      <w:r w:rsidRPr="009219F7">
        <w:rPr>
          <w:rFonts w:hAnsi="Times New Roman" w:ascii="Times New Roman"/>
          <w:sz w:val="24"/>
        </w:rPr>
        <w:t xml:space="preserve"> NEW YORK USA - 89 FIFTH V.,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987,04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987,04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987,04 </w:t>
      </w:r>
      <w:r w:rsidRPr="009219F7">
        <w:rPr>
          <w:rFonts w:hAnsi="Times New Roman" w:ascii="Times New Roman"/>
          <w:sz w:val="24"/>
        </w:rPr>
        <w:t>kn te će smanjenu tražbinu isplatiti nakon počeka od godinu dana u jednokratnom iznosu, a sve počevši od dana pravomoćnosti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Guilford Press , USA,</w:t>
      </w:r>
      <w:r w:rsidRPr="009219F7">
        <w:rPr>
          <w:rFonts w:hAnsi="Times New Roman" w:ascii="Times New Roman"/>
          <w:sz w:val="24"/>
        </w:rPr>
        <w:t xml:space="preserve"> New York, NY 10001-1020, USA - 370 Seventh Avenue, Suite 1200, , tražbinu </w:t>
      </w:r>
      <w:r w:rsidR="003919A3">
        <w:rPr>
          <w:rFonts w:hAnsi="Times New Roman" w:ascii="Times New Roman"/>
          <w:sz w:val="24"/>
        </w:rPr>
        <w:t>iz ove nagodbe</w:t>
      </w:r>
      <w:r w:rsidRPr="009219F7">
        <w:rPr>
          <w:rFonts w:hAnsi="Times New Roman" w:ascii="Times New Roman"/>
          <w:sz w:val="24"/>
        </w:rPr>
        <w:t>u iznosu od 219,19 kn, smanjenu za otpis zateznih kamata u iznosu od 0,00 kn te iznos tražbine nakon otpisa zatezne kamate iznosi 219,19 kn uz 0,00% otpisa glavnice u iznosu od 0,00 kn, pa smanjena tražbina iznosi 219,19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GYLDENTAL, DANSKA,</w:t>
      </w:r>
      <w:r w:rsidRPr="009219F7">
        <w:rPr>
          <w:rFonts w:hAnsi="Times New Roman" w:ascii="Times New Roman"/>
          <w:sz w:val="24"/>
        </w:rPr>
        <w:t xml:space="preserve"> Kobenhavn 1001, DANSKA - Klareboderne 3 , , tražbinu </w:t>
      </w:r>
      <w:r w:rsidR="003919A3">
        <w:rPr>
          <w:rFonts w:hAnsi="Times New Roman" w:ascii="Times New Roman"/>
          <w:sz w:val="24"/>
        </w:rPr>
        <w:t>iz ove nagodbe</w:t>
      </w:r>
      <w:r w:rsidRPr="009219F7">
        <w:rPr>
          <w:rFonts w:hAnsi="Times New Roman" w:ascii="Times New Roman"/>
          <w:sz w:val="24"/>
        </w:rPr>
        <w:t>u iznosu od 766,15 kn, smanjenu za otpis zateznih kamata u iznosu od 0,00 kn te iznos tražbine nakon otpisa zatezne kamate iznosi 766,15 kn uz 0,00% otpisa glavnice u iznosu od 0,00 kn, pa smanjena tražbina iznosi 766,15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HAND MADE MAPS LTD, Velika Britanija,</w:t>
      </w:r>
      <w:r w:rsidRPr="009219F7">
        <w:rPr>
          <w:rFonts w:hAnsi="Times New Roman" w:ascii="Times New Roman"/>
          <w:sz w:val="24"/>
        </w:rPr>
        <w:t xml:space="preserve"> HIGHBURY LONDON, N5 1UX, VELIKA BRITANIJA - 19 BATTLEDEAN ROAD</w:t>
      </w:r>
      <w:r w:rsidRPr="009219F7">
        <w:rPr>
          <w:rFonts w:hAnsi="Times New Roman" w:ascii="Times New Roman"/>
          <w:sz w:val="24"/>
        </w:rPr>
        <w:tab/>
        <w:t xml:space="preserve">, OIB: GB909115240, tražbinu </w:t>
      </w:r>
      <w:r w:rsidR="003919A3">
        <w:rPr>
          <w:rFonts w:hAnsi="Times New Roman" w:ascii="Times New Roman"/>
          <w:sz w:val="24"/>
        </w:rPr>
        <w:t>iz ove nagodbe</w:t>
      </w:r>
      <w:r w:rsidRPr="009219F7">
        <w:rPr>
          <w:rFonts w:hAnsi="Times New Roman" w:ascii="Times New Roman"/>
          <w:sz w:val="24"/>
        </w:rPr>
        <w:t>u iznosu od 676,82 kn, smanjenu za otpis zateznih kamata u iznosu od 0,00 kn te iznos tražbine nakon otpisa zatezne kamate iznosi 676,82 kn uz 0,00% otpisa glavnice u iznosu od 0,00 kn, pa smanjena tražbina iznosi 676,82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Hinton House Publishers Ltd, VELIKA BRITANIJA</w:t>
      </w:r>
      <w:r w:rsidRPr="009219F7">
        <w:rPr>
          <w:rFonts w:hAnsi="Times New Roman" w:ascii="Times New Roman"/>
          <w:sz w:val="24"/>
        </w:rPr>
        <w:t xml:space="preserve">, BUCKINGHAM, UK - NEWMAN HOUSE, 4 HIGH STREET, OIB: GB87464368, tražbinu </w:t>
      </w:r>
      <w:r w:rsidR="003919A3">
        <w:rPr>
          <w:rFonts w:hAnsi="Times New Roman" w:ascii="Times New Roman"/>
          <w:sz w:val="24"/>
        </w:rPr>
        <w:t>iz ove nagodbe</w:t>
      </w:r>
      <w:r w:rsidRPr="009219F7">
        <w:rPr>
          <w:rFonts w:hAnsi="Times New Roman" w:ascii="Times New Roman"/>
          <w:sz w:val="24"/>
        </w:rPr>
        <w:t>u iznosu od 339,52 kn, smanjenu za otpis zateznih kamata u iznosu od 0,00 kn te iznos tražbine nakon otpisa zatezne kamate iznosi 339,52 kn uz 0,00% otpisa glavnice u iznosu od 0,00 kn, pa smanjena tražbina iznosi 339,52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HISTORY PRESS LIMITED, UK,</w:t>
      </w:r>
      <w:r w:rsidRPr="009219F7">
        <w:rPr>
          <w:rFonts w:hAnsi="Times New Roman" w:ascii="Times New Roman"/>
          <w:sz w:val="24"/>
        </w:rPr>
        <w:t xml:space="preserve"> </w:t>
      </w:r>
      <w:r w:rsidRPr="009219F7">
        <w:rPr>
          <w:rFonts w:hAnsi="Times New Roman" w:ascii="Times New Roman"/>
          <w:sz w:val="24"/>
        </w:rPr>
        <w:lastRenderedPageBreak/>
        <w:t xml:space="preserve">GLOUCESTERSHIRE,UK - BRIMSCOMBE  PORT ,STROUD ,GLOUCESTERSHIRE ,UK, OIB:GB787445478, tražbinu </w:t>
      </w:r>
      <w:r w:rsidR="003919A3">
        <w:rPr>
          <w:rFonts w:hAnsi="Times New Roman" w:ascii="Times New Roman"/>
          <w:sz w:val="24"/>
        </w:rPr>
        <w:t>iz ove nagodbe</w:t>
      </w:r>
      <w:r w:rsidRPr="009219F7">
        <w:rPr>
          <w:rFonts w:hAnsi="Times New Roman" w:ascii="Times New Roman"/>
          <w:sz w:val="24"/>
        </w:rPr>
        <w:t>u iznosu od 238,29 kn, smanjenu za otpis zateznih kamata u iznosu od 0,00 kn te iznos tražbine nakon otpisa zatezne kamate iznosi 238,29 kn uz 0,00% otpisa glavnice u iznosu od 0,00 kn, pa smanjena tražbina iznosi 238,29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HORIZON HOUSE PUBLICATIONS LIMITED,VELIKA BRITANIJA,</w:t>
      </w:r>
      <w:r w:rsidRPr="009219F7">
        <w:rPr>
          <w:rFonts w:hAnsi="Times New Roman" w:ascii="Times New Roman"/>
          <w:sz w:val="24"/>
        </w:rPr>
        <w:t xml:space="preserve"> "LONDON, UK - 16 SUSSEX STREET", OIB:GB224198075, tražbinu </w:t>
      </w:r>
      <w:r w:rsidR="003919A3">
        <w:rPr>
          <w:rFonts w:hAnsi="Times New Roman" w:ascii="Times New Roman"/>
          <w:sz w:val="24"/>
        </w:rPr>
        <w:t>iz ove nagodbe</w:t>
      </w:r>
      <w:r w:rsidRPr="009219F7">
        <w:rPr>
          <w:rFonts w:hAnsi="Times New Roman" w:ascii="Times New Roman"/>
          <w:sz w:val="24"/>
        </w:rPr>
        <w:t>u iznosu od 815,59 kn, smanjenu za otpis zateznih kamata u iznosu od 0,00 kn te iznos tražbine nakon otpisa zatezne kamate iznosi 815,59 kn uz 0,00% otpisa glavnice u iznosu od 0,00 kn, pa smanjena tražbina iznosi 815,59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IMMEDIATE MEDIA, VELIKA BRITANIJA,</w:t>
      </w:r>
      <w:r w:rsidRPr="009219F7">
        <w:rPr>
          <w:rFonts w:hAnsi="Times New Roman" w:ascii="Times New Roman"/>
          <w:sz w:val="24"/>
        </w:rPr>
        <w:t xml:space="preserve"> KENT  ME9 8DE, UK - PO BOX 279, SITTINGBOURNE , , tražbinu </w:t>
      </w:r>
      <w:r w:rsidR="003919A3">
        <w:rPr>
          <w:rFonts w:hAnsi="Times New Roman" w:ascii="Times New Roman"/>
          <w:sz w:val="24"/>
        </w:rPr>
        <w:t>iz ove nagodbe</w:t>
      </w:r>
      <w:r w:rsidRPr="009219F7">
        <w:rPr>
          <w:rFonts w:hAnsi="Times New Roman" w:ascii="Times New Roman"/>
          <w:sz w:val="24"/>
        </w:rPr>
        <w:t>u iznosu od 543,73 kn, smanjenu za otpis zateznih kamata u iznosu od 0,00 kn te iznos tražbine nakon otpisa zatezne kamate iznosi  543,73 kn uz 0,00% otpisa glavnice u iznosu od 0,00 kn, pa smanjena tražbina iznosi 543,73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INDEX BOOKS, ŠPANJOLSKA </w:t>
      </w:r>
      <w:r w:rsidRPr="009219F7">
        <w:rPr>
          <w:rFonts w:hAnsi="Times New Roman" w:ascii="Times New Roman"/>
          <w:sz w:val="24"/>
        </w:rPr>
        <w:t xml:space="preserve">BARCELONA, ŠPANJOLSKA -  , tražbinu </w:t>
      </w:r>
      <w:r w:rsidR="003919A3">
        <w:rPr>
          <w:rFonts w:hAnsi="Times New Roman" w:ascii="Times New Roman"/>
          <w:sz w:val="24"/>
        </w:rPr>
        <w:t>iz ove nagodbe</w:t>
      </w:r>
      <w:r w:rsidRPr="009219F7">
        <w:rPr>
          <w:rFonts w:hAnsi="Times New Roman" w:ascii="Times New Roman"/>
          <w:sz w:val="24"/>
        </w:rPr>
        <w:t>u iznosu od 305,78 kn, smanjenu za otpis zateznih kamata u iznosu od 0,00 kn te iznos tražbine nakon otpisa zatezne kamate iznosi 305,78 kn uz 0,00% otpisa glavnice u iznosu od 0,00 kn, pa smanjena tražbina iznosi 305,78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INSTITUT FUER INTERNACIONALE ARCHITEKTUR-DOKUMENTATION GmbH &amp; Co KG, Njemačka </w:t>
      </w:r>
      <w:r w:rsidRPr="009219F7">
        <w:rPr>
          <w:rFonts w:hAnsi="Times New Roman" w:ascii="Times New Roman"/>
          <w:sz w:val="24"/>
        </w:rPr>
        <w:t xml:space="preserve">MUNCHEN, NJEMAČKA - Hackerbrücke 6, 80335, OIB: DE813334479,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1.617,98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1.617,98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1.617,98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Institute of Meat Hygiene and Technology, SRBIJA</w:t>
      </w:r>
      <w:r w:rsidRPr="009219F7">
        <w:rPr>
          <w:rFonts w:hAnsi="Times New Roman" w:ascii="Times New Roman"/>
          <w:sz w:val="24"/>
        </w:rPr>
        <w:t xml:space="preserve"> Beograd - Kaćanskog 13, BEOGRAD, SRBIJA</w:t>
      </w:r>
      <w:r w:rsidRPr="009219F7">
        <w:rPr>
          <w:rFonts w:hAnsi="Times New Roman" w:ascii="Times New Roman"/>
          <w:sz w:val="24"/>
        </w:rPr>
        <w:tab/>
        <w:t xml:space="preserve">,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764,46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764,46 </w:t>
      </w:r>
      <w:r w:rsidRPr="009219F7">
        <w:rPr>
          <w:rFonts w:hAnsi="Times New Roman" w:ascii="Times New Roman"/>
          <w:sz w:val="24"/>
        </w:rPr>
        <w:t xml:space="preserve">kn uz 0,00% otpisa glavnice u iznosu od 0,00 kn, pa smanjena tražbina </w:t>
      </w:r>
      <w:r w:rsidRPr="009219F7">
        <w:rPr>
          <w:rFonts w:hAnsi="Times New Roman" w:ascii="Times New Roman"/>
          <w:sz w:val="24"/>
        </w:rPr>
        <w:lastRenderedPageBreak/>
        <w:t xml:space="preserve">iznosi </w:t>
      </w:r>
      <w:r w:rsidRPr="009219F7">
        <w:rPr>
          <w:rFonts w:hAnsi="Times New Roman" w:ascii="Times New Roman"/>
          <w:sz w:val="24"/>
          <w:lang w:eastAsia="hr-HR"/>
        </w:rPr>
        <w:t xml:space="preserve">764,46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International</w:t>
      </w:r>
      <w:r w:rsidRPr="009219F7">
        <w:rPr>
          <w:rFonts w:hAnsi="Times New Roman" w:ascii="Times New Roman"/>
          <w:sz w:val="24"/>
        </w:rPr>
        <w:t xml:space="preserve"> </w:t>
      </w:r>
      <w:r w:rsidRPr="009219F7">
        <w:rPr>
          <w:rFonts w:hAnsi="Times New Roman" w:ascii="Times New Roman"/>
          <w:b/>
          <w:sz w:val="24"/>
        </w:rPr>
        <w:t xml:space="preserve">Telecommunications Union, ŠVICARSKA, </w:t>
      </w:r>
      <w:r w:rsidRPr="009219F7">
        <w:rPr>
          <w:rFonts w:hAnsi="Times New Roman" w:ascii="Times New Roman"/>
          <w:sz w:val="24"/>
        </w:rPr>
        <w:t xml:space="preserve">GENEVE 20, ŠVICARSKA - NATIONS, CH-1211 , , tražbinu </w:t>
      </w:r>
      <w:r w:rsidR="003919A3">
        <w:rPr>
          <w:rFonts w:hAnsi="Times New Roman" w:ascii="Times New Roman"/>
          <w:sz w:val="24"/>
        </w:rPr>
        <w:t>iz ove nagodbe</w:t>
      </w:r>
      <w:r w:rsidRPr="009219F7">
        <w:rPr>
          <w:rFonts w:hAnsi="Times New Roman" w:ascii="Times New Roman"/>
          <w:sz w:val="24"/>
        </w:rPr>
        <w:t>u iznosu od 511,59 kn, smanjenu za otpis zateznih kamata u iznosu od 0,00 kn te iznos tražbine nakon otpisa zatezne kamate iznosi 511,59 kn uz 0,00% otpisa glavnice u iznosu od 0,00 kn, pa smanjena tražbina iznosi 511,59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kubon &amp; sagner gmbh, Njemačka</w:t>
      </w:r>
      <w:r w:rsidRPr="009219F7">
        <w:rPr>
          <w:rFonts w:hAnsi="Times New Roman" w:ascii="Times New Roman"/>
          <w:sz w:val="24"/>
        </w:rPr>
        <w:t xml:space="preserve">, MUENCHEN, DE - D-80798 MUNCHEN, DE, OIB: DE811194845, tražbinu </w:t>
      </w:r>
      <w:r w:rsidR="003919A3">
        <w:rPr>
          <w:rFonts w:hAnsi="Times New Roman" w:ascii="Times New Roman"/>
          <w:sz w:val="24"/>
        </w:rPr>
        <w:t>iz ove nagodbe</w:t>
      </w:r>
      <w:r w:rsidRPr="009219F7">
        <w:rPr>
          <w:rFonts w:hAnsi="Times New Roman" w:ascii="Times New Roman"/>
          <w:sz w:val="24"/>
        </w:rPr>
        <w:t>u iznosu od 384,22 kn, smanjenu za otpis zateznih kamata u iznosu od 0,00 kn te iznos tražbine nakon otpisa zatezne kamate iznosi 384,22 kn uz 0,00% otpisa glavnice u iznosu od 0,00 kn, pa smanjena tražbina iznosi 384,22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Landesmuseum Fur Karnten, AUSTRIJA, </w:t>
      </w:r>
      <w:r w:rsidRPr="009219F7">
        <w:rPr>
          <w:rFonts w:hAnsi="Times New Roman" w:ascii="Times New Roman"/>
          <w:sz w:val="24"/>
        </w:rPr>
        <w:t xml:space="preserve">KLAGENFURT AM WORTHERSEE - MUSEUMSGASSE 2, OIB: ATU62280766, tražbinu </w:t>
      </w:r>
      <w:r w:rsidR="003919A3">
        <w:rPr>
          <w:rFonts w:hAnsi="Times New Roman" w:ascii="Times New Roman"/>
          <w:sz w:val="24"/>
        </w:rPr>
        <w:t>iz ove nagodbe</w:t>
      </w:r>
      <w:r w:rsidRPr="009219F7">
        <w:rPr>
          <w:rFonts w:hAnsi="Times New Roman" w:ascii="Times New Roman"/>
          <w:sz w:val="24"/>
        </w:rPr>
        <w:t>u iznosu od 276,20 kn, smanjenu za otpis zateznih kamata u iznosu od 0,00 kn te iznos tražbine nakon otpisa zatezne kamate iznosi 276,20 kn uz 0,00% otpisa glavnice u iznosu od 0,00 kn, pa smanjena tražbina iznosi 276,20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LANDWIRTSCHAFTS VERLAG,NJEMAČKA</w:t>
      </w:r>
      <w:r w:rsidRPr="009219F7">
        <w:rPr>
          <w:rFonts w:hAnsi="Times New Roman" w:ascii="Times New Roman"/>
          <w:sz w:val="24"/>
        </w:rPr>
        <w:t xml:space="preserve"> - D-48165 MUENSTER, NJEMAČKA, , tražbinu </w:t>
      </w:r>
      <w:r w:rsidR="003919A3">
        <w:rPr>
          <w:rFonts w:hAnsi="Times New Roman" w:ascii="Times New Roman"/>
          <w:sz w:val="24"/>
        </w:rPr>
        <w:t>iz ove nagodbe</w:t>
      </w:r>
      <w:r w:rsidRPr="009219F7">
        <w:rPr>
          <w:rFonts w:hAnsi="Times New Roman" w:ascii="Times New Roman"/>
          <w:sz w:val="24"/>
        </w:rPr>
        <w:t>u iznosu od 38,22 kn, smanjenu za otpis zateznih kamata u iznosu od 0,00 kn te iznos tražbine nakon otpisa zatezne kamate iznosi 38,22 kn uz 0,00% otpisa glavnice u iznosu od 0,00 kn, pa smanjena tražbina iznosi 38,22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LE FIGARO, FRANCUSKA,</w:t>
      </w:r>
      <w:r w:rsidRPr="009219F7">
        <w:rPr>
          <w:rFonts w:hAnsi="Times New Roman" w:ascii="Times New Roman"/>
          <w:sz w:val="24"/>
        </w:rPr>
        <w:t xml:space="preserve"> PARIS - 14 BD HAUSSMANN, , tražbinu </w:t>
      </w:r>
      <w:r w:rsidR="003919A3">
        <w:rPr>
          <w:rFonts w:hAnsi="Times New Roman" w:ascii="Times New Roman"/>
          <w:sz w:val="24"/>
        </w:rPr>
        <w:t>iz ove nagodbe</w:t>
      </w:r>
      <w:r w:rsidRPr="009219F7">
        <w:rPr>
          <w:rFonts w:hAnsi="Times New Roman" w:ascii="Times New Roman"/>
          <w:sz w:val="24"/>
        </w:rPr>
        <w:t>u iznosu od 909,71 kn, smanjenu za otpis zateznih kamata u iznosu od 0,00 kn te iznos tražbine nakon otpisa zatezne kamate iznosi 909,71 kn uz 0,00% otpisa glavnice u iznosu od 0,00 kn, pa smanjena tražbina iznosi 909,71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LE MONDE DIPLOMATIQUE MAGAZINE, VELIKA BRITANIJA</w:t>
      </w:r>
      <w:r w:rsidRPr="009219F7">
        <w:rPr>
          <w:rFonts w:hAnsi="Times New Roman" w:ascii="Times New Roman"/>
          <w:sz w:val="24"/>
        </w:rPr>
        <w:t xml:space="preserve">, Sittingbourne, Kent - BUILDING 800, KENT SCIENCE PARK, ME9 8GU KENT, UK, , tražbinu </w:t>
      </w:r>
      <w:r w:rsidR="003919A3">
        <w:rPr>
          <w:rFonts w:hAnsi="Times New Roman" w:ascii="Times New Roman"/>
          <w:sz w:val="24"/>
        </w:rPr>
        <w:t>iz ove nagodbe</w:t>
      </w:r>
      <w:r w:rsidRPr="009219F7">
        <w:rPr>
          <w:rFonts w:hAnsi="Times New Roman" w:ascii="Times New Roman"/>
          <w:sz w:val="24"/>
        </w:rPr>
        <w:t>u iznosu od 121,55 kn, smanjenu za otpis zateznih kamata u iznosu od 0,00 kn te iznos tražbine nakon otpisa zatezne kamate iznosi 121,55 kn uz 0,00% otpisa glavnice u iznosu od 0,00 kn, pa smanjena tražbina iznosi 121,55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LEXIS NEXIS  LTD, VELIKA BRITANIJA,</w:t>
      </w:r>
      <w:r w:rsidRPr="009219F7">
        <w:rPr>
          <w:rFonts w:hAnsi="Times New Roman" w:ascii="Times New Roman"/>
          <w:sz w:val="24"/>
        </w:rPr>
        <w:t xml:space="preserve"> Croydon, CROYDON, SURREY - CROYDON, SURREY, CR9 5AF, UK, OIB:GB730859520, tražbinu </w:t>
      </w:r>
      <w:r w:rsidR="003919A3">
        <w:rPr>
          <w:rFonts w:hAnsi="Times New Roman" w:ascii="Times New Roman"/>
          <w:sz w:val="24"/>
        </w:rPr>
        <w:t>iz ove nagodbe</w:t>
      </w:r>
      <w:r w:rsidRPr="009219F7">
        <w:rPr>
          <w:rFonts w:hAnsi="Times New Roman" w:ascii="Times New Roman"/>
          <w:sz w:val="24"/>
        </w:rPr>
        <w:t>u iznosu od 1.380,23 kn, smanjenu za otpis zateznih kamata u iznosu od 0,00 kn te iznos tražbine nakon otpisa zatezne kamate iznosi 1.380,23 kn uz 0,00% otpisa glavnice u iznosu od 0,00 kn, pa smanjena tražbina iznosi 1.380,23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MARTINS E COIMBRA LDA,Portugal </w:t>
      </w:r>
      <w:r w:rsidRPr="009219F7">
        <w:rPr>
          <w:rFonts w:hAnsi="Times New Roman" w:ascii="Times New Roman"/>
          <w:sz w:val="24"/>
        </w:rPr>
        <w:t xml:space="preserve">Lisboa - RUA JOAO ORTIGAO RAMOS 17A,1500-362 LISBOA, PORTUGAL, OIB:PT500186367, tražbinu </w:t>
      </w:r>
      <w:r w:rsidR="003919A3">
        <w:rPr>
          <w:rFonts w:hAnsi="Times New Roman" w:ascii="Times New Roman"/>
          <w:sz w:val="24"/>
        </w:rPr>
        <w:t>iz ove nagodbe</w:t>
      </w:r>
      <w:r w:rsidRPr="009219F7">
        <w:rPr>
          <w:rFonts w:hAnsi="Times New Roman" w:ascii="Times New Roman"/>
          <w:sz w:val="24"/>
        </w:rPr>
        <w:t>u iznosu od 163,90 kn, smanjenu za otpis zateznih kamata u iznosu od 0,00 kn te iznos tražbine nakon otpisa zatezne kamate iznosi 163,90 kn uz 0,00% otpisa glavnice u iznosu od 0,00 kn, pa smanjena tražbina iznosi 163,90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MEL BAY PUBLICATIONS, USA,</w:t>
      </w:r>
      <w:r w:rsidRPr="009219F7">
        <w:rPr>
          <w:rFonts w:hAnsi="Times New Roman" w:ascii="Times New Roman"/>
          <w:sz w:val="24"/>
        </w:rPr>
        <w:t xml:space="preserve"> MO - 4 Industrial Drive,Pacific, MO 63069, USA, , tražbinu </w:t>
      </w:r>
      <w:r w:rsidR="003919A3">
        <w:rPr>
          <w:rFonts w:hAnsi="Times New Roman" w:ascii="Times New Roman"/>
          <w:sz w:val="24"/>
        </w:rPr>
        <w:t>iz ove nagodbe</w:t>
      </w:r>
      <w:r w:rsidRPr="009219F7">
        <w:rPr>
          <w:rFonts w:hAnsi="Times New Roman" w:ascii="Times New Roman"/>
          <w:sz w:val="24"/>
        </w:rPr>
        <w:t>u iznosu od 303,41 kn, smanjenu za otpis zateznih kamata u iznosu od 0,00 kn te iznos tražbine nakon otpisa zatezne kamate iznosi 303,41 kn uz 0,00% otpisa glavnice u iznosu od 0,00 kn, pa smanjena tražbina iznosi 303,41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MONETARY RESEARCH INSTITUTE, USA</w:t>
      </w:r>
      <w:r w:rsidRPr="009219F7">
        <w:rPr>
          <w:rFonts w:hAnsi="Times New Roman" w:ascii="Times New Roman"/>
          <w:sz w:val="24"/>
        </w:rPr>
        <w:t xml:space="preserve"> Houston - 1014 WURT RD, SZUTE 245, PO BOX 3174, 77253-3174, HOUSTON TX, USA, , tražbinu </w:t>
      </w:r>
      <w:r w:rsidR="003919A3">
        <w:rPr>
          <w:rFonts w:hAnsi="Times New Roman" w:ascii="Times New Roman"/>
          <w:sz w:val="24"/>
        </w:rPr>
        <w:t>iz ove nagodbe</w:t>
      </w:r>
      <w:r w:rsidRPr="009219F7">
        <w:rPr>
          <w:rFonts w:hAnsi="Times New Roman" w:ascii="Times New Roman"/>
          <w:sz w:val="24"/>
        </w:rPr>
        <w:t>u iznosu od 1.762,56 kn, smanjenu za otpis zateznih kamata u iznosu od 0,00 kn te iznos tražbine nakon otpisa zatezne kamate iznosi 1.762,56 kn uz 0,00% otpisa glavnice u iznosu od 0,00 kn, pa smanjena tražbina iznosi 1.762,56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MONITOR CRNOGOSKI NEZAVISNI NEDJELJNIK, CRNA GORA, </w:t>
      </w:r>
      <w:r w:rsidRPr="009219F7">
        <w:rPr>
          <w:rFonts w:hAnsi="Times New Roman" w:ascii="Times New Roman"/>
          <w:sz w:val="24"/>
        </w:rPr>
        <w:t xml:space="preserve">Podgorica - 19.DECEMBAR BR. 19, CRNA GORA , , tražbinu </w:t>
      </w:r>
      <w:r w:rsidR="003919A3">
        <w:rPr>
          <w:rFonts w:hAnsi="Times New Roman" w:ascii="Times New Roman"/>
          <w:sz w:val="24"/>
        </w:rPr>
        <w:t>iz ove nagodbe</w:t>
      </w:r>
      <w:r w:rsidRPr="009219F7">
        <w:rPr>
          <w:rFonts w:hAnsi="Times New Roman" w:ascii="Times New Roman"/>
          <w:sz w:val="24"/>
        </w:rPr>
        <w:t>u iznosu od 1.307,23 kn, smanjenu za otpis zateznih kamata u iznosu od 0,00 kn te iznos tražbine nakon otpisa zatezne kamate iznosi 1.307,23 kn uz 0,00% otpisa glavnice u iznosu od 0,00 kn, pa smanjena tražbina iznosi 1.307,23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MUSIC SALES GROUP LTD, VELIKA BRITANIJA</w:t>
      </w:r>
      <w:r w:rsidRPr="009219F7">
        <w:rPr>
          <w:rFonts w:hAnsi="Times New Roman" w:ascii="Times New Roman"/>
          <w:sz w:val="24"/>
        </w:rPr>
        <w:t xml:space="preserve"> St Edmunds - DETTINGEN WAY,NEWMARKET ROAD,BURY ST EDMUNDS,SUFFOLK,IP33 3YB, UK, OIB: GB417691828,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241,44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241,44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241,44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NATURE PUBLISHING GROUP, VELIKA BRITANIJA</w:t>
      </w:r>
      <w:r w:rsidRPr="009219F7">
        <w:rPr>
          <w:rFonts w:hAnsi="Times New Roman" w:ascii="Times New Roman"/>
          <w:sz w:val="24"/>
        </w:rPr>
        <w:t xml:space="preserve">, BASINGSTOKE - HAMPSHIRE, RG21 6XS, VB, , tražbinu </w:t>
      </w:r>
      <w:r w:rsidR="003919A3">
        <w:rPr>
          <w:rFonts w:hAnsi="Times New Roman" w:ascii="Times New Roman"/>
          <w:sz w:val="24"/>
        </w:rPr>
        <w:t>iz ove nagodbe</w:t>
      </w:r>
      <w:r w:rsidRPr="009219F7">
        <w:rPr>
          <w:rFonts w:hAnsi="Times New Roman" w:ascii="Times New Roman"/>
          <w:sz w:val="24"/>
        </w:rPr>
        <w:t>u iznosu od 175,83 kn, smanjenu za otpis zateznih kamata u iznosu od 0,00 kn te iznos tražbine nakon otpisa zatezne kamate iznosi 175,83 kn uz 0,00% otpisa glavnice u iznosu od 0,00 kn, pa smanjena tražbina iznosi 175,83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NBN: BOOK NETWORK INT'L LTD, Velika Britanija</w:t>
      </w:r>
      <w:r w:rsidRPr="009219F7">
        <w:rPr>
          <w:rFonts w:hAnsi="Times New Roman" w:ascii="Times New Roman"/>
          <w:sz w:val="24"/>
        </w:rPr>
        <w:t xml:space="preserve"> PLYMOUTH - ESTOVER ROAD,PL6 7PY, UK, OIB:GB823939602, tražbinu </w:t>
      </w:r>
      <w:r w:rsidR="003919A3">
        <w:rPr>
          <w:rFonts w:hAnsi="Times New Roman" w:ascii="Times New Roman"/>
          <w:sz w:val="24"/>
        </w:rPr>
        <w:t>iz ove nagodbe</w:t>
      </w:r>
      <w:r w:rsidRPr="009219F7">
        <w:rPr>
          <w:rFonts w:hAnsi="Times New Roman" w:ascii="Times New Roman"/>
          <w:sz w:val="24"/>
        </w:rPr>
        <w:t>u iznosu od 1.034,96 kn, smanjenu za otpis zateznih kamata u iznosu od 0,00 kn te iznos tražbine nakon otpisa zatezne kamate iznosi 1.034,96 kn uz 0,00% otpisa glavnice u iznosu od 0,00 kn, pa smanjena tražbina iznosi 1.034,96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NEW YORK TIMES, USA</w:t>
      </w:r>
      <w:r w:rsidRPr="009219F7">
        <w:rPr>
          <w:rFonts w:hAnsi="Times New Roman" w:ascii="Times New Roman"/>
          <w:sz w:val="24"/>
        </w:rPr>
        <w:t xml:space="preserve"> NEW YORK - USA, , tražbinu </w:t>
      </w:r>
      <w:r w:rsidR="003919A3">
        <w:rPr>
          <w:rFonts w:hAnsi="Times New Roman" w:ascii="Times New Roman"/>
          <w:sz w:val="24"/>
        </w:rPr>
        <w:t>iz ove nagodbe</w:t>
      </w:r>
      <w:r w:rsidRPr="009219F7">
        <w:rPr>
          <w:rFonts w:hAnsi="Times New Roman" w:ascii="Times New Roman"/>
          <w:sz w:val="24"/>
        </w:rPr>
        <w:t>u iznosu od 1.057,54 kn, smanjenu za otpis zateznih kamata u iznosu od 0,00 kn te iznos tražbine nakon otpisa zatezne kamate iznosi 1.057,54 kn uz 0,00% otpisa glavnice u iznosu od 0,00 kn, pa smanjena tražbina iznosi 1.057,54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NEWSQUEST SPECIALIST MEDIA</w:t>
      </w:r>
      <w:r w:rsidRPr="009219F7">
        <w:rPr>
          <w:rFonts w:hAnsi="Times New Roman" w:ascii="Times New Roman"/>
          <w:sz w:val="24"/>
        </w:rPr>
        <w:t xml:space="preserve"> SOUTHAL - UNITS 12/13 CRANLEGH GARDNERS IND. ESTATE , , tražbinu </w:t>
      </w:r>
      <w:r w:rsidR="003919A3">
        <w:rPr>
          <w:rFonts w:hAnsi="Times New Roman" w:ascii="Times New Roman"/>
          <w:sz w:val="24"/>
        </w:rPr>
        <w:t>iz ove nagodbe</w:t>
      </w:r>
      <w:r w:rsidRPr="009219F7">
        <w:rPr>
          <w:rFonts w:hAnsi="Times New Roman" w:ascii="Times New Roman"/>
          <w:sz w:val="24"/>
        </w:rPr>
        <w:t>u iznosu od 955,19 kn, smanjenu za otpis zateznih kamata u iznosu od 0,00 kn te iznos tražbine nakon otpisa zatezne kamate iznosi 955,19 kn uz 0,00% otpisa glavnice u iznosu od 0,00 kn, pa smanjena tražbina iznosi 955,19 kn te će smanjenu tražbinu isplatiti nakon počeka od godinu dana u jednokratnom iznosu, a sve počevši od dana pravomoćnosti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PARKETT VERLAG, ŠVICARSKA, ZURICH -</w:t>
      </w:r>
      <w:r w:rsidRPr="009219F7">
        <w:rPr>
          <w:rFonts w:hAnsi="Times New Roman" w:ascii="Times New Roman"/>
          <w:sz w:val="24"/>
        </w:rPr>
        <w:t xml:space="preserve"> QUELLENSTRASSE 27, ŠVICARSKA,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550,41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550,41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550,41 </w:t>
      </w:r>
      <w:r w:rsidRPr="009219F7">
        <w:rPr>
          <w:rFonts w:hAnsi="Times New Roman" w:ascii="Times New Roman"/>
          <w:sz w:val="24"/>
        </w:rPr>
        <w:t>kn te će smanjenu tražbinu isplatiti nakon počeka od godinu dana u jednokratnom iznosu, a sve počevši od dana pravomoćnosti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PHAIDON PRESS LTD., VB</w:t>
      </w:r>
      <w:r w:rsidRPr="009219F7">
        <w:rPr>
          <w:rFonts w:hAnsi="Times New Roman" w:ascii="Times New Roman"/>
          <w:sz w:val="24"/>
        </w:rPr>
        <w:t xml:space="preserve"> LONDON  - Regent's Wharf, All Saints Street, UK, OIB: GB537349229, tražbinu </w:t>
      </w:r>
      <w:r w:rsidR="003919A3">
        <w:rPr>
          <w:rFonts w:hAnsi="Times New Roman" w:ascii="Times New Roman"/>
          <w:sz w:val="24"/>
        </w:rPr>
        <w:t>iz ove nagodbe</w:t>
      </w:r>
      <w:r w:rsidRPr="009219F7">
        <w:rPr>
          <w:rFonts w:hAnsi="Times New Roman" w:ascii="Times New Roman"/>
          <w:sz w:val="24"/>
        </w:rPr>
        <w:t>u iznosu od 1,05 kn, smanjenu za otpis zateznih kamata u iznosu od 0,00 kn te iznos tražbine nakon otpisa zatezne kamate iznosi 1,05 kn uz 0,00% otpisa glavnice u iznosu od 0,00 kn, pa smanjena tražbina iznosi 1,05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PUBLI - NEWS, FRANCUSKA, </w:t>
      </w:r>
      <w:r w:rsidRPr="009219F7">
        <w:rPr>
          <w:rFonts w:hAnsi="Times New Roman" w:ascii="Times New Roman"/>
          <w:sz w:val="24"/>
        </w:rPr>
        <w:t xml:space="preserve">BILLANCOURT, FRANCUSKA - 23 RUE DANJOU, 92100 BOULOGNE, , tražbinu </w:t>
      </w:r>
      <w:r w:rsidR="003919A3">
        <w:rPr>
          <w:rFonts w:hAnsi="Times New Roman" w:ascii="Times New Roman"/>
          <w:sz w:val="24"/>
        </w:rPr>
        <w:t>iz ove nagodbe</w:t>
      </w:r>
      <w:r w:rsidRPr="009219F7">
        <w:rPr>
          <w:rFonts w:hAnsi="Times New Roman" w:ascii="Times New Roman"/>
          <w:sz w:val="24"/>
        </w:rPr>
        <w:t>u iznosu od 217,87 kn, smanjenu za otpis zateznih kamata u iznosu od 0,00 kn te iznos tražbine nakon otpisa zatezne kamate iznosi 217,87 kn uz 0,00% otpisa glavnice u iznosu od 0,00 kn, pa smanjena tražbina iznosi 217,87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RODOPI, NIZOZEMSKA</w:t>
      </w:r>
      <w:r w:rsidRPr="009219F7">
        <w:rPr>
          <w:rFonts w:hAnsi="Times New Roman" w:ascii="Times New Roman"/>
          <w:sz w:val="24"/>
        </w:rPr>
        <w:t xml:space="preserve"> Amsterdam - Tijnmuiden 7,1046 AK Amsterdam,NL, OIB: NL819521218B0, tražbinu </w:t>
      </w:r>
      <w:r w:rsidR="003919A3">
        <w:rPr>
          <w:rFonts w:hAnsi="Times New Roman" w:ascii="Times New Roman"/>
          <w:sz w:val="24"/>
        </w:rPr>
        <w:t>iz ove nagodbe</w:t>
      </w:r>
      <w:r w:rsidRPr="009219F7">
        <w:rPr>
          <w:rFonts w:hAnsi="Times New Roman" w:ascii="Times New Roman"/>
          <w:sz w:val="24"/>
        </w:rPr>
        <w:t>u iznosu od 477,79 kn, smanjenu za otpis zateznih kamata u iznosu od 0,00 kn te iznos tražbine nakon otpisa zatezne kamate iznosi 477,79 kn uz 0,00% otpisa glavnice u iznosu od 0,00 kn, pa smanjena tražbina iznosi 477,79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Saint John Patrick Publishers Limited, VB</w:t>
      </w:r>
      <w:r w:rsidRPr="009219F7">
        <w:rPr>
          <w:rFonts w:hAnsi="Times New Roman" w:ascii="Times New Roman"/>
          <w:sz w:val="24"/>
        </w:rPr>
        <w:t xml:space="preserve">, LONDON, UK - 52-54 GRACECHURCH STREET, OIB:GB645119738, tražbinu </w:t>
      </w:r>
      <w:r w:rsidR="003919A3">
        <w:rPr>
          <w:rFonts w:hAnsi="Times New Roman" w:ascii="Times New Roman"/>
          <w:sz w:val="24"/>
        </w:rPr>
        <w:t>iz ove nagodbe</w:t>
      </w:r>
      <w:r w:rsidRPr="009219F7">
        <w:rPr>
          <w:rFonts w:hAnsi="Times New Roman" w:ascii="Times New Roman"/>
          <w:sz w:val="24"/>
        </w:rPr>
        <w:t xml:space="preserve">u iznosu od 773,77 kn, smanjenu za otpis zateznih kamata u </w:t>
      </w:r>
      <w:r w:rsidRPr="009219F7">
        <w:rPr>
          <w:rFonts w:hAnsi="Times New Roman" w:ascii="Times New Roman"/>
          <w:sz w:val="24"/>
        </w:rPr>
        <w:lastRenderedPageBreak/>
        <w:t>iznosu od 0,00 kn te iznos tražbine nakon otpisa zatezne kamate iznosi 773,77 kn uz 0,00% otpisa glavnice u iznosu od 0,00 kn, pa smanjena tražbina iznosi 773,77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SCHIRMER MOSEL VERLAG, Njemačka</w:t>
      </w:r>
      <w:r w:rsidRPr="009219F7">
        <w:rPr>
          <w:rFonts w:hAnsi="Times New Roman" w:ascii="Times New Roman"/>
          <w:sz w:val="24"/>
        </w:rPr>
        <w:t xml:space="preserve"> MUNCHEN - 80538 MUNCHEN, DE, OIB: DE129471598, tražbinu </w:t>
      </w:r>
      <w:r w:rsidR="003919A3">
        <w:rPr>
          <w:rFonts w:hAnsi="Times New Roman" w:ascii="Times New Roman"/>
          <w:sz w:val="24"/>
        </w:rPr>
        <w:t>iz ove nagodbe</w:t>
      </w:r>
      <w:r w:rsidRPr="009219F7">
        <w:rPr>
          <w:rFonts w:hAnsi="Times New Roman" w:ascii="Times New Roman"/>
          <w:sz w:val="24"/>
        </w:rPr>
        <w:t>u iznosu od 1.498,41 kn, smanjenu za otpis zateznih kamata u iznosu od 0,00 kn te iznos tražbine nakon otpisa zatezne kamate iznosi 1.498,41 kn uz 0,00% otpisa glavnice u iznosu od 0,00 kn, pa smanjena tražbina iznosi 1.498,41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SCOTTISH BOOKSOURCE LTD. VB</w:t>
      </w:r>
      <w:r w:rsidRPr="009219F7">
        <w:rPr>
          <w:rFonts w:hAnsi="Times New Roman" w:ascii="Times New Roman"/>
          <w:sz w:val="24"/>
        </w:rPr>
        <w:t xml:space="preserve">, GLASGOW - 50 CAMBUSLANG ROAD, CAMBUSLANG, GLASGOW, G32 8NB,UK, OIB: GB663719804,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839,95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839,95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839,95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STARDUST LAB, SRBIJA,</w:t>
      </w:r>
      <w:r w:rsidRPr="009219F7">
        <w:rPr>
          <w:rFonts w:hAnsi="Times New Roman" w:ascii="Times New Roman"/>
          <w:sz w:val="24"/>
        </w:rPr>
        <w:t xml:space="preserve"> Beograd - RADOJKE LAKIĆ 9, BEOGRAD, SRBIJA,  , tražbinu </w:t>
      </w:r>
      <w:r w:rsidR="003919A3">
        <w:rPr>
          <w:rFonts w:hAnsi="Times New Roman" w:ascii="Times New Roman"/>
          <w:sz w:val="24"/>
        </w:rPr>
        <w:t>iz ove nagodbe</w:t>
      </w:r>
      <w:r w:rsidRPr="009219F7">
        <w:rPr>
          <w:rFonts w:hAnsi="Times New Roman" w:ascii="Times New Roman"/>
          <w:sz w:val="24"/>
        </w:rPr>
        <w:t>u iznosu od 1.757,50 kn, smanjenu za otpis zateznih kamata u iznosu od 0,00 kn te iznos tražbine nakon otpisa zatezne kamate iznosi 1.757,50 kn uz 0,00% otpisa glavnice u iznosu od 0,00 kn, pa smanjena tražbina iznosi 1.757,50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TAXIDERMY REVIEW, NJEMAČKA</w:t>
      </w:r>
      <w:r w:rsidRPr="009219F7">
        <w:rPr>
          <w:rFonts w:hAnsi="Times New Roman" w:ascii="Times New Roman"/>
          <w:sz w:val="24"/>
        </w:rPr>
        <w:t xml:space="preserve">, Huston, USA - 15011 HOLLYLANE DR.,TX77062-2908, tražbinu </w:t>
      </w:r>
      <w:r w:rsidR="003919A3">
        <w:rPr>
          <w:rFonts w:hAnsi="Times New Roman" w:ascii="Times New Roman"/>
          <w:sz w:val="24"/>
        </w:rPr>
        <w:t>iz ove nagodbe</w:t>
      </w:r>
      <w:r w:rsidRPr="009219F7">
        <w:rPr>
          <w:rFonts w:hAnsi="Times New Roman" w:ascii="Times New Roman"/>
          <w:sz w:val="24"/>
        </w:rPr>
        <w:t>u iznosu od 669,77 kn, smanjenu za otpis zateznih kamata u iznosu od 0,00 kn te iznos tražbine nakon otpisa zatezne kamate iznosi 669,77 kn uz 0,00% otpisa glavnice u iznosu od 0,00 kn, pa smanjena tražbina iznosi 669,77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TECKLENBORG VERLAG, NJEMAČKA</w:t>
      </w:r>
      <w:r w:rsidRPr="009219F7">
        <w:rPr>
          <w:rFonts w:hAnsi="Times New Roman" w:ascii="Times New Roman"/>
          <w:sz w:val="24"/>
        </w:rPr>
        <w:t xml:space="preserve"> STEINFURT - SIEMENSSTRASSE 4,D-48565 STEINFURT, DE, OIB: DE12444902, tražbinu </w:t>
      </w:r>
      <w:r w:rsidR="003919A3">
        <w:rPr>
          <w:rFonts w:hAnsi="Times New Roman" w:ascii="Times New Roman"/>
          <w:sz w:val="24"/>
        </w:rPr>
        <w:t>iz ove nagodbe</w:t>
      </w:r>
      <w:r w:rsidRPr="009219F7">
        <w:rPr>
          <w:rFonts w:hAnsi="Times New Roman" w:ascii="Times New Roman"/>
          <w:sz w:val="24"/>
        </w:rPr>
        <w:t xml:space="preserve">u iznosu od 50,99 kn, smanjenu za otpis zateznih kamata u iznosu od 0,00 kn te iznos tražbine nakon otpisa zatezne kamate iznosi 50,99 kn uz 0,00% otpisa glavnice u iznosu od 0,00 kn, pa smanjena tražbina iznosi 50,99 kn te će smanjenu tražbinu isplatiti nakon počeka od godinu dana u jednokratnom iznosu, a sve </w:t>
      </w:r>
      <w:r w:rsidRPr="009219F7">
        <w:rPr>
          <w:rFonts w:hAnsi="Times New Roman" w:ascii="Times New Roman"/>
          <w:sz w:val="24"/>
        </w:rPr>
        <w:lastRenderedPageBreak/>
        <w:t>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The Charles Babbage Research Centre, Kanada</w:t>
      </w:r>
      <w:r w:rsidRPr="009219F7">
        <w:rPr>
          <w:rFonts w:hAnsi="Times New Roman" w:ascii="Times New Roman"/>
          <w:sz w:val="24"/>
        </w:rPr>
        <w:t xml:space="preserve"> WINNIPEG, MANITOBA, CANADA - PO BOX 272 ST. NORBERT POSTAL STATION, , tražbinu </w:t>
      </w:r>
      <w:r w:rsidR="003919A3">
        <w:rPr>
          <w:rFonts w:hAnsi="Times New Roman" w:ascii="Times New Roman"/>
          <w:sz w:val="24"/>
        </w:rPr>
        <w:t>iz ove nagodbe</w:t>
      </w:r>
      <w:r w:rsidRPr="009219F7">
        <w:rPr>
          <w:rFonts w:hAnsi="Times New Roman" w:ascii="Times New Roman"/>
          <w:sz w:val="24"/>
        </w:rPr>
        <w:t>u iznosu od 352,51 kn, smanjenu za otpis zateznih kamata u iznosu od 0,00 kn te iznos tražbine nakon otpisa zatezne kamate iznosi 352,51 kn uz 0,00% otpisa glavnice u iznosu od 0,00 kn, pa smanjena tražbina iznosi 352,51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The Chartered Quality Institute (CHARTERED INSTITUTE), Velika Britanija</w:t>
      </w:r>
      <w:r w:rsidRPr="009219F7">
        <w:rPr>
          <w:rFonts w:hAnsi="Times New Roman" w:ascii="Times New Roman"/>
          <w:sz w:val="24"/>
        </w:rPr>
        <w:t xml:space="preserve"> LONDON EC4A 1AB, UK - 2nd Floor North, Chancery Exchange, 10 FURNIVAL STREET, , tražbinu </w:t>
      </w:r>
      <w:r w:rsidR="003919A3">
        <w:rPr>
          <w:rFonts w:hAnsi="Times New Roman" w:ascii="Times New Roman"/>
          <w:sz w:val="24"/>
        </w:rPr>
        <w:t>iz ove nagodbe</w:t>
      </w:r>
      <w:r w:rsidRPr="009219F7">
        <w:rPr>
          <w:rFonts w:hAnsi="Times New Roman" w:ascii="Times New Roman"/>
          <w:sz w:val="24"/>
        </w:rPr>
        <w:t>u iznosu od 1.923,96 kn, smanjenu za otpis zateznih kamata u iznosu od 0,00 kn te iznos tražbine nakon otpisa zatezne kamate iznosi 1.923,96 kn uz 0,00% otpisa glavnice u iznosu od 0,00 kn, pa smanjena tražbina iznosi 1.923,96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THE STATIONERY OFFICE LTD, VELIKA BRITANIJA</w:t>
      </w:r>
      <w:r w:rsidRPr="009219F7">
        <w:rPr>
          <w:rFonts w:hAnsi="Times New Roman" w:ascii="Times New Roman"/>
          <w:sz w:val="24"/>
        </w:rPr>
        <w:t xml:space="preserve"> NORWICH MLO, NR3 1 QZ, UK - PO BOX 590, OIB: GB662774703tražbinu </w:t>
      </w:r>
      <w:r w:rsidR="003919A3">
        <w:rPr>
          <w:rFonts w:hAnsi="Times New Roman" w:ascii="Times New Roman"/>
          <w:sz w:val="24"/>
        </w:rPr>
        <w:t>iz ove nagodbe</w:t>
      </w:r>
      <w:r w:rsidRPr="009219F7">
        <w:rPr>
          <w:rFonts w:hAnsi="Times New Roman" w:ascii="Times New Roman"/>
          <w:sz w:val="24"/>
        </w:rPr>
        <w:t>u iznosu od 39,21 kn, smanjenu za otpis zateznih kamata u iznosu od 0,00 kn te iznos tražbine nakon otpisa zatezne kamate iznosi 39,21 kn uz 0,00% otpisa glavnice u iznosu od 0,00 kn, pa smanjena tražbina iznosi 39,21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Trevillion Images, VELIKA BRITANIJA</w:t>
      </w:r>
      <w:r w:rsidRPr="009219F7">
        <w:rPr>
          <w:rFonts w:hAnsi="Times New Roman" w:ascii="Times New Roman"/>
          <w:sz w:val="24"/>
        </w:rPr>
        <w:t xml:space="preserve"> BRIGHTON BN1 3 AE, VB - 5 TEMPLE GARDENS, OIB: GB645346823, tražbinu </w:t>
      </w:r>
      <w:r w:rsidR="003919A3">
        <w:rPr>
          <w:rFonts w:hAnsi="Times New Roman" w:ascii="Times New Roman"/>
          <w:sz w:val="24"/>
        </w:rPr>
        <w:t>iz ove nagodbe</w:t>
      </w:r>
      <w:r w:rsidRPr="009219F7">
        <w:rPr>
          <w:rFonts w:hAnsi="Times New Roman" w:ascii="Times New Roman"/>
          <w:sz w:val="24"/>
        </w:rPr>
        <w:t>u iznosu od 1.911,15 kn, smanjenu za otpis zateznih kamata u iznosu od 0,00 kn te iznos tražbine nakon otpisa zatezne kamate iznosi 1.911,15 kn uz 0,00% otpisa glavnice u iznosu od 0,00 kn, pa smanjena tražbina iznosi 1.911,15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TURPIN DISTRIBUTION SERVICES, HERTFORDSHIRE -</w:t>
      </w:r>
      <w:r w:rsidRPr="009219F7">
        <w:rPr>
          <w:rFonts w:hAnsi="Times New Roman" w:ascii="Times New Roman"/>
          <w:sz w:val="24"/>
        </w:rPr>
        <w:t xml:space="preserve"> Blackhorse Road, LETCHWORTH, HERTFORDSHIRE SG6 1HN, UK , OIB: GB740414466, tražbinu </w:t>
      </w:r>
      <w:r w:rsidR="003919A3">
        <w:rPr>
          <w:rFonts w:hAnsi="Times New Roman" w:ascii="Times New Roman"/>
          <w:sz w:val="24"/>
        </w:rPr>
        <w:t>iz ove nagodbe</w:t>
      </w:r>
      <w:r w:rsidRPr="009219F7">
        <w:rPr>
          <w:rFonts w:hAnsi="Times New Roman" w:ascii="Times New Roman"/>
          <w:sz w:val="24"/>
        </w:rPr>
        <w:t xml:space="preserve">u iznosu od 224,92 kn, smanjenu za otpis zateznih kamata u iznosu od 0,00 kn te iznos tražbine nakon otpisa zatezne kamate iznosi 224,92 kn uz 0,00% otpisa glavnice u iznosu od 0,00 kn, pa smanjena tražbina iznosi 224,92 kn te će smanjenu tražbinu isplatiti nakon </w:t>
      </w:r>
      <w:r w:rsidRPr="009219F7">
        <w:rPr>
          <w:rFonts w:hAnsi="Times New Roman" w:ascii="Times New Roman"/>
          <w:sz w:val="24"/>
        </w:rPr>
        <w:lastRenderedPageBreak/>
        <w:t>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TURPIN: EMERALD GROUP PUBLISHING, VELIKA BRITANIJA</w:t>
      </w:r>
      <w:r w:rsidRPr="009219F7">
        <w:rPr>
          <w:rFonts w:hAnsi="Times New Roman" w:ascii="Times New Roman"/>
          <w:b/>
          <w:sz w:val="24"/>
        </w:rPr>
        <w:tab/>
      </w:r>
      <w:r w:rsidRPr="009219F7">
        <w:rPr>
          <w:rFonts w:hAnsi="Times New Roman" w:ascii="Times New Roman"/>
          <w:sz w:val="24"/>
        </w:rPr>
        <w:t xml:space="preserve">Bingley - HOWARD HOUSE, WAGON LANE, BINGLEY BD16 1WA, VELIKA BRITANIJA, OIB: GB665359306, tražbinu </w:t>
      </w:r>
      <w:r w:rsidR="003919A3">
        <w:rPr>
          <w:rFonts w:hAnsi="Times New Roman" w:ascii="Times New Roman"/>
          <w:sz w:val="24"/>
        </w:rPr>
        <w:t>iz ove nagodbe</w:t>
      </w:r>
      <w:r w:rsidRPr="009219F7">
        <w:rPr>
          <w:rFonts w:hAnsi="Times New Roman" w:ascii="Times New Roman"/>
          <w:sz w:val="24"/>
        </w:rPr>
        <w:t>u iznosu od 695,35 kn, smanjenu za otpis zateznih kamata u iznosu od 0,00 kn te iznos tražbine nakon otpisa zatezne kamate iznosi 695,35 kn uz 0,00% otpisa glavnice u iznosu od 0,00 kn, pa smanjena tražbina iznosi 695,35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TURPIN: JOHN HARPER PUBLISHING LTD, Velika Britanija,</w:t>
      </w:r>
      <w:r w:rsidRPr="009219F7">
        <w:rPr>
          <w:rFonts w:hAnsi="Times New Roman" w:ascii="Times New Roman"/>
          <w:sz w:val="24"/>
        </w:rPr>
        <w:t xml:space="preserve"> London - 27 PALACE GATES ROAD,  N22 7BW, UK, OIB: GB752292039, tražbinu </w:t>
      </w:r>
      <w:r w:rsidR="003919A3">
        <w:rPr>
          <w:rFonts w:hAnsi="Times New Roman" w:ascii="Times New Roman"/>
          <w:sz w:val="24"/>
        </w:rPr>
        <w:t>iz ove nagodbe</w:t>
      </w:r>
      <w:r w:rsidRPr="009219F7">
        <w:rPr>
          <w:rFonts w:hAnsi="Times New Roman" w:ascii="Times New Roman"/>
          <w:sz w:val="24"/>
        </w:rPr>
        <w:t>u iznosu od 41,77 kn, smanjenu za otpis zateznih kamata u iznosu od 0,00 kn te iznos tražbine nakon otpisa zatezne kamate iznosi 41,77 kn uz 0,00% otpisa glavnice u iznosu od 0,00 kn, pa smanjena tražbina iznosi 41,77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TURPIN: KONINKLIJKE BRILL NV !! BRILL ACADEMIC PUBLISHERS, VELIKA BRITANIJA</w:t>
      </w:r>
      <w:r w:rsidRPr="009219F7">
        <w:rPr>
          <w:rFonts w:hAnsi="Times New Roman" w:ascii="Times New Roman"/>
          <w:sz w:val="24"/>
        </w:rPr>
        <w:tab/>
        <w:t>ABERDEEN - HM REVENUE AND CUSTOMS,RUBY HOUSE,8 RUBY PLACE,,SCOTLAND, VB</w:t>
      </w:r>
      <w:r w:rsidRPr="009219F7">
        <w:rPr>
          <w:rFonts w:hAnsi="Times New Roman" w:ascii="Times New Roman"/>
          <w:sz w:val="24"/>
        </w:rPr>
        <w:tab/>
        <w:t xml:space="preserve">, OIB: GB678683467, tražbinu </w:t>
      </w:r>
      <w:r w:rsidR="003919A3">
        <w:rPr>
          <w:rFonts w:hAnsi="Times New Roman" w:ascii="Times New Roman"/>
          <w:sz w:val="24"/>
        </w:rPr>
        <w:t>iz ove nagodbe</w:t>
      </w:r>
      <w:r w:rsidRPr="009219F7">
        <w:rPr>
          <w:rFonts w:hAnsi="Times New Roman" w:ascii="Times New Roman"/>
          <w:sz w:val="24"/>
        </w:rPr>
        <w:t>u iznosu od 695,66 kn, smanjenu za otpis zateznih kamata u iznosu od 0,00 kn te iznos tražbine nakon otpisa zatezne kamate iznosi 695,66 kn uz 0,00% otpisa glavnice u iznosu od 0,00 kn, pa smanjena tražbina iznosi 695,66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TURPIN: Walters Kluwer Law&amp;Business, VELIKA BRITANIJA</w:t>
      </w:r>
      <w:r w:rsidRPr="009219F7">
        <w:rPr>
          <w:rFonts w:hAnsi="Times New Roman" w:ascii="Times New Roman"/>
          <w:b/>
          <w:sz w:val="24"/>
        </w:rPr>
        <w:tab/>
      </w:r>
      <w:r w:rsidRPr="009219F7">
        <w:rPr>
          <w:rFonts w:hAnsi="Times New Roman" w:ascii="Times New Roman"/>
          <w:sz w:val="24"/>
        </w:rPr>
        <w:t xml:space="preserve">Plymouth - 10 THORNBURY ROAD, ESTOVER,PL6 7PP  ,, UK, OIB: GB818308526,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1.204,79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1.204,79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1.204,79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UNIQUE MAGAZINES LTD - VELIKA BRITANIJA</w:t>
      </w:r>
      <w:r w:rsidRPr="009219F7">
        <w:rPr>
          <w:rFonts w:hAnsi="Times New Roman" w:ascii="Times New Roman"/>
          <w:sz w:val="24"/>
        </w:rPr>
        <w:t xml:space="preserve"> LONDON, EC4A 1 AB, UK - 3rd FLOOR, 10 FURNIVAL STREET, OIB: GB 828958664,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711,03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711,03 </w:t>
      </w:r>
      <w:r w:rsidRPr="009219F7">
        <w:rPr>
          <w:rFonts w:hAnsi="Times New Roman" w:ascii="Times New Roman"/>
          <w:sz w:val="24"/>
        </w:rPr>
        <w:t xml:space="preserve">kn uz 0,00% otpisa glavnice u iznosu od 0,00 kn, pa smanjena </w:t>
      </w:r>
      <w:r w:rsidRPr="009219F7">
        <w:rPr>
          <w:rFonts w:hAnsi="Times New Roman" w:ascii="Times New Roman"/>
          <w:sz w:val="24"/>
        </w:rPr>
        <w:lastRenderedPageBreak/>
        <w:t xml:space="preserve">tražbina iznosi </w:t>
      </w:r>
      <w:r w:rsidRPr="009219F7">
        <w:rPr>
          <w:rFonts w:hAnsi="Times New Roman" w:ascii="Times New Roman"/>
          <w:sz w:val="24"/>
          <w:lang w:eastAsia="hr-HR"/>
        </w:rPr>
        <w:t xml:space="preserve">711,03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UNIVERSITY PRESS OF MISSISIPPY, USA</w:t>
      </w:r>
      <w:r w:rsidRPr="009219F7">
        <w:rPr>
          <w:rFonts w:hAnsi="Times New Roman" w:ascii="Times New Roman"/>
          <w:sz w:val="24"/>
        </w:rPr>
        <w:t xml:space="preserve"> JACKSON, MS 39211, USA - 3825 RIDGEWOOD RD, , tražbinu </w:t>
      </w:r>
      <w:r w:rsidR="003919A3">
        <w:rPr>
          <w:rFonts w:hAnsi="Times New Roman" w:ascii="Times New Roman"/>
          <w:sz w:val="24"/>
        </w:rPr>
        <w:t>iz ove nagodbe</w:t>
      </w:r>
      <w:r w:rsidRPr="009219F7">
        <w:rPr>
          <w:rFonts w:hAnsi="Times New Roman" w:ascii="Times New Roman"/>
          <w:sz w:val="24"/>
        </w:rPr>
        <w:t>u iznosu od 205,80 kn, smanjenu za otpis zateznih kamata u iznosu od 0,00 kn te iznos tražbine nakon otpisa zatezne kamate iznosi 205,80 kn uz 0,00% otpisa glavnice u iznosu od 0,00 kn, pa smanjena tražbina iznosi 205,80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UPTODATE, USA</w:t>
      </w:r>
      <w:r w:rsidRPr="009219F7">
        <w:rPr>
          <w:rFonts w:hAnsi="Times New Roman" w:ascii="Times New Roman"/>
          <w:sz w:val="24"/>
        </w:rPr>
        <w:t xml:space="preserve">- SAMO FAX , , tražbinu </w:t>
      </w:r>
      <w:r w:rsidR="003919A3">
        <w:rPr>
          <w:rFonts w:hAnsi="Times New Roman" w:ascii="Times New Roman"/>
          <w:sz w:val="24"/>
        </w:rPr>
        <w:t>iz ove nagodbe</w:t>
      </w:r>
      <w:r w:rsidRPr="009219F7">
        <w:rPr>
          <w:rFonts w:hAnsi="Times New Roman" w:ascii="Times New Roman"/>
          <w:sz w:val="24"/>
        </w:rPr>
        <w:t>u iznosu od 961,68 kn, smanjenu za otpis zateznih kamata u iznosu od 0,00 kn te iznos tražbine nakon otpisa zatezne kamate iznosi 961,68 kn uz 0,00% otpisa glavnice u iznosu od 0,00 kn, pa smanjena tražbina iznosi 961,68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VERLAG KUNSTFORUM DIETER, NJEMAČKA</w:t>
      </w:r>
      <w:r w:rsidRPr="009219F7">
        <w:rPr>
          <w:rFonts w:hAnsi="Times New Roman" w:ascii="Times New Roman"/>
          <w:b/>
          <w:sz w:val="24"/>
        </w:rPr>
        <w:tab/>
      </w:r>
      <w:r w:rsidRPr="009219F7">
        <w:rPr>
          <w:rFonts w:hAnsi="Times New Roman" w:ascii="Times New Roman"/>
          <w:sz w:val="24"/>
        </w:rPr>
        <w:t xml:space="preserve">D-53809 RUPPICHTEROTH, DE - ZUM BRUNNENTO 7-9,, tražbinu </w:t>
      </w:r>
      <w:r w:rsidR="003919A3">
        <w:rPr>
          <w:rFonts w:hAnsi="Times New Roman" w:ascii="Times New Roman"/>
          <w:sz w:val="24"/>
        </w:rPr>
        <w:t>iz ove nagodbe</w:t>
      </w:r>
      <w:r w:rsidRPr="009219F7">
        <w:rPr>
          <w:rFonts w:hAnsi="Times New Roman" w:ascii="Times New Roman"/>
          <w:sz w:val="24"/>
        </w:rPr>
        <w:t>u iznosu od 970,87 kn, smanjenu za otpis zateznih kamata u iznosu od 0,00 kn te iznos tražbine nakon otpisa zatezne kamate iznosi 970,87 kn uz 0,00% otpisa glavnice u iznosu od 0,00 kn, pa smanjena tražbina iznosi 970,87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WINGERT JONES PUBLICATIONS, USA</w:t>
      </w:r>
      <w:r w:rsidRPr="009219F7">
        <w:rPr>
          <w:rFonts w:hAnsi="Times New Roman" w:ascii="Times New Roman"/>
          <w:sz w:val="24"/>
        </w:rPr>
        <w:t xml:space="preserve"> Exton - P.O. BOX 64, PA 19341, USA, , tražbinu </w:t>
      </w:r>
      <w:r w:rsidR="003919A3">
        <w:rPr>
          <w:rFonts w:hAnsi="Times New Roman" w:ascii="Times New Roman"/>
          <w:sz w:val="24"/>
        </w:rPr>
        <w:t>iz ove nagodbe</w:t>
      </w:r>
      <w:r w:rsidRPr="009219F7">
        <w:rPr>
          <w:rFonts w:hAnsi="Times New Roman" w:ascii="Times New Roman"/>
          <w:sz w:val="24"/>
        </w:rPr>
        <w:t>u iznosu od 699,24 kn, smanjenu za otpis zateznih kamata u iznosu od 0,00 kn te iznos tražbine nakon otpisa zatezne kamate iznosi 699,24 kn uz 0,00% otpisa glavnice u iznosu od 0,00 kn, pa smanjena tražbina iznosi 699,24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Znanstveni institut Gradišćanskih Hrvatov, AUSTRIA</w:t>
      </w:r>
      <w:r w:rsidRPr="009219F7">
        <w:rPr>
          <w:rFonts w:hAnsi="Times New Roman" w:ascii="Times New Roman"/>
          <w:sz w:val="24"/>
        </w:rPr>
        <w:tab/>
        <w:t xml:space="preserve">TRAUSDORF - STEFAN LASZLO PLATZ 1,A-7061  AUSTRIA, NIJE OBVEZNIK, tražbinu </w:t>
      </w:r>
      <w:r w:rsidR="003919A3">
        <w:rPr>
          <w:rFonts w:hAnsi="Times New Roman" w:ascii="Times New Roman"/>
          <w:sz w:val="24"/>
        </w:rPr>
        <w:t>iz ove nagodbe</w:t>
      </w:r>
      <w:r w:rsidRPr="009219F7">
        <w:rPr>
          <w:rFonts w:hAnsi="Times New Roman" w:ascii="Times New Roman"/>
          <w:sz w:val="24"/>
        </w:rPr>
        <w:t>u iznosu od 151,36 kn, smanjenu za otpis zateznih kamata u iznosu od 0,00 kn te iznos tražbine nakon otpisa zatezne kamate iznosi 151,36 kn uz 0,00% otpisa glavnice u iznosu od 0,00 kn, pa smanjena tražbina iznosi 151,36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ind w:left="360"/>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ZVEZA BIBLIOTEKARSKIH DRUŠTEV SLOVENIJE, SLOVENIJA </w:t>
      </w:r>
      <w:r w:rsidRPr="009219F7">
        <w:rPr>
          <w:rFonts w:hAnsi="Times New Roman" w:ascii="Times New Roman"/>
          <w:sz w:val="24"/>
        </w:rPr>
        <w:t xml:space="preserve">LJUBLJANA - TURJAŠKA 1,  SLOVENIA, OIB: SI 93212151, tražbinu </w:t>
      </w:r>
      <w:r w:rsidR="003919A3">
        <w:rPr>
          <w:rFonts w:hAnsi="Times New Roman" w:ascii="Times New Roman"/>
          <w:sz w:val="24"/>
        </w:rPr>
        <w:t>iz ove nagodbe</w:t>
      </w:r>
      <w:r w:rsidRPr="009219F7">
        <w:rPr>
          <w:rFonts w:hAnsi="Times New Roman" w:ascii="Times New Roman"/>
          <w:sz w:val="24"/>
        </w:rPr>
        <w:t>u iznosu od 657,44 kn, smanjenu za otpis zateznih kamata u iznosu od 0,00 kn te iznos tražbine nakon otpisa zatezne kamate iznosi 657,44 kn uz 0,00% otpisa glavnice u iznosu od 0,00 kn, pa smanjena tražbina iznosi 657,44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CELLO PRESS LIMITED, Velika Britanija,</w:t>
      </w:r>
      <w:r w:rsidRPr="009219F7">
        <w:rPr>
          <w:rFonts w:hAnsi="Times New Roman" w:ascii="Times New Roman"/>
          <w:sz w:val="24"/>
        </w:rPr>
        <w:t xml:space="preserve"> OXON - OFFICE G18, SPRINNERS COURT, WITNEY, OXON OX28 1NH, VB, OIB: GB768302125,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374,96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374,96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374,96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GEIST FOUNDATION </w:t>
      </w:r>
      <w:r w:rsidRPr="009219F7">
        <w:rPr>
          <w:rFonts w:hAnsi="Times New Roman" w:ascii="Times New Roman"/>
          <w:sz w:val="24"/>
        </w:rPr>
        <w:t xml:space="preserve">VANCOUVER - BC V6B 1H4, SUITE 210, VANCOUVER, NEMA PDV - UDRUGAtražbinu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42,30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42,30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42,30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Global Association of Risk Professionals Inc.,</w:t>
      </w:r>
      <w:r w:rsidRPr="009219F7">
        <w:rPr>
          <w:rFonts w:hAnsi="Times New Roman" w:ascii="Times New Roman"/>
          <w:sz w:val="24"/>
        </w:rPr>
        <w:t xml:space="preserve"> USA, JERSEY CITY NEW JERSEY USA - 111 Town Square Place ,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1.374,80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1.374,80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1.374,80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IKC MOSTAR, BIH,</w:t>
      </w:r>
      <w:r w:rsidRPr="009219F7">
        <w:rPr>
          <w:rFonts w:hAnsi="Times New Roman" w:ascii="Times New Roman"/>
          <w:sz w:val="24"/>
        </w:rPr>
        <w:t xml:space="preserve"> MOSTAR, BIH - MALA TEPA 2,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469,44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469,44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469,44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KEITH HAYES, USA,</w:t>
      </w:r>
      <w:r w:rsidRPr="009219F7">
        <w:rPr>
          <w:rFonts w:hAnsi="Times New Roman" w:ascii="Times New Roman"/>
          <w:sz w:val="24"/>
        </w:rPr>
        <w:t xml:space="preserve">  SAYREVILLE - 59 SAYREVILLE BLVD SOUTH, NJ 08872, USA, OIB: #1880417,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lastRenderedPageBreak/>
        <w:t xml:space="preserve">1.410,05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1.410,05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1.410,05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KITPLANES USA</w:t>
      </w:r>
      <w:r w:rsidRPr="009219F7">
        <w:rPr>
          <w:rFonts w:hAnsi="Times New Roman" w:ascii="Times New Roman"/>
          <w:sz w:val="24"/>
        </w:rPr>
        <w:t xml:space="preserve">, Palm Coast - P.O. BOX 420264, FL 32124-9532,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21,15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21,15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21,15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MARK J. WHITWELL, VELIKA BRITANIJA,</w:t>
      </w:r>
      <w:r w:rsidRPr="009219F7">
        <w:rPr>
          <w:rFonts w:hAnsi="Times New Roman" w:ascii="Times New Roman"/>
          <w:sz w:val="24"/>
        </w:rPr>
        <w:t xml:space="preserve"> BLACKBURN -  LANCASHIRE GB,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353,14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353,14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353,14 kn </w:t>
      </w:r>
      <w:r w:rsidRPr="009219F7">
        <w:rPr>
          <w:rFonts w:hAnsi="Times New Roman" w:ascii="Times New Roman"/>
          <w:sz w:val="24"/>
        </w:rPr>
        <w:t>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MARY EVANS PICTURE LIBRARY, VB</w:t>
      </w:r>
      <w:r w:rsidRPr="009219F7">
        <w:rPr>
          <w:rFonts w:hAnsi="Times New Roman" w:ascii="Times New Roman"/>
          <w:b/>
          <w:sz w:val="24"/>
        </w:rPr>
        <w:tab/>
      </w:r>
      <w:r w:rsidRPr="009219F7">
        <w:rPr>
          <w:rFonts w:hAnsi="Times New Roman" w:ascii="Times New Roman"/>
          <w:sz w:val="24"/>
        </w:rPr>
        <w:t xml:space="preserve">London - 59 TRANQUIL VALE BLACKHEATH,  SE3 0BS, UK, OIB: GB324014509,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287,55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287,55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287,55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MIVOX-CO, BiH,</w:t>
      </w:r>
      <w:r w:rsidRPr="009219F7">
        <w:rPr>
          <w:rFonts w:hAnsi="Times New Roman" w:ascii="Times New Roman"/>
          <w:sz w:val="24"/>
        </w:rPr>
        <w:t xml:space="preserve"> Mostar - Biskupa Buconjića 32, Mostar, BiH,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1.894,19 </w:t>
      </w:r>
      <w:r w:rsidRPr="009219F7">
        <w:rPr>
          <w:rFonts w:hAnsi="Times New Roman" w:ascii="Times New Roman"/>
          <w:sz w:val="24"/>
        </w:rPr>
        <w:t xml:space="preserve">kn, smanjenu za otpis zateznih kamata u iznosu od 8,66 kn te iznos tražbine nakon otpisa zatezne kamate iznosi </w:t>
      </w:r>
      <w:r w:rsidRPr="009219F7">
        <w:rPr>
          <w:rFonts w:hAnsi="Times New Roman" w:ascii="Times New Roman"/>
          <w:sz w:val="24"/>
          <w:lang w:eastAsia="hr-HR"/>
        </w:rPr>
        <w:t xml:space="preserve">1.885,53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1.885,53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Pro-ed, USA  </w:t>
      </w:r>
      <w:r w:rsidRPr="009219F7">
        <w:rPr>
          <w:rFonts w:hAnsi="Times New Roman" w:ascii="Times New Roman"/>
          <w:sz w:val="24"/>
        </w:rPr>
        <w:t xml:space="preserve">- 8700 SHOAL CREEK BOULEVARD,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405,39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405,39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405,39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SPARKHAUS MEDIA, USA,</w:t>
      </w:r>
      <w:r w:rsidRPr="009219F7">
        <w:rPr>
          <w:rFonts w:hAnsi="Times New Roman" w:ascii="Times New Roman"/>
          <w:sz w:val="24"/>
        </w:rPr>
        <w:t xml:space="preserve"> CA - 2850 RED HILL </w:t>
      </w:r>
      <w:r w:rsidRPr="009219F7">
        <w:rPr>
          <w:rFonts w:hAnsi="Times New Roman" w:ascii="Times New Roman"/>
          <w:sz w:val="24"/>
        </w:rPr>
        <w:lastRenderedPageBreak/>
        <w:t xml:space="preserve">AVE.UNIT 140, SANTA ANA, CA 92705,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570,82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570,82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570,82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Sterling d.o.o, SLOVENIJA</w:t>
      </w:r>
      <w:r w:rsidRPr="009219F7">
        <w:rPr>
          <w:rFonts w:hAnsi="Times New Roman" w:ascii="Times New Roman"/>
          <w:sz w:val="24"/>
        </w:rPr>
        <w:t xml:space="preserve"> Ljubljana - Dalmatinova 2, SLOVENIJA, OIB: SI88439712,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1.799,87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1.799,87 </w:t>
      </w:r>
      <w:r w:rsidRPr="009219F7">
        <w:rPr>
          <w:rFonts w:hAnsi="Times New Roman" w:ascii="Times New Roman"/>
          <w:sz w:val="24"/>
        </w:rPr>
        <w:t>kn uz 0,00% otpisa glavnice u iznosu od 0,00</w:t>
      </w:r>
      <w:r w:rsidRPr="009219F7">
        <w:rPr>
          <w:rFonts w:hAnsi="Times New Roman" w:ascii="Times New Roman"/>
          <w:sz w:val="24"/>
          <w:lang w:eastAsia="hr-HR"/>
        </w:rPr>
        <w:t xml:space="preserve">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1.799,87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THOMSON SWEET&amp;MAXWELL GROUP, VELIKA BRITANIJA,</w:t>
      </w:r>
      <w:r w:rsidRPr="009219F7">
        <w:rPr>
          <w:rFonts w:hAnsi="Times New Roman" w:ascii="Times New Roman"/>
          <w:sz w:val="24"/>
        </w:rPr>
        <w:t xml:space="preserve"> Andover SP10 9AH, UK - Cheriton House, PO Box 1000, OIB: GB900548743,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1.129,28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1.129,28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1.129,28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TIME CUSTUMER SERVICE</w:t>
      </w:r>
      <w:r w:rsidRPr="009219F7">
        <w:rPr>
          <w:rFonts w:hAnsi="Times New Roman" w:ascii="Times New Roman"/>
          <w:sz w:val="24"/>
        </w:rPr>
        <w:t xml:space="preserve">  - SAMO FAX ,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1.395,95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1.395,95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1.395,95 </w:t>
      </w:r>
      <w:r w:rsidRPr="009219F7">
        <w:rPr>
          <w:rFonts w:hAnsi="Times New Roman" w:ascii="Times New Roman"/>
          <w:sz w:val="24"/>
        </w:rPr>
        <w:t>kn te će smanjenu tražbinu isplatiti nakon počeka od godinu dana u jednokratnom iznosu, a sve počevši od dana pravomoćnosti predstečajne nagodbe pred Trgovačkim sudom.</w:t>
      </w:r>
    </w:p>
    <w:p w:rsidRDefault="00A343DA" w:rsidP="00242312" w:rsidR="00A343DA" w:rsidRPr="009219F7">
      <w:pPr>
        <w:ind w:left="360"/>
        <w:rPr>
          <w:rFonts w:hAnsi="Times New Roman" w:ascii="Times New Roman"/>
          <w:sz w:val="24"/>
        </w:rPr>
      </w:pPr>
    </w:p>
    <w:p w:rsidRDefault="00A343DA" w:rsidP="00242312" w:rsidR="00A343DA" w:rsidRPr="009219F7">
      <w:pPr>
        <w:pStyle w:val="normal1"/>
        <w:ind w:right="-2" w:left="720"/>
        <w:jc w:val="both"/>
        <w:rPr>
          <w:b/>
          <w:lang w:val="hr-HR"/>
        </w:rPr>
      </w:pPr>
      <w:r w:rsidRPr="009219F7">
        <w:rPr>
          <w:b/>
          <w:lang w:val="hr-HR"/>
        </w:rPr>
        <w:t>Grupa vjerovnika čija tražbina iznosi manje do 2.000,00 kuna uz otpis od 50 %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4 Media EPH d.o.o. za promidžbu i medijske usluge,</w:t>
      </w:r>
      <w:r w:rsidRPr="009219F7">
        <w:rPr>
          <w:rFonts w:hAnsi="Times New Roman" w:ascii="Times New Roman"/>
          <w:sz w:val="24"/>
        </w:rPr>
        <w:t xml:space="preserve"> Zagreb - Koranska 2, OIB: 08047052211, tražbinu </w:t>
      </w:r>
      <w:r w:rsidR="003919A3">
        <w:rPr>
          <w:rFonts w:hAnsi="Times New Roman" w:ascii="Times New Roman"/>
          <w:sz w:val="24"/>
        </w:rPr>
        <w:t>iz ove nagodbe</w:t>
      </w:r>
      <w:r w:rsidRPr="009219F7">
        <w:rPr>
          <w:rFonts w:hAnsi="Times New Roman" w:ascii="Times New Roman"/>
          <w:sz w:val="24"/>
        </w:rPr>
        <w:t xml:space="preserve">u iznosu od 688,77 kn, smanjenu za otpis zateznih kamata u iznosu od 0,00 kn te iznos tražbine nakon otpisa zatezne kamate iznosi  688,77  kn uz  50% otpisa glavnice u iznosu od </w:t>
      </w:r>
      <w:r w:rsidRPr="009219F7">
        <w:rPr>
          <w:rFonts w:hAnsi="Times New Roman" w:ascii="Times New Roman"/>
          <w:sz w:val="24"/>
          <w:lang w:eastAsia="hr-HR"/>
        </w:rPr>
        <w:t xml:space="preserve">344,39 </w:t>
      </w:r>
      <w:r w:rsidRPr="009219F7">
        <w:rPr>
          <w:rFonts w:hAnsi="Times New Roman" w:ascii="Times New Roman"/>
          <w:sz w:val="24"/>
        </w:rPr>
        <w:t xml:space="preserve">kn, pa smanjena tražbina iznosi </w:t>
      </w:r>
      <w:r w:rsidRPr="009219F7">
        <w:rPr>
          <w:rFonts w:hAnsi="Times New Roman" w:ascii="Times New Roman"/>
          <w:sz w:val="24"/>
          <w:lang w:eastAsia="hr-HR"/>
        </w:rPr>
        <w:t>344,39</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ADAMIĆ d.o.o.,</w:t>
      </w:r>
      <w:r w:rsidRPr="009219F7">
        <w:rPr>
          <w:rFonts w:hAnsi="Times New Roman" w:ascii="Times New Roman"/>
          <w:sz w:val="24"/>
        </w:rPr>
        <w:t xml:space="preserve"> Rijeka - Zvonimirova 20/a, OIB: 86395961029, tražbinu </w:t>
      </w:r>
      <w:r w:rsidR="003919A3">
        <w:rPr>
          <w:rFonts w:hAnsi="Times New Roman" w:ascii="Times New Roman"/>
          <w:sz w:val="24"/>
        </w:rPr>
        <w:t>iz ove nagodbe</w:t>
      </w:r>
      <w:r w:rsidRPr="009219F7">
        <w:rPr>
          <w:rFonts w:hAnsi="Times New Roman" w:ascii="Times New Roman"/>
          <w:sz w:val="24"/>
        </w:rPr>
        <w:t xml:space="preserve">u iznosu od 1.091,98 kn, smanjenu za otpis zateznih </w:t>
      </w:r>
      <w:r w:rsidRPr="009219F7">
        <w:rPr>
          <w:rFonts w:hAnsi="Times New Roman" w:ascii="Times New Roman"/>
          <w:sz w:val="24"/>
        </w:rPr>
        <w:lastRenderedPageBreak/>
        <w:t xml:space="preserve">kamata u iznosu od 0,00 kn te iznos tražbine nakon otpisa zatezne kamate iznosi 1.091,98 kn uz 50% otpisa glavnice u iznosu od </w:t>
      </w:r>
      <w:r w:rsidRPr="009219F7">
        <w:rPr>
          <w:rFonts w:hAnsi="Times New Roman" w:ascii="Times New Roman"/>
          <w:sz w:val="24"/>
          <w:lang w:eastAsia="hr-HR"/>
        </w:rPr>
        <w:t xml:space="preserve">545,99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545,99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ADRIATIC SECURITY D.O.O.,</w:t>
      </w:r>
      <w:r w:rsidRPr="009219F7">
        <w:rPr>
          <w:rFonts w:hAnsi="Times New Roman" w:ascii="Times New Roman"/>
          <w:sz w:val="24"/>
        </w:rPr>
        <w:t xml:space="preserve"> Zadar - Andrije Hebranga 9, OIB: 44190545321tražbinu </w:t>
      </w:r>
      <w:r w:rsidR="003919A3">
        <w:rPr>
          <w:rFonts w:hAnsi="Times New Roman" w:ascii="Times New Roman"/>
          <w:sz w:val="24"/>
        </w:rPr>
        <w:t>iz ove nagodbe</w:t>
      </w:r>
      <w:r w:rsidRPr="009219F7">
        <w:rPr>
          <w:rFonts w:hAnsi="Times New Roman" w:ascii="Times New Roman"/>
          <w:sz w:val="24"/>
        </w:rPr>
        <w:t xml:space="preserve">u iznosu od 1.250,00 kn, smanjenu za otpis zateznih kamata u iznosu od 0,00 kn te iznos tražbine nakon otpisa zatezne kamate iznosi 1.250,00 kn uz 50% otpisa glavnice u iznosu od </w:t>
      </w:r>
      <w:r w:rsidRPr="009219F7">
        <w:rPr>
          <w:rFonts w:hAnsi="Times New Roman" w:ascii="Times New Roman"/>
          <w:sz w:val="24"/>
          <w:lang w:eastAsia="hr-HR"/>
        </w:rPr>
        <w:t xml:space="preserve">625,00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625,00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ind w:hanging="360"/>
        <w:contextualSpacing/>
        <w:rPr>
          <w:rFonts w:hAnsi="Times New Roman" w:ascii="Times New Roman"/>
          <w:sz w:val="24"/>
        </w:rPr>
      </w:pPr>
      <w:r w:rsidRPr="009219F7">
        <w:rPr>
          <w:rFonts w:hAnsi="Times New Roman" w:ascii="Times New Roman"/>
          <w:sz w:val="24"/>
        </w:rPr>
        <w:t xml:space="preserve"> </w:t>
      </w:r>
      <w:r w:rsidRPr="009219F7">
        <w:rPr>
          <w:rFonts w:hAnsi="Times New Roman" w:ascii="Times New Roman"/>
          <w:sz w:val="24"/>
        </w:rPr>
        <w:tab/>
        <w:t>-dužnik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AKADEMIJA MEDICINSKIH ZNANOSTI HRVATSKE</w:t>
      </w:r>
      <w:r w:rsidRPr="009219F7">
        <w:rPr>
          <w:rFonts w:hAnsi="Times New Roman" w:ascii="Times New Roman"/>
          <w:sz w:val="24"/>
        </w:rPr>
        <w:t xml:space="preserve">, Zagreb - Praška 2/III, OIB: 22710084385, tražbinu </w:t>
      </w:r>
      <w:r w:rsidR="003919A3">
        <w:rPr>
          <w:rFonts w:hAnsi="Times New Roman" w:ascii="Times New Roman"/>
          <w:sz w:val="24"/>
        </w:rPr>
        <w:t>iz ove nagodbe</w:t>
      </w:r>
      <w:r w:rsidRPr="009219F7">
        <w:rPr>
          <w:rFonts w:hAnsi="Times New Roman" w:ascii="Times New Roman"/>
          <w:sz w:val="24"/>
        </w:rPr>
        <w:t xml:space="preserve">u iznosu od 200,00 kn, smanjenu za otpis zateznih kamata u iznosu od 0,00 kn te iznos tražbine nakon otpisa zatezne kamate iznosi 200,00 kn uz 50% otpisa glavnice u iznosu od 100,00 kn, pa smanjena tražbina iznosi 100,00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ind w:hanging="360"/>
        <w:contextualSpacing/>
        <w:rPr>
          <w:rFonts w:hAnsi="Times New Roman" w:ascii="Times New Roman"/>
          <w:sz w:val="24"/>
        </w:rPr>
      </w:pP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ALFA - 2 d.o.o.,</w:t>
      </w:r>
      <w:r w:rsidRPr="009219F7">
        <w:rPr>
          <w:rFonts w:hAnsi="Times New Roman" w:ascii="Times New Roman"/>
          <w:sz w:val="24"/>
        </w:rPr>
        <w:t xml:space="preserve"> Dubrovnik - Metohijska 5, OIB: 27305410571, tražbinu </w:t>
      </w:r>
      <w:r w:rsidR="003919A3">
        <w:rPr>
          <w:rFonts w:hAnsi="Times New Roman" w:ascii="Times New Roman"/>
          <w:sz w:val="24"/>
        </w:rPr>
        <w:t>iz ove nagodbe</w:t>
      </w:r>
      <w:r w:rsidRPr="009219F7">
        <w:rPr>
          <w:rFonts w:hAnsi="Times New Roman" w:ascii="Times New Roman"/>
          <w:sz w:val="24"/>
        </w:rPr>
        <w:t xml:space="preserve">u iznosu od 276,42 kn, smanjenu za otpis zateznih kamata u iznosu od 26,42 kn te iznos tražbine nakon otpisa zatezne kamate iznosi 250,00 kn uz 50% otpisa glavnice u iznosu od </w:t>
      </w:r>
      <w:r w:rsidRPr="009219F7">
        <w:rPr>
          <w:rFonts w:hAnsi="Times New Roman" w:ascii="Times New Roman"/>
          <w:sz w:val="24"/>
          <w:lang w:eastAsia="hr-HR"/>
        </w:rPr>
        <w:t xml:space="preserve">125,00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ALFA d.d.,</w:t>
      </w:r>
      <w:r w:rsidRPr="009219F7">
        <w:rPr>
          <w:rFonts w:hAnsi="Times New Roman" w:ascii="Times New Roman"/>
          <w:sz w:val="24"/>
        </w:rPr>
        <w:t xml:space="preserve"> Zagreb - Nova Ves 23/a, OIB: 07189160632, tražbinu </w:t>
      </w:r>
      <w:r w:rsidR="003919A3">
        <w:rPr>
          <w:rFonts w:hAnsi="Times New Roman" w:ascii="Times New Roman"/>
          <w:sz w:val="24"/>
        </w:rPr>
        <w:t>iz ove nagodbe</w:t>
      </w:r>
      <w:r w:rsidRPr="009219F7">
        <w:rPr>
          <w:rFonts w:hAnsi="Times New Roman" w:ascii="Times New Roman"/>
          <w:sz w:val="24"/>
        </w:rPr>
        <w:t xml:space="preserve">u iznosu od 214,50 kn, smanjenu za otpis zateznih kamata u iznosu od 0,00 kn te iznos tražbine nakon otpisa zatezne kamate iznosi 214,50 kn uz 50% otpisa glavnice u iznosu od </w:t>
      </w:r>
      <w:r w:rsidRPr="009219F7">
        <w:rPr>
          <w:rFonts w:hAnsi="Times New Roman" w:ascii="Times New Roman"/>
          <w:sz w:val="24"/>
          <w:lang w:eastAsia="hr-HR"/>
        </w:rPr>
        <w:t xml:space="preserve">107,25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107,25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ALGEBRA d.o.o.,</w:t>
      </w:r>
      <w:r w:rsidRPr="009219F7">
        <w:rPr>
          <w:rFonts w:hAnsi="Times New Roman" w:ascii="Times New Roman"/>
          <w:sz w:val="24"/>
        </w:rPr>
        <w:t xml:space="preserve"> Zagreb - Našička 61 E, OIB: 24919984448,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380,84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380,84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190,42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190,42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ALJINOVIĆ BEADER VESNA</w:t>
      </w:r>
      <w:r w:rsidRPr="009219F7">
        <w:rPr>
          <w:rFonts w:hAnsi="Times New Roman" w:ascii="Times New Roman"/>
          <w:sz w:val="24"/>
        </w:rPr>
        <w:t xml:space="preserve">  1000 Zagreb - GRADA MAINZA 1, , OIB: 09033299993,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1.862,05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1.862,05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931,03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931,03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AMALI DOARE VL . ŽELJKO STUIĆ ,</w:t>
      </w:r>
      <w:r w:rsidRPr="009219F7">
        <w:rPr>
          <w:rFonts w:hAnsi="Times New Roman" w:ascii="Times New Roman"/>
          <w:sz w:val="24"/>
        </w:rPr>
        <w:t xml:space="preserve"> Zagreb - Stare Gajnice 3 , OIB: 15788185113,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1.475,30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885,18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737,65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737,65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ARCOBALENA j.d.o.o.,</w:t>
      </w:r>
      <w:r w:rsidRPr="009219F7">
        <w:rPr>
          <w:rFonts w:hAnsi="Times New Roman" w:ascii="Times New Roman"/>
          <w:sz w:val="24"/>
        </w:rPr>
        <w:t xml:space="preserve"> Koprivnica - Trg mladosti 16/a, OIB: 57018299127,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288,91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288,91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144,46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144,46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ARHIVANALITIKA d.o.o.,</w:t>
      </w:r>
      <w:r w:rsidRPr="009219F7">
        <w:rPr>
          <w:rFonts w:hAnsi="Times New Roman" w:ascii="Times New Roman"/>
          <w:sz w:val="24"/>
        </w:rPr>
        <w:t xml:space="preserve"> Zagreb - Ivana Kukuljevića 32, OIB:97920101596,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76,45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76,45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38,23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38,23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ARS IMPRESSIO j.d.o.o,</w:t>
      </w:r>
      <w:r w:rsidRPr="009219F7">
        <w:rPr>
          <w:rFonts w:hAnsi="Times New Roman" w:ascii="Times New Roman"/>
          <w:sz w:val="24"/>
        </w:rPr>
        <w:t xml:space="preserve"> Zagreb - Kornatska 32, OIB: 24302013686,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33,00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16,50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ARSIRIS d.o.o.,</w:t>
      </w:r>
      <w:r w:rsidRPr="009219F7">
        <w:rPr>
          <w:rFonts w:hAnsi="Times New Roman" w:ascii="Times New Roman"/>
          <w:sz w:val="24"/>
        </w:rPr>
        <w:t xml:space="preserve"> Zagreb - Horvaćanska 21, OIB: 79729302567,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742,01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742,01 </w:t>
      </w:r>
      <w:r w:rsidRPr="009219F7">
        <w:rPr>
          <w:rFonts w:hAnsi="Times New Roman" w:ascii="Times New Roman"/>
          <w:sz w:val="24"/>
        </w:rPr>
        <w:t xml:space="preserve">kn uz  50% otpisa </w:t>
      </w:r>
      <w:r w:rsidRPr="009219F7">
        <w:rPr>
          <w:rFonts w:hAnsi="Times New Roman" w:ascii="Times New Roman"/>
          <w:sz w:val="24"/>
        </w:rPr>
        <w:lastRenderedPageBreak/>
        <w:t xml:space="preserve">glavnice u iznosu od </w:t>
      </w:r>
      <w:r w:rsidRPr="009219F7">
        <w:rPr>
          <w:rFonts w:hAnsi="Times New Roman" w:ascii="Times New Roman"/>
          <w:sz w:val="24"/>
          <w:lang w:eastAsia="hr-HR"/>
        </w:rPr>
        <w:t xml:space="preserve">371,01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371,01 </w:t>
      </w:r>
      <w:r w:rsidRPr="009219F7">
        <w:rPr>
          <w:rFonts w:hAnsi="Times New Roman" w:ascii="Times New Roman"/>
          <w:sz w:val="24"/>
        </w:rPr>
        <w:t xml:space="preserve"> kn te će smanjenu tražbinu isplatiti nakon počeka od godinu dana u jednokratnom iznosu, a sve počevši od dana pravomoćnosti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ART 9 UDRUGA ZA POPUL.HRVATSKOG STRIPA</w:t>
      </w:r>
      <w:r w:rsidRPr="009219F7">
        <w:rPr>
          <w:rFonts w:hAnsi="Times New Roman" w:ascii="Times New Roman"/>
          <w:sz w:val="24"/>
        </w:rPr>
        <w:t xml:space="preserve">, Zagreb - Sokolgradska 5, OIB: 38627221736,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160,01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160,01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80,01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80,01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BAŠIĆ ZDENKO</w:t>
      </w:r>
      <w:r w:rsidRPr="009219F7">
        <w:rPr>
          <w:rFonts w:hAnsi="Times New Roman" w:ascii="Times New Roman"/>
          <w:sz w:val="24"/>
        </w:rPr>
        <w:t xml:space="preserve">, SUSEDGRAD - Dubravica 19, OIB: 03009716051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1.500,00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750,00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750,00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BEBI SIGNUM d.o.o.,</w:t>
      </w:r>
      <w:r w:rsidRPr="009219F7">
        <w:rPr>
          <w:rFonts w:hAnsi="Times New Roman" w:ascii="Times New Roman"/>
          <w:sz w:val="24"/>
        </w:rPr>
        <w:t xml:space="preserve"> Zagreb - Kauzlarićev prilaz 15, OIB: 17489106221,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1.340,13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1.340,13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670,07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670,07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BIRO ĆUK d.o.o.,</w:t>
      </w:r>
      <w:r w:rsidRPr="009219F7">
        <w:rPr>
          <w:rFonts w:hAnsi="Times New Roman" w:ascii="Times New Roman"/>
          <w:sz w:val="24"/>
        </w:rPr>
        <w:t xml:space="preserve"> Zagreb - Alagovićeva 16, OIB: 51747095554,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700,00 </w:t>
      </w:r>
      <w:r w:rsidRPr="009219F7">
        <w:rPr>
          <w:rFonts w:hAnsi="Times New Roman" w:ascii="Times New Roman"/>
          <w:sz w:val="24"/>
        </w:rPr>
        <w:t>kn uz 50% otpisa glavnice u iznosu od 350,00 kn, pa smanjena tražbina iznosi 350,00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BLITZ d.o.o.,</w:t>
      </w:r>
      <w:r w:rsidRPr="009219F7">
        <w:rPr>
          <w:rFonts w:hAnsi="Times New Roman" w:ascii="Times New Roman"/>
          <w:sz w:val="24"/>
        </w:rPr>
        <w:t xml:space="preserve"> Zagreb - Kamenarka 1, OIB: 69856063967,tražbinu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80,38 </w:t>
      </w:r>
      <w:r w:rsidRPr="009219F7">
        <w:rPr>
          <w:rFonts w:hAnsi="Times New Roman" w:ascii="Times New Roman"/>
          <w:sz w:val="24"/>
        </w:rPr>
        <w:t xml:space="preserve">kn, smanjenu za otpis zateznih kamata u iznosu od 0,00 kn te iznos tražbine nakon otpisa zatezne kamate iznosi  80,38 kn uz 50% otpisa glavnice u iznosu od </w:t>
      </w:r>
      <w:r w:rsidRPr="009219F7">
        <w:rPr>
          <w:rFonts w:hAnsi="Times New Roman" w:ascii="Times New Roman"/>
          <w:sz w:val="24"/>
          <w:lang w:eastAsia="hr-HR"/>
        </w:rPr>
        <w:t xml:space="preserve">40,19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40,19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 xml:space="preserve">11544939570 će vjerovniku, </w:t>
      </w:r>
      <w:r w:rsidRPr="009219F7">
        <w:rPr>
          <w:rFonts w:hAnsi="Times New Roman" w:ascii="Times New Roman"/>
          <w:b/>
          <w:sz w:val="24"/>
        </w:rPr>
        <w:t>BRNARDIĆ ANA</w:t>
      </w:r>
      <w:r w:rsidRPr="009219F7">
        <w:rPr>
          <w:rFonts w:hAnsi="Times New Roman" w:ascii="Times New Roman"/>
          <w:sz w:val="24"/>
        </w:rPr>
        <w:t xml:space="preserve">, 0 - 0, OIB: 00000000000,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544,42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544,42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272,21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272,21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BUDNO OKO SECURITY d.o.o.,</w:t>
      </w:r>
      <w:r w:rsidRPr="009219F7">
        <w:rPr>
          <w:rFonts w:hAnsi="Times New Roman" w:ascii="Times New Roman"/>
          <w:sz w:val="24"/>
        </w:rPr>
        <w:t xml:space="preserve"> ZADAR - Veslačka 12, OIB: 25272825447,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625,00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625,00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312,50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312,50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BUYBOOK d.o.o.,</w:t>
      </w:r>
      <w:r w:rsidRPr="009219F7">
        <w:rPr>
          <w:rFonts w:hAnsi="Times New Roman" w:ascii="Times New Roman"/>
          <w:sz w:val="24"/>
        </w:rPr>
        <w:t xml:space="preserve"> ZAGREB - Turinina 7, OIB: 09720768884,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96,55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96,55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48,28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48,28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C.I.A.K. d.o.o., </w:t>
      </w:r>
      <w:r w:rsidRPr="009219F7">
        <w:rPr>
          <w:rFonts w:hAnsi="Times New Roman" w:ascii="Times New Roman"/>
          <w:sz w:val="24"/>
        </w:rPr>
        <w:t xml:space="preserve">ZAGREB - Josipa Lončara 3/1 , OIB: 47428597158,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188,75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188,75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94,38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94,38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C.T.- POSLOVNE INFORMACIJE d.o.o.,</w:t>
      </w:r>
      <w:r w:rsidRPr="009219F7">
        <w:rPr>
          <w:rFonts w:hAnsi="Times New Roman" w:ascii="Times New Roman"/>
          <w:sz w:val="24"/>
        </w:rPr>
        <w:t xml:space="preserve"> ZAGREB - Prilaz V. Brajkovića 10, OIB:74916135377,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928,75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928,75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464,38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464,38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CANTUS d.o.o.,</w:t>
      </w:r>
      <w:r w:rsidRPr="009219F7">
        <w:rPr>
          <w:rFonts w:hAnsi="Times New Roman" w:ascii="Times New Roman"/>
          <w:sz w:val="24"/>
        </w:rPr>
        <w:t xml:space="preserve"> ZAGREB - Berislavićeva 9, OIB:35289396071,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135,60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135,60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67,80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67,80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CASTROPOLA d. o. o.,</w:t>
      </w:r>
      <w:r w:rsidRPr="009219F7">
        <w:rPr>
          <w:rFonts w:hAnsi="Times New Roman" w:ascii="Times New Roman"/>
          <w:sz w:val="24"/>
        </w:rPr>
        <w:t xml:space="preserve"> Pula - Zagrebačka 14, OIB:11635881659,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625,00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CENTAR ZA DRAMSKU UMJETNOST</w:t>
      </w:r>
      <w:r w:rsidRPr="009219F7">
        <w:rPr>
          <w:rFonts w:hAnsi="Times New Roman" w:ascii="Times New Roman"/>
          <w:sz w:val="24"/>
        </w:rPr>
        <w:t xml:space="preserve">, ZAGREB - GAJE ALAGE 6, OIB: 33136580055, tražbinu </w:t>
      </w:r>
      <w:r w:rsidR="003919A3">
        <w:rPr>
          <w:rFonts w:hAnsi="Times New Roman" w:ascii="Times New Roman"/>
          <w:sz w:val="24"/>
        </w:rPr>
        <w:t>iz ove nagodbe</w:t>
      </w:r>
      <w:r w:rsidRPr="009219F7">
        <w:rPr>
          <w:rFonts w:hAnsi="Times New Roman" w:ascii="Times New Roman"/>
          <w:sz w:val="24"/>
        </w:rPr>
        <w:t>u iznosu od 120,00</w:t>
      </w:r>
      <w:r w:rsidRPr="009219F7">
        <w:rPr>
          <w:rFonts w:hAnsi="Times New Roman" w:ascii="Times New Roman"/>
          <w:sz w:val="24"/>
          <w:lang w:eastAsia="hr-HR"/>
        </w:rPr>
        <w:t xml:space="preserve"> </w:t>
      </w:r>
      <w:r w:rsidRPr="009219F7">
        <w:rPr>
          <w:rFonts w:hAnsi="Times New Roman" w:ascii="Times New Roman"/>
          <w:sz w:val="24"/>
        </w:rPr>
        <w:t>kn, smanjenu za otpis zateznih kamata u iznosu od 0,00 kn te iznos tražbine nakon otpisa zatezne kamate iznosi 120,00</w:t>
      </w:r>
      <w:r w:rsidRPr="009219F7">
        <w:rPr>
          <w:rFonts w:hAnsi="Times New Roman" w:ascii="Times New Roman"/>
          <w:sz w:val="24"/>
          <w:lang w:eastAsia="hr-HR"/>
        </w:rPr>
        <w:t xml:space="preserve"> </w:t>
      </w:r>
      <w:r w:rsidRPr="009219F7">
        <w:rPr>
          <w:rFonts w:hAnsi="Times New Roman" w:ascii="Times New Roman"/>
          <w:sz w:val="24"/>
        </w:rPr>
        <w:t>kn uz 50% otpisa glavnice u iznosu od 60,00</w:t>
      </w:r>
      <w:r w:rsidRPr="009219F7">
        <w:rPr>
          <w:rFonts w:hAnsi="Times New Roman" w:ascii="Times New Roman"/>
          <w:sz w:val="24"/>
          <w:lang w:eastAsia="hr-HR"/>
        </w:rPr>
        <w:t xml:space="preserve"> </w:t>
      </w:r>
      <w:r w:rsidRPr="009219F7">
        <w:rPr>
          <w:rFonts w:hAnsi="Times New Roman" w:ascii="Times New Roman"/>
          <w:sz w:val="24"/>
        </w:rPr>
        <w:t>kn, pa smanjena tražbina iznosi 60,00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CENTAR ZNANJA d.o.o. ,</w:t>
      </w:r>
      <w:r w:rsidRPr="009219F7">
        <w:rPr>
          <w:rFonts w:hAnsi="Times New Roman" w:ascii="Times New Roman"/>
          <w:sz w:val="24"/>
        </w:rPr>
        <w:t xml:space="preserve"> VINKOVCI - Vijenac Jakova Gotovca 6, OIB: 04665736508,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249,00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249,00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124,50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124,50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CUP ZAJARKI d.o.o. za odvodnju i pročišćavanje otpadnih voda - BRISAN IZ SUDSKOG REGISTRA POD OVIM NAZIVOM,</w:t>
      </w:r>
      <w:r w:rsidRPr="009219F7">
        <w:rPr>
          <w:rFonts w:hAnsi="Times New Roman" w:ascii="Times New Roman"/>
          <w:sz w:val="24"/>
        </w:rPr>
        <w:t xml:space="preserve"> Zaprešić - Nova ulica 10, OIB: 15806037550,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962,40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962,40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481,20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481,20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CVRČAK VL. KREŠIMIR KATKIĆ,</w:t>
      </w:r>
      <w:r w:rsidRPr="009219F7">
        <w:rPr>
          <w:rFonts w:hAnsi="Times New Roman" w:ascii="Times New Roman"/>
          <w:sz w:val="24"/>
        </w:rPr>
        <w:t xml:space="preserve"> ZAGREB - Zagreb, Kolednička 3, OIB:28885412310,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627,82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627,82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313,91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313,91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ČUČKOVIĆ VANJA,</w:t>
      </w:r>
      <w:r w:rsidRPr="009219F7">
        <w:rPr>
          <w:rFonts w:hAnsi="Times New Roman" w:ascii="Times New Roman"/>
          <w:sz w:val="24"/>
        </w:rPr>
        <w:t xml:space="preserve">   Zagreb - Savezne Republike Njemačke 6, OIB: 55145143596,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882,16 </w:t>
      </w:r>
      <w:r w:rsidRPr="009219F7">
        <w:rPr>
          <w:rFonts w:hAnsi="Times New Roman" w:ascii="Times New Roman"/>
          <w:sz w:val="24"/>
        </w:rPr>
        <w:t xml:space="preserve">kn, smanjenu za otpis </w:t>
      </w:r>
      <w:r w:rsidRPr="009219F7">
        <w:rPr>
          <w:rFonts w:hAnsi="Times New Roman" w:ascii="Times New Roman"/>
          <w:sz w:val="24"/>
        </w:rPr>
        <w:lastRenderedPageBreak/>
        <w:t xml:space="preserve">zateznih kamata u iznosu od 0,00 kn te iznos tražbine nakon otpisa zatezne kamate iznosi  </w:t>
      </w:r>
      <w:r w:rsidRPr="009219F7">
        <w:rPr>
          <w:rFonts w:hAnsi="Times New Roman" w:ascii="Times New Roman"/>
          <w:sz w:val="24"/>
          <w:lang w:eastAsia="hr-HR"/>
        </w:rPr>
        <w:t xml:space="preserve">882,16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441,08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441,08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DANI d.o.o.</w:t>
      </w:r>
      <w:r w:rsidRPr="009219F7">
        <w:rPr>
          <w:rFonts w:hAnsi="Times New Roman" w:ascii="Times New Roman"/>
          <w:sz w:val="24"/>
        </w:rPr>
        <w:t xml:space="preserve"> IVANIĆ-GRAD - Krešimira Iv 24, OIB: 35975344075,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21,62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21,62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10,81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10,81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DI WAGNER d.o.o. </w:t>
      </w:r>
      <w:r w:rsidRPr="009219F7">
        <w:rPr>
          <w:rFonts w:hAnsi="Times New Roman" w:ascii="Times New Roman"/>
          <w:sz w:val="24"/>
        </w:rPr>
        <w:t xml:space="preserve">ZAGREB - Radnička cesta 37B, OIB: 88833877214,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425,39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425,39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212,70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212,70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DISPUT d.o.o.,</w:t>
      </w:r>
      <w:r w:rsidRPr="009219F7">
        <w:rPr>
          <w:rFonts w:hAnsi="Times New Roman" w:ascii="Times New Roman"/>
          <w:sz w:val="24"/>
        </w:rPr>
        <w:t xml:space="preserve"> ZAGREB - Dubrava 37, OIB: 57889075561,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258,50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258,50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129,25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129,25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DOBAR PARTNER d.o.o.,</w:t>
      </w:r>
      <w:r w:rsidRPr="009219F7">
        <w:rPr>
          <w:rFonts w:hAnsi="Times New Roman" w:ascii="Times New Roman"/>
          <w:sz w:val="24"/>
        </w:rPr>
        <w:t xml:space="preserve"> ZAGREB - Kneza Borne 1, OIB: 65278787645,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173,40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173,40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86,70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86,70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DOMUS CARGO d.o.o.,</w:t>
      </w:r>
      <w:r w:rsidRPr="009219F7">
        <w:rPr>
          <w:rFonts w:hAnsi="Times New Roman" w:ascii="Times New Roman"/>
          <w:sz w:val="24"/>
        </w:rPr>
        <w:t xml:space="preserve"> ZAGREB - Petra Šimage 2, OIB: 82552725959,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81,95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81,95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40,98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40,98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DOMUS NOBILIS d.o.o.,</w:t>
      </w:r>
      <w:r w:rsidRPr="009219F7">
        <w:rPr>
          <w:rFonts w:hAnsi="Times New Roman" w:ascii="Times New Roman"/>
          <w:sz w:val="24"/>
        </w:rPr>
        <w:t xml:space="preserve"> ZAGREB - Josipa Stadlera 76, OIB: 95477203184,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1.123,37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1.123,37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561,69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561,69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 ETLINGER d.o.o.</w:t>
      </w:r>
      <w:r w:rsidRPr="009219F7">
        <w:rPr>
          <w:rFonts w:hAnsi="Times New Roman" w:ascii="Times New Roman"/>
          <w:sz w:val="24"/>
        </w:rPr>
        <w:t xml:space="preserve"> ZAGREB - Jakova Gotovca 10, OIB: 17221338662,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1.100,00 </w:t>
      </w:r>
      <w:r w:rsidRPr="009219F7">
        <w:rPr>
          <w:rFonts w:hAnsi="Times New Roman" w:ascii="Times New Roman"/>
          <w:sz w:val="24"/>
        </w:rPr>
        <w:t>kn uz  50% otpisa glavnice u iznosu od 550,00 kn, pa smanjena tražbina iznosi 550,00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DRUGA STRANA d.o.o.,</w:t>
      </w:r>
      <w:r w:rsidRPr="009219F7">
        <w:rPr>
          <w:rFonts w:hAnsi="Times New Roman" w:ascii="Times New Roman"/>
          <w:sz w:val="24"/>
        </w:rPr>
        <w:t xml:space="preserve"> ZAGREB - Vodnikova 17 , OIB: 78221839969,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340,00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170,00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DRUŠTVO HRVATSKIH KNJIŽEVNIH PREVODILACA,</w:t>
      </w:r>
      <w:r w:rsidRPr="009219F7">
        <w:rPr>
          <w:rFonts w:hAnsi="Times New Roman" w:ascii="Times New Roman"/>
          <w:sz w:val="24"/>
        </w:rPr>
        <w:t xml:space="preserve"> ZAGREB - Ilica 42/II, OIB: 10061338895,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100,00 </w:t>
      </w:r>
      <w:r w:rsidRPr="009219F7">
        <w:rPr>
          <w:rFonts w:hAnsi="Times New Roman" w:ascii="Times New Roman"/>
          <w:sz w:val="24"/>
        </w:rPr>
        <w:t>kn uz  50% otpisa glavnice u iznosu od 50,00 kn, pa smanjena tražbina iznosi 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DRUŠTVO POVJESNIČARA UMJETNOSTI HRVATSKE</w:t>
      </w:r>
      <w:r w:rsidRPr="009219F7">
        <w:rPr>
          <w:rFonts w:hAnsi="Times New Roman" w:ascii="Times New Roman"/>
          <w:sz w:val="24"/>
        </w:rPr>
        <w:t xml:space="preserve">, ZAGREB - Preradovićeva 44, OIB: 63621765720,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1.645,71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1.645,71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822,86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822,86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DRUŠTVO PRIJATELJA KULTURNE BAŠTINE SPLIT</w:t>
      </w:r>
      <w:r w:rsidRPr="009219F7">
        <w:rPr>
          <w:rFonts w:hAnsi="Times New Roman" w:ascii="Times New Roman"/>
          <w:sz w:val="24"/>
        </w:rPr>
        <w:t xml:space="preserve">, SPLIT - Obala Hrvatskog narodnog preporoda 25, OIB: 70526749325, tražbinu </w:t>
      </w:r>
      <w:r w:rsidR="003919A3">
        <w:rPr>
          <w:rFonts w:hAnsi="Times New Roman" w:ascii="Times New Roman"/>
          <w:sz w:val="24"/>
        </w:rPr>
        <w:t>iz ove nagodbe</w:t>
      </w:r>
      <w:r w:rsidRPr="009219F7">
        <w:rPr>
          <w:rFonts w:hAnsi="Times New Roman" w:ascii="Times New Roman"/>
          <w:sz w:val="24"/>
        </w:rPr>
        <w:t>u iznosu od 304,00</w:t>
      </w:r>
      <w:r w:rsidRPr="009219F7">
        <w:rPr>
          <w:rFonts w:hAnsi="Times New Roman" w:ascii="Times New Roman"/>
          <w:sz w:val="24"/>
          <w:lang w:eastAsia="hr-HR"/>
        </w:rPr>
        <w:t xml:space="preserve"> </w:t>
      </w:r>
      <w:r w:rsidRPr="009219F7">
        <w:rPr>
          <w:rFonts w:hAnsi="Times New Roman" w:ascii="Times New Roman"/>
          <w:sz w:val="24"/>
        </w:rPr>
        <w:t xml:space="preserve">kn, smanjenu za otpis zateznih kamata u iznosu od 0,00 kn te </w:t>
      </w:r>
      <w:r w:rsidRPr="009219F7">
        <w:rPr>
          <w:rFonts w:hAnsi="Times New Roman" w:ascii="Times New Roman"/>
          <w:sz w:val="24"/>
        </w:rPr>
        <w:lastRenderedPageBreak/>
        <w:t xml:space="preserve">iznos tražbine nakon otpisa zatezne kamate iznosi 304,00 kn uz  50% otpisa glavnice u iznosu od 152,00 kn, pa smanjena tražbina iznosi </w:t>
      </w:r>
      <w:r w:rsidRPr="009219F7">
        <w:rPr>
          <w:rFonts w:hAnsi="Times New Roman" w:ascii="Times New Roman"/>
          <w:sz w:val="24"/>
          <w:lang w:eastAsia="hr-HR"/>
        </w:rPr>
        <w:t xml:space="preserve">152,00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DRUŠTVO ZA HRVATSKU POVJESNICU,</w:t>
      </w:r>
      <w:r w:rsidRPr="009219F7">
        <w:rPr>
          <w:rFonts w:hAnsi="Times New Roman" w:ascii="Times New Roman"/>
          <w:sz w:val="24"/>
        </w:rPr>
        <w:t xml:space="preserve"> ZAGREB - Opatička 10, OIB:90854504124,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882,00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882,00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441,00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441,00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DUMIČIĆ KSENIJA,</w:t>
      </w:r>
      <w:r w:rsidRPr="009219F7">
        <w:rPr>
          <w:rFonts w:hAnsi="Times New Roman" w:ascii="Times New Roman"/>
          <w:sz w:val="24"/>
        </w:rPr>
        <w:t xml:space="preserve"> Zagreb - IVANA BROZA 16, OIB:67437567805,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1.332,00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1.332,00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666,00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666,00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DUPINOV SAN,</w:t>
      </w:r>
      <w:r w:rsidRPr="009219F7">
        <w:rPr>
          <w:rFonts w:hAnsi="Times New Roman" w:ascii="Times New Roman"/>
          <w:sz w:val="24"/>
        </w:rPr>
        <w:t xml:space="preserve"> Dubrovnik - Branitelja Dubrovnika 15, OIB: 59547503728,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126,00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126,00 </w:t>
      </w:r>
      <w:r w:rsidRPr="009219F7">
        <w:rPr>
          <w:rFonts w:hAnsi="Times New Roman" w:ascii="Times New Roman"/>
          <w:sz w:val="24"/>
        </w:rPr>
        <w:t>kn uz 50% otpisa glavnice u iznosu od 63,00 kn, pa smanjena tražbina iznosi 63,00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DVOSTRUKA DUGA d.o.o.</w:t>
      </w:r>
      <w:r w:rsidRPr="009219F7">
        <w:rPr>
          <w:rFonts w:hAnsi="Times New Roman" w:ascii="Times New Roman"/>
          <w:sz w:val="24"/>
        </w:rPr>
        <w:t xml:space="preserve"> Mihovljan - Vladimira Nazora 56 , OIB: 62839168573,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402,52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402,52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201,26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201,26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EDICIJE BOŽIČEVIĆ d.o.o.,</w:t>
      </w:r>
      <w:r w:rsidRPr="009219F7">
        <w:rPr>
          <w:rFonts w:hAnsi="Times New Roman" w:ascii="Times New Roman"/>
          <w:sz w:val="24"/>
        </w:rPr>
        <w:t xml:space="preserve"> Zagreb - Trg kralja Tomislava 18, OIB: 35912685868,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534,00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534,00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267,00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267,00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EDIT RIJEKA,</w:t>
      </w:r>
      <w:r w:rsidRPr="009219F7">
        <w:rPr>
          <w:rFonts w:hAnsi="Times New Roman" w:ascii="Times New Roman"/>
          <w:sz w:val="24"/>
        </w:rPr>
        <w:t xml:space="preserve"> Rijeka - Zvonimirova 20/a , OIB: 05411016988,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300,00 </w:t>
      </w:r>
      <w:r w:rsidRPr="009219F7">
        <w:rPr>
          <w:rFonts w:hAnsi="Times New Roman" w:ascii="Times New Roman"/>
          <w:sz w:val="24"/>
        </w:rPr>
        <w:t>kn uz 50% otpisa glavnice u iznosu od 150,00 kn, pa smanjena tražbina iznosi 150,00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EDITUS d.o.o. ,</w:t>
      </w:r>
      <w:r w:rsidRPr="009219F7">
        <w:rPr>
          <w:rFonts w:hAnsi="Times New Roman" w:ascii="Times New Roman"/>
          <w:sz w:val="24"/>
        </w:rPr>
        <w:t xml:space="preserve"> Zagreb - Harambašićeva 19/1 , OIB: 23851737429,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34,05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34,05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17,03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17,03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EGMONT d.o.o.,</w:t>
      </w:r>
      <w:r w:rsidRPr="009219F7">
        <w:rPr>
          <w:rFonts w:hAnsi="Times New Roman" w:ascii="Times New Roman"/>
          <w:sz w:val="24"/>
        </w:rPr>
        <w:t xml:space="preserve"> Zagreb - Višnjevac 3 , OIB: 52195305652,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278,27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278,27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139,14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139,14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EIKON STUDIO d.o.o.,</w:t>
      </w:r>
      <w:r w:rsidRPr="009219F7">
        <w:rPr>
          <w:rFonts w:hAnsi="Times New Roman" w:ascii="Times New Roman"/>
          <w:sz w:val="24"/>
        </w:rPr>
        <w:t xml:space="preserve"> Pula - Negrijeva 19, OIB: 34885453035, tražbinu </w:t>
      </w:r>
      <w:r w:rsidR="003919A3">
        <w:rPr>
          <w:rFonts w:hAnsi="Times New Roman" w:ascii="Times New Roman"/>
          <w:sz w:val="24"/>
        </w:rPr>
        <w:t>iz ove nagodbe</w:t>
      </w:r>
      <w:r w:rsidRPr="009219F7">
        <w:rPr>
          <w:rFonts w:hAnsi="Times New Roman" w:ascii="Times New Roman"/>
          <w:sz w:val="24"/>
        </w:rPr>
        <w:t xml:space="preserve">u iznosu od 409,50 kn, smanjenu za otpis zateznih kamata u iznosu od 0,00 kn te iznos tražbine nakon otpisa zatezne kamate iznosi  409,50  kn uz  50% otpisa glavnice u iznosu od </w:t>
      </w:r>
      <w:r w:rsidRPr="009219F7">
        <w:rPr>
          <w:rFonts w:hAnsi="Times New Roman" w:ascii="Times New Roman"/>
          <w:sz w:val="24"/>
          <w:lang w:eastAsia="hr-HR"/>
        </w:rPr>
        <w:t xml:space="preserve">204,75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204,75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EKOMOBILIS d.o.o.</w:t>
      </w:r>
      <w:r w:rsidRPr="009219F7">
        <w:rPr>
          <w:rFonts w:hAnsi="Times New Roman" w:ascii="Times New Roman"/>
          <w:sz w:val="24"/>
        </w:rPr>
        <w:t xml:space="preserve">  Strmec (Samobor) - Strmec, (Samobor) Sviba 1 , OIB:40764749561,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151,21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151,21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75,61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75,61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ELEKTROMODUL d.o.o.,</w:t>
      </w:r>
      <w:r w:rsidRPr="009219F7">
        <w:rPr>
          <w:rFonts w:hAnsi="Times New Roman" w:ascii="Times New Roman"/>
          <w:sz w:val="24"/>
        </w:rPr>
        <w:t xml:space="preserve"> Osijek - Andrije Hebranga 7 , OIB: 28417987221 , tražbinu </w:t>
      </w:r>
      <w:r w:rsidR="003919A3">
        <w:rPr>
          <w:rFonts w:hAnsi="Times New Roman" w:ascii="Times New Roman"/>
          <w:sz w:val="24"/>
        </w:rPr>
        <w:t>iz ove nagodbe</w:t>
      </w:r>
      <w:r w:rsidRPr="009219F7">
        <w:rPr>
          <w:rFonts w:hAnsi="Times New Roman" w:ascii="Times New Roman"/>
          <w:sz w:val="24"/>
        </w:rPr>
        <w:t xml:space="preserve">u iznosu od 118,00 kn, smanjenu za otpis zateznih kamata u iznosu od 0,00 kn te iznos tražbine nakon otpisa zatezne kamate iznosi 118,00 kn uz 50% otpisa glavnice u iznosu od </w:t>
      </w:r>
      <w:r w:rsidRPr="009219F7">
        <w:rPr>
          <w:rFonts w:hAnsi="Times New Roman" w:ascii="Times New Roman"/>
          <w:sz w:val="24"/>
          <w:lang w:eastAsia="hr-HR"/>
        </w:rPr>
        <w:t xml:space="preserve">59,00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59,00 </w:t>
      </w:r>
      <w:r w:rsidRPr="009219F7">
        <w:rPr>
          <w:rFonts w:hAnsi="Times New Roman" w:ascii="Times New Roman"/>
          <w:sz w:val="24"/>
        </w:rPr>
        <w:t xml:space="preserve">kn </w:t>
      </w:r>
      <w:r w:rsidRPr="009219F7">
        <w:rPr>
          <w:rFonts w:hAnsi="Times New Roman" w:ascii="Times New Roman"/>
          <w:sz w:val="24"/>
        </w:rPr>
        <w:lastRenderedPageBreak/>
        <w:t xml:space="preserve">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ELUD TRADE d.o.o.</w:t>
      </w:r>
      <w:r w:rsidRPr="009219F7">
        <w:rPr>
          <w:rFonts w:hAnsi="Times New Roman" w:ascii="Times New Roman"/>
          <w:sz w:val="24"/>
        </w:rPr>
        <w:t xml:space="preserve"> Zagreb - Preradovićeva 20 , OIB: 36709053181,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1.094,00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1.094,00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547,00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547,00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EMITRI d.o.o.,</w:t>
      </w:r>
      <w:r w:rsidRPr="009219F7">
        <w:rPr>
          <w:rFonts w:hAnsi="Times New Roman" w:ascii="Times New Roman"/>
          <w:sz w:val="24"/>
        </w:rPr>
        <w:t xml:space="preserve"> Zagreb - Potok 21 , OIB: 05655879643,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568,43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568,43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284,22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284,22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ENGLISH LANGUAGE CENTRE, d.o.o. za učenje engleskog i španjolskog jezika</w:t>
      </w:r>
      <w:r w:rsidRPr="009219F7">
        <w:rPr>
          <w:rFonts w:hAnsi="Times New Roman" w:ascii="Times New Roman"/>
          <w:sz w:val="24"/>
        </w:rPr>
        <w:t xml:space="preserve">, Čakovec - Dr. Ante Starčevića 57 , OIB:02118717782,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880,00 </w:t>
      </w:r>
      <w:r w:rsidRPr="009219F7">
        <w:rPr>
          <w:rFonts w:hAnsi="Times New Roman" w:ascii="Times New Roman"/>
          <w:sz w:val="24"/>
        </w:rPr>
        <w:t>kn uz 50% otpisa glavnice u iznosu od 440,00 kn, pa smanjena tražbina iznosi 440,00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ERASMUS d.o.o.,</w:t>
      </w:r>
      <w:r w:rsidRPr="009219F7">
        <w:rPr>
          <w:rFonts w:hAnsi="Times New Roman" w:ascii="Times New Roman"/>
          <w:sz w:val="24"/>
        </w:rPr>
        <w:t xml:space="preserve"> Zagreb - Rakušina 4 , OIB: 31167997184,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147,00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147,00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73,50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73,50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ETELA MEDICAL CENTER d.o.o.,</w:t>
      </w:r>
      <w:r w:rsidRPr="009219F7">
        <w:rPr>
          <w:rFonts w:hAnsi="Times New Roman" w:ascii="Times New Roman"/>
          <w:sz w:val="24"/>
        </w:rPr>
        <w:t xml:space="preserve"> Zagreb - Palmotićeva 22 , OIB:59266525194,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250,01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250,01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125,01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125,01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ETT d.o.o.,</w:t>
      </w:r>
      <w:r w:rsidRPr="009219F7">
        <w:rPr>
          <w:rFonts w:hAnsi="Times New Roman" w:ascii="Times New Roman"/>
          <w:sz w:val="24"/>
        </w:rPr>
        <w:t xml:space="preserve"> Karlovac - Mala Švarča 155 , OIB: 27568077272,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203,95 </w:t>
      </w:r>
      <w:r w:rsidRPr="009219F7">
        <w:rPr>
          <w:rFonts w:hAnsi="Times New Roman" w:ascii="Times New Roman"/>
          <w:sz w:val="24"/>
        </w:rPr>
        <w:t xml:space="preserve">kn, smanjenu za otpis zateznih kamata u iznosu </w:t>
      </w:r>
      <w:r w:rsidRPr="009219F7">
        <w:rPr>
          <w:rFonts w:hAnsi="Times New Roman" w:ascii="Times New Roman"/>
          <w:sz w:val="24"/>
        </w:rPr>
        <w:lastRenderedPageBreak/>
        <w:t xml:space="preserve">od 0,00 kn te iznos tražbine nakon otpisa zatezne kamate iznosi </w:t>
      </w:r>
      <w:r w:rsidRPr="009219F7">
        <w:rPr>
          <w:rFonts w:hAnsi="Times New Roman" w:ascii="Times New Roman"/>
          <w:sz w:val="24"/>
          <w:lang w:eastAsia="hr-HR"/>
        </w:rPr>
        <w:t xml:space="preserve">203,95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101,98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101,98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EUROCOP d.o.o.,</w:t>
      </w:r>
      <w:r w:rsidRPr="009219F7">
        <w:rPr>
          <w:rFonts w:hAnsi="Times New Roman" w:ascii="Times New Roman"/>
          <w:sz w:val="24"/>
        </w:rPr>
        <w:t xml:space="preserve"> Novaki, (Grad Sveta Nedjelja) - Siget 21, , OIB:48400313356,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570,00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285,00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EUROPA DIGITAL d.o.o.,</w:t>
      </w:r>
      <w:r w:rsidRPr="009219F7">
        <w:rPr>
          <w:rFonts w:hAnsi="Times New Roman" w:ascii="Times New Roman"/>
          <w:sz w:val="24"/>
        </w:rPr>
        <w:t xml:space="preserve"> Zagreb - Koranska 2 , OIB: 06180899478,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86,41 </w:t>
      </w:r>
      <w:r w:rsidRPr="009219F7">
        <w:rPr>
          <w:rFonts w:hAnsi="Times New Roman" w:ascii="Times New Roman"/>
          <w:sz w:val="24"/>
        </w:rPr>
        <w:t xml:space="preserve">kn, smanjenu za otpis zateznih kamata u iznosu od 9,51 kn te iznos tražbine nakon otpisa zatezne kamate iznosi 76,90 kn uz  50% otpisa glavnice u iznosu od </w:t>
      </w:r>
      <w:r w:rsidRPr="009219F7">
        <w:rPr>
          <w:rFonts w:hAnsi="Times New Roman" w:ascii="Times New Roman"/>
          <w:sz w:val="24"/>
          <w:lang w:eastAsia="hr-HR"/>
        </w:rPr>
        <w:t xml:space="preserve">38,45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38,45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EX LIBRIS d.o.o.,</w:t>
      </w:r>
      <w:r w:rsidRPr="009219F7">
        <w:rPr>
          <w:rFonts w:hAnsi="Times New Roman" w:ascii="Times New Roman"/>
          <w:sz w:val="24"/>
        </w:rPr>
        <w:t xml:space="preserve"> Rijeka - Riva Boduli 3/b , OIB: 98621891566,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30,00 </w:t>
      </w:r>
      <w:r w:rsidRPr="009219F7">
        <w:rPr>
          <w:rFonts w:hAnsi="Times New Roman" w:ascii="Times New Roman"/>
          <w:sz w:val="24"/>
        </w:rPr>
        <w:t>kn uz 50% otpisa glavnice u iznosu od 15,00 kn, pa smanjena tražbina iznosi 15,00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FAB d.o.o.</w:t>
      </w:r>
      <w:r w:rsidRPr="009219F7">
        <w:rPr>
          <w:rFonts w:hAnsi="Times New Roman" w:ascii="Times New Roman"/>
          <w:sz w:val="24"/>
        </w:rPr>
        <w:t xml:space="preserve"> Zagreb - Laginjina 9, OIB: 52681569791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119,70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119,70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59,85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59,85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FAHRENHEIT d.o.o.</w:t>
      </w:r>
      <w:r w:rsidRPr="009219F7">
        <w:rPr>
          <w:rFonts w:hAnsi="Times New Roman" w:ascii="Times New Roman"/>
          <w:sz w:val="24"/>
        </w:rPr>
        <w:t xml:space="preserve"> Zagreb - Kruge 9 , OIB:18458938228,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1.080,00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540,00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FIRMA  VL. ĐURĐICA VORKAPIĆ,</w:t>
      </w:r>
      <w:r w:rsidRPr="009219F7">
        <w:rPr>
          <w:rFonts w:hAnsi="Times New Roman" w:ascii="Times New Roman"/>
          <w:sz w:val="24"/>
        </w:rPr>
        <w:t xml:space="preserve"> Zagreb - Masarykova </w:t>
      </w:r>
      <w:r w:rsidRPr="009219F7">
        <w:rPr>
          <w:rFonts w:hAnsi="Times New Roman" w:ascii="Times New Roman"/>
          <w:sz w:val="24"/>
        </w:rPr>
        <w:lastRenderedPageBreak/>
        <w:t xml:space="preserve">5, OIB: 28929065309,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1.268,25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1.268,25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634,13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634,13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FORTITUDO vl. Davor Brkić</w:t>
      </w:r>
      <w:r w:rsidRPr="009219F7">
        <w:rPr>
          <w:rFonts w:hAnsi="Times New Roman" w:ascii="Times New Roman"/>
          <w:sz w:val="24"/>
        </w:rPr>
        <w:t xml:space="preserve"> Dubrovnik - Gornji Kono 47, OIB: 44139952728,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738,75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738,75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369,38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369,38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FORTUNA d.o.o.,</w:t>
      </w:r>
      <w:r w:rsidRPr="009219F7">
        <w:rPr>
          <w:rFonts w:hAnsi="Times New Roman" w:ascii="Times New Roman"/>
          <w:sz w:val="24"/>
        </w:rPr>
        <w:t xml:space="preserve"> Strmec (Samobor) - Ul. Javora 14 , OIB: 86828835656,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52,25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26,13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26,13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FOTOGRAFICA - VIZUALNE KOMUNIKACIJE, vl. TIHOMIR LIPOHAR</w:t>
      </w:r>
      <w:r w:rsidRPr="009219F7">
        <w:rPr>
          <w:rFonts w:hAnsi="Times New Roman" w:ascii="Times New Roman"/>
          <w:sz w:val="24"/>
        </w:rPr>
        <w:t xml:space="preserve">, Maruševac - CERJE NEBOJSE 41, OIB:86584579462,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862,50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862,50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431,25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431,25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FRANC NEVENKA</w:t>
      </w:r>
      <w:r w:rsidRPr="009219F7">
        <w:rPr>
          <w:rFonts w:hAnsi="Times New Roman" w:ascii="Times New Roman"/>
          <w:sz w:val="24"/>
        </w:rPr>
        <w:t xml:space="preserve">  Bedekovčina - S. Radića 75, OIB: 43459652942,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1.706,67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1.706,67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853,34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853,34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GAUDEAMUS, prva privatna srednja škola u Osijeku, s pravom javnosti,</w:t>
      </w:r>
      <w:r w:rsidRPr="009219F7">
        <w:rPr>
          <w:rFonts w:hAnsi="Times New Roman" w:ascii="Times New Roman"/>
          <w:sz w:val="24"/>
        </w:rPr>
        <w:t xml:space="preserve"> Osijek - ŠKOLSKA BR.6, OIB: 53406619474,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228,80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228,80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114,40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114,40 </w:t>
      </w:r>
      <w:r w:rsidRPr="009219F7">
        <w:rPr>
          <w:rFonts w:hAnsi="Times New Roman" w:ascii="Times New Roman"/>
          <w:sz w:val="24"/>
        </w:rPr>
        <w:t xml:space="preserve">kn te će smanjenu tražbinu isplatiti nakon počeka od </w:t>
      </w:r>
      <w:r w:rsidRPr="009219F7">
        <w:rPr>
          <w:rFonts w:hAnsi="Times New Roman" w:ascii="Times New Roman"/>
          <w:sz w:val="24"/>
        </w:rPr>
        <w:lastRenderedPageBreak/>
        <w:t xml:space="preserve">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GODAR D.O.O. ,</w:t>
      </w:r>
      <w:r w:rsidRPr="009219F7">
        <w:rPr>
          <w:rFonts w:hAnsi="Times New Roman" w:ascii="Times New Roman"/>
          <w:sz w:val="24"/>
        </w:rPr>
        <w:t xml:space="preserve"> Varaždin - Kneza Trpimira 61/a, OIB: 77680604322tražbinu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271,25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271,25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GOLDEN MARKETING-TEHNIČKA KNJIGA d.o.o.,</w:t>
      </w:r>
      <w:r w:rsidRPr="009219F7">
        <w:rPr>
          <w:rFonts w:hAnsi="Times New Roman" w:ascii="Times New Roman"/>
          <w:sz w:val="24"/>
        </w:rPr>
        <w:t xml:space="preserve"> Zagreb - Jurišićeva 10, OIB: 54260438166,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208,00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208,00 </w:t>
      </w:r>
      <w:r w:rsidRPr="009219F7">
        <w:rPr>
          <w:rFonts w:hAnsi="Times New Roman" w:ascii="Times New Roman"/>
          <w:sz w:val="24"/>
        </w:rPr>
        <w:t>kn uz 50% otpisa glavnice u iznosu od 104,00 kn, pa smanjena tražbina iznosi 104,00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GOPAL d.o.o.,</w:t>
      </w:r>
      <w:r w:rsidRPr="009219F7">
        <w:rPr>
          <w:rFonts w:hAnsi="Times New Roman" w:ascii="Times New Roman"/>
          <w:sz w:val="24"/>
        </w:rPr>
        <w:t xml:space="preserve"> Zagreb - Palinovečka 43, OIB: 74587173715,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1.088,11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1.088,11 </w:t>
      </w:r>
      <w:r w:rsidRPr="009219F7">
        <w:rPr>
          <w:rFonts w:hAnsi="Times New Roman" w:ascii="Times New Roman"/>
          <w:sz w:val="24"/>
        </w:rPr>
        <w:t xml:space="preserve">kn uz 50% otpisa glavnice u iznosu od </w:t>
      </w:r>
      <w:r w:rsidRPr="009219F7">
        <w:rPr>
          <w:rFonts w:hAnsi="Times New Roman" w:ascii="Times New Roman"/>
          <w:sz w:val="24"/>
          <w:lang w:eastAsia="hr-HR"/>
        </w:rPr>
        <w:t>544,06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544,06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GUTEL, VL. DAMIR GUŽVINEC,</w:t>
      </w:r>
      <w:r w:rsidRPr="009219F7">
        <w:rPr>
          <w:rFonts w:hAnsi="Times New Roman" w:ascii="Times New Roman"/>
          <w:sz w:val="24"/>
        </w:rPr>
        <w:t xml:space="preserve"> Zagreb - Ante Topića Mimare 7, OIB: 63743810909,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HARFA d.o.o.,</w:t>
      </w:r>
      <w:r w:rsidRPr="009219F7">
        <w:rPr>
          <w:rFonts w:hAnsi="Times New Roman" w:ascii="Times New Roman"/>
          <w:sz w:val="24"/>
        </w:rPr>
        <w:t xml:space="preserve"> Split - Rodrigina 4, OIB: 51223715781,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425,16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425,16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212,58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212,58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HARŠA, vl. ALEN ŠILOBOD</w:t>
      </w:r>
      <w:r w:rsidRPr="009219F7">
        <w:rPr>
          <w:rFonts w:hAnsi="Times New Roman" w:ascii="Times New Roman"/>
          <w:sz w:val="24"/>
        </w:rPr>
        <w:t xml:space="preserve"> Bregana - ANTE STARČEVIĆA 15, OIB: 73222432084,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1.984,85 </w:t>
      </w:r>
      <w:r w:rsidRPr="009219F7">
        <w:rPr>
          <w:rFonts w:hAnsi="Times New Roman" w:ascii="Times New Roman"/>
          <w:sz w:val="24"/>
        </w:rPr>
        <w:t xml:space="preserve">kn, smanjenu za otpis zateznih kamata u iznosu od 0,00 kn te iznos tražbine nakon otpisa zatezne </w:t>
      </w:r>
      <w:r w:rsidRPr="009219F7">
        <w:rPr>
          <w:rFonts w:hAnsi="Times New Roman" w:ascii="Times New Roman"/>
          <w:sz w:val="24"/>
        </w:rPr>
        <w:lastRenderedPageBreak/>
        <w:t xml:space="preserve">kamate iznosi </w:t>
      </w:r>
      <w:r w:rsidRPr="009219F7">
        <w:rPr>
          <w:rFonts w:hAnsi="Times New Roman" w:ascii="Times New Roman"/>
          <w:sz w:val="24"/>
          <w:lang w:eastAsia="hr-HR"/>
        </w:rPr>
        <w:t xml:space="preserve">1.984,85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992,43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992,43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HNOJČIK TONI</w:t>
      </w:r>
      <w:r w:rsidRPr="009219F7">
        <w:rPr>
          <w:rFonts w:hAnsi="Times New Roman" w:ascii="Times New Roman"/>
          <w:sz w:val="24"/>
        </w:rPr>
        <w:t xml:space="preserve"> , Daruvar - Gustava Krkleca 1  , OIB: 24348582350,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1.327,27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1.327,27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663,64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663,64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HOBIT, vl. Saša Volarić,</w:t>
      </w:r>
      <w:r w:rsidRPr="009219F7">
        <w:rPr>
          <w:rFonts w:hAnsi="Times New Roman" w:ascii="Times New Roman"/>
          <w:sz w:val="24"/>
        </w:rPr>
        <w:t xml:space="preserve"> Matulji -  Trg Maršala Tita 13, OIB: 22275127900,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1.814,66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1.814,66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907,33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907,33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HRVATSKI CENTAR INTERNACIONALNOG TEATARSKOG INSTITUTA, </w:t>
      </w:r>
      <w:r w:rsidRPr="009219F7">
        <w:rPr>
          <w:rFonts w:hAnsi="Times New Roman" w:ascii="Times New Roman"/>
          <w:sz w:val="24"/>
        </w:rPr>
        <w:t xml:space="preserve">Zagreb - Basaričekova 24, OIB: 14590133971, tražbinu </w:t>
      </w:r>
      <w:r w:rsidR="003919A3">
        <w:rPr>
          <w:rFonts w:hAnsi="Times New Roman" w:ascii="Times New Roman"/>
          <w:sz w:val="24"/>
        </w:rPr>
        <w:t>iz ove nagodbe</w:t>
      </w:r>
      <w:r w:rsidRPr="009219F7">
        <w:rPr>
          <w:rFonts w:hAnsi="Times New Roman" w:ascii="Times New Roman"/>
          <w:sz w:val="24"/>
        </w:rPr>
        <w:t>u iznosu od 200,00</w:t>
      </w:r>
      <w:r w:rsidRPr="009219F7">
        <w:rPr>
          <w:rFonts w:hAnsi="Times New Roman" w:ascii="Times New Roman"/>
          <w:sz w:val="24"/>
          <w:lang w:eastAsia="hr-HR"/>
        </w:rPr>
        <w:t xml:space="preserve"> </w:t>
      </w:r>
      <w:r w:rsidRPr="009219F7">
        <w:rPr>
          <w:rFonts w:hAnsi="Times New Roman" w:ascii="Times New Roman"/>
          <w:sz w:val="24"/>
        </w:rPr>
        <w:t>kn, smanjenu za otpis zateznih kamata u iznosu od 0,00 kn te iznos tražbine nakon otpisa zatezne kamate iznosi 200,00 kn uz 50% otpisa glavnice u iznosu od 100,00</w:t>
      </w:r>
      <w:r w:rsidRPr="009219F7">
        <w:rPr>
          <w:rFonts w:hAnsi="Times New Roman" w:ascii="Times New Roman"/>
          <w:sz w:val="24"/>
          <w:lang w:eastAsia="hr-HR"/>
        </w:rPr>
        <w:t xml:space="preserve"> </w:t>
      </w:r>
      <w:r w:rsidRPr="009219F7">
        <w:rPr>
          <w:rFonts w:hAnsi="Times New Roman" w:ascii="Times New Roman"/>
          <w:sz w:val="24"/>
        </w:rPr>
        <w:t>kn, pa smanjena tražbina iznosi 100,00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HRVATSKI FILMSKI SAVEZ</w:t>
      </w:r>
      <w:r w:rsidRPr="009219F7">
        <w:rPr>
          <w:rFonts w:hAnsi="Times New Roman" w:ascii="Times New Roman"/>
          <w:sz w:val="24"/>
        </w:rPr>
        <w:t xml:space="preserve">, Zagreb - Tuškanac 1, OIB: 29355825482,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609,00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609,00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304,50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304,50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HRVATSKI LIJEČNIČKI ZBOR</w:t>
      </w:r>
      <w:r w:rsidRPr="009219F7">
        <w:rPr>
          <w:rFonts w:hAnsi="Times New Roman" w:ascii="Times New Roman"/>
          <w:sz w:val="24"/>
        </w:rPr>
        <w:t xml:space="preserve">,  Zagreb - Šubićeva ulica 9, OIB:60192951611,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1.715,00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1.715,00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857,50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857,50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AGRONOMSKO DRUŠTVO,</w:t>
      </w:r>
      <w:r w:rsidRPr="009219F7">
        <w:rPr>
          <w:rFonts w:hAnsi="Times New Roman" w:ascii="Times New Roman"/>
          <w:sz w:val="24"/>
        </w:rPr>
        <w:t xml:space="preserve"> Zagreb - Berislavićeva 6, OIB:14185528933, tražbinu </w:t>
      </w:r>
      <w:r w:rsidR="003919A3">
        <w:rPr>
          <w:rFonts w:hAnsi="Times New Roman" w:ascii="Times New Roman"/>
          <w:sz w:val="24"/>
        </w:rPr>
        <w:t>iz ove nagodbe</w:t>
      </w:r>
      <w:r w:rsidRPr="009219F7">
        <w:rPr>
          <w:rFonts w:hAnsi="Times New Roman" w:ascii="Times New Roman"/>
          <w:sz w:val="24"/>
        </w:rPr>
        <w:t>u iznosu od  1.400,00 kn, smanjenu za otpis zateznih kamata u iznosu od 0,00 kn te iznos tražbine nakon otpisa zatezne kamate iznosi 1.400,00 kn uz 50% otpisa glavnice u iznosu od 700,00 kn, pa smanjena tražbina iznosi 700,00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HRVATSKO DRUŠTVO KNJIŽEVNIKA ZA DJECU I MLADE-KLUB PRVIH PISACA, </w:t>
      </w:r>
      <w:r w:rsidRPr="009219F7">
        <w:rPr>
          <w:rFonts w:hAnsi="Times New Roman" w:ascii="Times New Roman"/>
          <w:sz w:val="24"/>
        </w:rPr>
        <w:t xml:space="preserve">Zagreb - Trg sijelanjskih žrtava 8, OIB: 97258269943,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157,14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157,14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78,57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78,57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DRUŠTVO PISACA</w:t>
      </w:r>
      <w:r w:rsidRPr="009219F7">
        <w:rPr>
          <w:rFonts w:hAnsi="Times New Roman" w:ascii="Times New Roman"/>
          <w:sz w:val="24"/>
        </w:rPr>
        <w:t xml:space="preserve">, Zagreb - Basaričekova 24, OIB: 80804655206,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210,00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DRUŠTVO ZA GORIVA I MAZIVA</w:t>
      </w:r>
      <w:r w:rsidRPr="009219F7">
        <w:rPr>
          <w:rFonts w:hAnsi="Times New Roman" w:ascii="Times New Roman"/>
          <w:sz w:val="24"/>
        </w:rPr>
        <w:t xml:space="preserve"> Zagreb - Berislavićeva 6, OIB:90266894701,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92,50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FILOLOŠKO DRUŠTVO</w:t>
      </w:r>
      <w:r w:rsidRPr="009219F7">
        <w:rPr>
          <w:rFonts w:hAnsi="Times New Roman" w:ascii="Times New Roman"/>
          <w:sz w:val="24"/>
        </w:rPr>
        <w:t xml:space="preserve">, Zagreb - Filozofski fakultet, Ivana Lučića 3, OIB: 77853441718,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1.450,00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1.450,00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725,00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color w:val="000000"/>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FIZIKALNO DRUŠTVO,</w:t>
      </w:r>
      <w:r w:rsidRPr="009219F7">
        <w:rPr>
          <w:rFonts w:hAnsi="Times New Roman" w:ascii="Times New Roman"/>
          <w:sz w:val="24"/>
        </w:rPr>
        <w:t xml:space="preserve"> Zagreb - Bijenička 32, OIB: 04966634783,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400,00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lastRenderedPageBreak/>
        <w:t xml:space="preserve">400,00 </w:t>
      </w:r>
      <w:r w:rsidRPr="009219F7">
        <w:rPr>
          <w:rFonts w:hAnsi="Times New Roman" w:ascii="Times New Roman"/>
          <w:sz w:val="24"/>
        </w:rPr>
        <w:t xml:space="preserve">kn uz 50% otpisa glavnice u iznosu od </w:t>
      </w:r>
      <w:r w:rsidRPr="009219F7">
        <w:rPr>
          <w:rFonts w:hAnsi="Times New Roman" w:ascii="Times New Roman"/>
          <w:color w:val="000000"/>
          <w:sz w:val="24"/>
          <w:lang w:eastAsia="hr-HR"/>
        </w:rPr>
        <w:t xml:space="preserve">200,00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color w:val="000000"/>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GEOGRAFSKO DRUŠTVO</w:t>
      </w:r>
      <w:r w:rsidRPr="009219F7">
        <w:rPr>
          <w:rFonts w:hAnsi="Times New Roman" w:ascii="Times New Roman"/>
          <w:sz w:val="24"/>
        </w:rPr>
        <w:t xml:space="preserve">, Zagreb - Marulićev trg 19/3, OIB: 87683682331,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600,00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600,00 </w:t>
      </w:r>
      <w:r w:rsidRPr="009219F7">
        <w:rPr>
          <w:rFonts w:hAnsi="Times New Roman" w:ascii="Times New Roman"/>
          <w:sz w:val="24"/>
        </w:rPr>
        <w:t xml:space="preserve">kn uz 50% otpisa glavnice u iznosu od </w:t>
      </w:r>
      <w:r w:rsidRPr="009219F7">
        <w:rPr>
          <w:rFonts w:hAnsi="Times New Roman" w:ascii="Times New Roman"/>
          <w:color w:val="000000"/>
          <w:sz w:val="24"/>
          <w:lang w:eastAsia="hr-HR"/>
        </w:rPr>
        <w:t xml:space="preserve">300,00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KARTOGRAFSKO DRUŠTVO</w:t>
      </w:r>
      <w:r w:rsidRPr="009219F7">
        <w:rPr>
          <w:rFonts w:hAnsi="Times New Roman" w:ascii="Times New Roman"/>
          <w:sz w:val="24"/>
        </w:rPr>
        <w:t xml:space="preserve">, Zagreb - Kačićeva 26, OIB: 98923152282,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1.320,00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1.320,00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660,00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KEMIJSKO DRUŠTVO</w:t>
      </w:r>
      <w:r w:rsidRPr="009219F7">
        <w:rPr>
          <w:rFonts w:hAnsi="Times New Roman" w:ascii="Times New Roman"/>
          <w:sz w:val="24"/>
        </w:rPr>
        <w:t xml:space="preserve">, Zagreb - Horvatovac 102/a, OIB: 71073617516,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1.575,00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1.575,00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787,50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787,50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POLITOLOŠKO DRUŠTVO,</w:t>
      </w:r>
      <w:r w:rsidRPr="009219F7">
        <w:rPr>
          <w:rFonts w:hAnsi="Times New Roman" w:ascii="Times New Roman"/>
          <w:sz w:val="24"/>
        </w:rPr>
        <w:t xml:space="preserve"> Zagreb - Lepušićeva 6, OIB: 42204061330,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40,00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SOCIOLOŠKO DRUŠTVO</w:t>
      </w:r>
      <w:r w:rsidRPr="009219F7">
        <w:rPr>
          <w:rFonts w:hAnsi="Times New Roman" w:ascii="Times New Roman"/>
          <w:sz w:val="24"/>
        </w:rPr>
        <w:t xml:space="preserve">, Zagreb - Amruševa 11/2, OIB:01678342049,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98,00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98,00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49,00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UDRUŽENJE ZA KAZNENE ZNANOSTI I PRAKSU,</w:t>
      </w:r>
      <w:r w:rsidRPr="009219F7">
        <w:rPr>
          <w:rFonts w:hAnsi="Times New Roman" w:ascii="Times New Roman"/>
          <w:sz w:val="24"/>
        </w:rPr>
        <w:t xml:space="preserve"> Zagreb - TRG MARŠALA TITA br.14, OIB: 89986866813,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840,00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840,00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420,00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 žrtvoslovno društvo</w:t>
      </w:r>
      <w:r w:rsidRPr="009219F7">
        <w:rPr>
          <w:rFonts w:hAnsi="Times New Roman" w:ascii="Times New Roman"/>
          <w:sz w:val="24"/>
        </w:rPr>
        <w:t xml:space="preserve">, Zagreb - Ilica 36/1/dvorište, OIB: 87523866783,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color w:val="000000"/>
          <w:sz w:val="24"/>
          <w:lang w:eastAsia="hr-HR"/>
        </w:rPr>
        <w:t xml:space="preserve">80,00 </w:t>
      </w:r>
      <w:r w:rsidRPr="009219F7">
        <w:rPr>
          <w:rFonts w:hAnsi="Times New Roman" w:ascii="Times New Roman"/>
          <w:sz w:val="24"/>
        </w:rPr>
        <w:t xml:space="preserve">kn uz 50% otpisa glavnice u iznosu od </w:t>
      </w:r>
      <w:r w:rsidRPr="009219F7">
        <w:rPr>
          <w:rFonts w:hAnsi="Times New Roman" w:ascii="Times New Roman"/>
          <w:color w:val="000000"/>
          <w:sz w:val="24"/>
          <w:lang w:eastAsia="hr-HR"/>
        </w:rPr>
        <w:t xml:space="preserve">40,00  </w:t>
      </w:r>
      <w:r w:rsidRPr="009219F7">
        <w:rPr>
          <w:rFonts w:hAnsi="Times New Roman" w:ascii="Times New Roman"/>
          <w:sz w:val="24"/>
        </w:rPr>
        <w:t xml:space="preserve">kn, pa smanjena tražbina iznosi </w:t>
      </w:r>
      <w:r w:rsidRPr="009219F7">
        <w:rPr>
          <w:rFonts w:hAnsi="Times New Roman" w:ascii="Times New Roman"/>
          <w:color w:val="000000"/>
          <w:sz w:val="24"/>
          <w:lang w:eastAsia="hr-HR"/>
        </w:rPr>
        <w:t xml:space="preserve">40,00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HRVATSKO-FRANCUSKO DRUŠTVO FRANCUSKA ALIJANSA</w:t>
      </w:r>
      <w:r w:rsidRPr="009219F7">
        <w:rPr>
          <w:rFonts w:hAnsi="Times New Roman" w:ascii="Times New Roman"/>
          <w:sz w:val="24"/>
        </w:rPr>
        <w:t xml:space="preserve"> </w:t>
      </w:r>
      <w:r w:rsidRPr="009219F7">
        <w:rPr>
          <w:rFonts w:hAnsi="Times New Roman" w:ascii="Times New Roman"/>
          <w:b/>
          <w:sz w:val="24"/>
        </w:rPr>
        <w:t>DUBROVNIK</w:t>
      </w:r>
      <w:r w:rsidRPr="009219F7">
        <w:rPr>
          <w:rFonts w:hAnsi="Times New Roman" w:ascii="Times New Roman"/>
          <w:sz w:val="24"/>
        </w:rPr>
        <w:t xml:space="preserve"> , Dubrovnik - Don Frana Bulića 4, OIB:03538636981,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608,03</w:t>
      </w:r>
      <w:r w:rsidRPr="009219F7">
        <w:rPr>
          <w:rFonts w:hAnsi="Times New Roman" w:ascii="Times New Roman"/>
          <w:sz w:val="24"/>
        </w:rPr>
        <w:t xml:space="preserve"> kn, smanjenu za otpis zateznih kamata u iznosu od 0,00 kn te iznos tražbine nakon otpisa zatezne kamate iznosi </w:t>
      </w:r>
      <w:r w:rsidRPr="009219F7">
        <w:rPr>
          <w:rFonts w:hAnsi="Times New Roman" w:ascii="Times New Roman"/>
          <w:sz w:val="24"/>
          <w:lang w:eastAsia="hr-HR"/>
        </w:rPr>
        <w:t xml:space="preserve">608,03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304,02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304,02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HSN d.o.o.,</w:t>
      </w:r>
      <w:r w:rsidRPr="009219F7">
        <w:rPr>
          <w:rFonts w:hAnsi="Times New Roman" w:ascii="Times New Roman"/>
          <w:sz w:val="24"/>
        </w:rPr>
        <w:t xml:space="preserve"> Zagreb - Grada Vukovara 68, OIB:58597177555,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100,75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100,75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50,38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50,38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HUM NAKLADA d.o.o.,</w:t>
      </w:r>
      <w:r w:rsidRPr="009219F7">
        <w:rPr>
          <w:rFonts w:hAnsi="Times New Roman" w:ascii="Times New Roman"/>
          <w:sz w:val="24"/>
        </w:rPr>
        <w:t xml:space="preserve"> Zagreb - Mandrovićeva 3/a, OIB:33117612310,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1.465,02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1.465,02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732,51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732,51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IDIOM, VL. DRAGAN KORUGA,</w:t>
      </w:r>
      <w:r w:rsidRPr="009219F7">
        <w:rPr>
          <w:rFonts w:hAnsi="Times New Roman" w:ascii="Times New Roman"/>
          <w:sz w:val="24"/>
        </w:rPr>
        <w:t xml:space="preserve"> Zagreb - Bulićeva 10, OIB: 53184930655,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163,90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163,90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81,95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81,95 </w:t>
      </w:r>
      <w:r w:rsidRPr="009219F7">
        <w:rPr>
          <w:rFonts w:hAnsi="Times New Roman" w:ascii="Times New Roman"/>
          <w:sz w:val="24"/>
        </w:rPr>
        <w:t xml:space="preserve">kn </w:t>
      </w:r>
      <w:r w:rsidRPr="009219F7">
        <w:rPr>
          <w:rFonts w:hAnsi="Times New Roman" w:ascii="Times New Roman"/>
          <w:sz w:val="24"/>
        </w:rPr>
        <w:lastRenderedPageBreak/>
        <w:t xml:space="preserve">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INSTITUT FRANCAIS ZAGREB,</w:t>
      </w:r>
      <w:r w:rsidRPr="009219F7">
        <w:rPr>
          <w:rFonts w:hAnsi="Times New Roman" w:ascii="Times New Roman"/>
          <w:sz w:val="24"/>
        </w:rPr>
        <w:t xml:space="preserve"> Zagreb - HEBRANGOVA br.2, OIB: 82649021047,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636,01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636,01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318,01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318,01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INSTITUT ZA WALDORFSKU PEDAGOGIJU, </w:t>
      </w:r>
      <w:r w:rsidRPr="009219F7">
        <w:rPr>
          <w:rFonts w:hAnsi="Times New Roman" w:ascii="Times New Roman"/>
          <w:sz w:val="24"/>
        </w:rPr>
        <w:t xml:space="preserve">Zagreb - Mallinova 34, OIB: 25195746279,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224,97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224,97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112,49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112,49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INTEREUROPA, ZAGREB -</w:t>
      </w:r>
      <w:r w:rsidRPr="009219F7">
        <w:rPr>
          <w:rFonts w:hAnsi="Times New Roman" w:ascii="Times New Roman"/>
          <w:sz w:val="24"/>
        </w:rPr>
        <w:t xml:space="preserve"> Josipa Lončara 3, OIB: 85514716931,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541,46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541,46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270,73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270,73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IRSKI STUDIO, VL. PAUL MICHAEL O' GRADY</w:t>
      </w:r>
      <w:r w:rsidRPr="009219F7">
        <w:rPr>
          <w:rFonts w:hAnsi="Times New Roman" w:ascii="Times New Roman"/>
          <w:b/>
          <w:sz w:val="24"/>
        </w:rPr>
        <w:tab/>
      </w:r>
      <w:r w:rsidRPr="009219F7">
        <w:rPr>
          <w:rFonts w:hAnsi="Times New Roman" w:ascii="Times New Roman"/>
          <w:sz w:val="24"/>
        </w:rPr>
        <w:t xml:space="preserve">Vodnjan - 1. MAJA 70, OIB: 07216605988,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1.069,20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1.069,20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534,60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534,60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ITD-GAUDEAMUS d. o. o.,</w:t>
      </w:r>
      <w:r w:rsidRPr="009219F7">
        <w:rPr>
          <w:rFonts w:hAnsi="Times New Roman" w:ascii="Times New Roman"/>
          <w:sz w:val="24"/>
        </w:rPr>
        <w:t xml:space="preserve"> Požega - Hrvatskih branitelja 14 , OIB: 97785815437,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616,00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616,00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308,00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308,00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 xml:space="preserve">11544939570 će vjerovniku, </w:t>
      </w:r>
      <w:r w:rsidRPr="009219F7">
        <w:rPr>
          <w:rFonts w:hAnsi="Times New Roman" w:ascii="Times New Roman"/>
          <w:b/>
          <w:sz w:val="24"/>
        </w:rPr>
        <w:t>Izdanja ANTIBARBARUS d.o.o.</w:t>
      </w:r>
      <w:r w:rsidRPr="009219F7">
        <w:rPr>
          <w:rFonts w:hAnsi="Times New Roman" w:ascii="Times New Roman"/>
          <w:sz w:val="24"/>
        </w:rPr>
        <w:t xml:space="preserve">Zagreb - Zvonarnička 3, OIB: 72458676592,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IZVORI d.o.o.,</w:t>
      </w:r>
      <w:r w:rsidRPr="009219F7">
        <w:rPr>
          <w:rFonts w:hAnsi="Times New Roman" w:ascii="Times New Roman"/>
          <w:sz w:val="24"/>
        </w:rPr>
        <w:t xml:space="preserve"> Zagreb - Trnjanska 64 , OIB: 67869402878,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JEZIKOVNIK ŠTO-KAJ-ČA,</w:t>
      </w:r>
      <w:r w:rsidRPr="009219F7">
        <w:rPr>
          <w:rFonts w:hAnsi="Times New Roman" w:ascii="Times New Roman"/>
          <w:sz w:val="24"/>
        </w:rPr>
        <w:t xml:space="preserve"> Zagreb - A.Stipančića 4 , OIB: 53997112585,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KAJKAVSKO SPRAVIŠĆE-DRUŠTVO ZA ŠIRENJE I UNAPREĐIVANJE ZNANOSTI I UMJETNOSTI, </w:t>
      </w:r>
      <w:r w:rsidRPr="009219F7">
        <w:rPr>
          <w:rFonts w:hAnsi="Times New Roman" w:ascii="Times New Roman"/>
          <w:sz w:val="24"/>
        </w:rPr>
        <w:t xml:space="preserve">Zagreb -  Ilica 34, , OIB: 41069344205,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125,00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KALIOPA D.O.O.,</w:t>
      </w:r>
      <w:r w:rsidRPr="009219F7">
        <w:rPr>
          <w:rFonts w:hAnsi="Times New Roman" w:ascii="Times New Roman"/>
          <w:sz w:val="24"/>
        </w:rPr>
        <w:t xml:space="preserve"> Zagreb - Ulica Grada Vukovara 239, OIB: 13017594791,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171,25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171,25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85,63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85,63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KARL DIETZ KIJEVO d.o.o.,</w:t>
      </w:r>
      <w:r w:rsidRPr="009219F7">
        <w:rPr>
          <w:rFonts w:hAnsi="Times New Roman" w:ascii="Times New Roman"/>
          <w:sz w:val="24"/>
        </w:rPr>
        <w:t xml:space="preserve"> Kijevo - Bajani 65 , OIB:87198948864,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875,00 </w:t>
      </w:r>
      <w:r w:rsidRPr="009219F7">
        <w:rPr>
          <w:rFonts w:hAnsi="Times New Roman" w:ascii="Times New Roman"/>
          <w:sz w:val="24"/>
        </w:rPr>
        <w:t xml:space="preserve">kn te će smanjenu tražbinu isplatiti nakon počeka od godinu dana u jednokratnom </w:t>
      </w:r>
      <w:r w:rsidRPr="009219F7">
        <w:rPr>
          <w:rFonts w:hAnsi="Times New Roman" w:ascii="Times New Roman"/>
          <w:sz w:val="24"/>
        </w:rPr>
        <w:lastRenderedPageBreak/>
        <w:t>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KAŠMIR-PROMET d.o.o.,</w:t>
      </w:r>
      <w:r w:rsidRPr="009219F7">
        <w:rPr>
          <w:rFonts w:hAnsi="Times New Roman" w:ascii="Times New Roman"/>
          <w:sz w:val="24"/>
        </w:rPr>
        <w:t xml:space="preserve"> Zagreb - Božidara Magovca 18/a, OIB:  18379602102,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846,84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846,84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423,42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423,42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KATINIĆ MARINA</w:t>
      </w:r>
      <w:r w:rsidRPr="009219F7">
        <w:rPr>
          <w:rFonts w:hAnsi="Times New Roman" w:ascii="Times New Roman"/>
          <w:sz w:val="24"/>
        </w:rPr>
        <w:t xml:space="preserve">  Zagreb - Kneza borne 1, OIB: 89054239972,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1.270,33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1.270,33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635,17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635,17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KEGLJEN KRISTINA</w:t>
      </w:r>
      <w:r w:rsidRPr="009219F7">
        <w:rPr>
          <w:rFonts w:hAnsi="Times New Roman" w:ascii="Times New Roman"/>
          <w:sz w:val="24"/>
        </w:rPr>
        <w:t xml:space="preserve">  Slavonski Brod - Starčevićeva 42, 35 000 , OIB: 33992738788,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1.636,87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1.636,87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818,44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818,44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KLUB ZA EKSPEDICIONIZAM I KULTURU,</w:t>
      </w:r>
      <w:r w:rsidRPr="009219F7">
        <w:rPr>
          <w:rFonts w:hAnsi="Times New Roman" w:ascii="Times New Roman"/>
          <w:sz w:val="24"/>
        </w:rPr>
        <w:t xml:space="preserve"> Zagreb -  Poljana D. Kalea 2 , OIB: 05029212031,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826,88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826,88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413,44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413,44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KNJIŽARA I PAPIRNICA STARA LIPA VL. DARKO TERZIĆ,</w:t>
      </w:r>
      <w:r w:rsidRPr="009219F7">
        <w:rPr>
          <w:rFonts w:hAnsi="Times New Roman" w:ascii="Times New Roman"/>
          <w:sz w:val="24"/>
        </w:rPr>
        <w:t xml:space="preserve"> Nova Gradiška - Benkovićeva 8a, OIB:3704456738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362,95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362,95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181,48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181,48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KOLNOA - SUSTAVI ZAŠTITE d.o.o., </w:t>
      </w:r>
      <w:r w:rsidRPr="009219F7">
        <w:rPr>
          <w:rFonts w:hAnsi="Times New Roman" w:ascii="Times New Roman"/>
          <w:sz w:val="24"/>
        </w:rPr>
        <w:t xml:space="preserve">Zagreb - </w:t>
      </w:r>
      <w:r w:rsidRPr="009219F7">
        <w:rPr>
          <w:rFonts w:hAnsi="Times New Roman" w:ascii="Times New Roman"/>
          <w:sz w:val="24"/>
        </w:rPr>
        <w:lastRenderedPageBreak/>
        <w:t xml:space="preserve">KOVINSKA 9B, OIB: 51799671411,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222,41 </w:t>
      </w:r>
      <w:r w:rsidRPr="009219F7">
        <w:rPr>
          <w:rFonts w:hAnsi="Times New Roman" w:ascii="Times New Roman"/>
          <w:sz w:val="24"/>
        </w:rPr>
        <w:t xml:space="preserve">kn, smanjenu za otpis zateznih kamata u iznosu od 8,66 kn te iznos tražbine nakon otpisa zatezne kamate iznosi </w:t>
      </w:r>
      <w:r w:rsidRPr="009219F7">
        <w:rPr>
          <w:rFonts w:hAnsi="Times New Roman" w:ascii="Times New Roman"/>
          <w:sz w:val="24"/>
          <w:lang w:eastAsia="hr-HR"/>
        </w:rPr>
        <w:t xml:space="preserve">213,75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106,88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106,88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KONTAKT INŽENJERING d.o.o.,</w:t>
      </w:r>
      <w:r w:rsidRPr="009219F7">
        <w:rPr>
          <w:rFonts w:hAnsi="Times New Roman" w:ascii="Times New Roman"/>
          <w:sz w:val="24"/>
        </w:rPr>
        <w:t xml:space="preserve"> Hrvatski Leskovac - Zastavnice 36/a, OIB: 82103499547,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891,00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891,00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445,50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445,50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KOREMA, HRVATSKO DRUŠTVO ZA KOMUNIKACIJE, RAČUNARSTVO, ELEKTRONIKU, MJERENJA I AUTOMATIKU</w:t>
      </w:r>
      <w:r w:rsidRPr="009219F7">
        <w:rPr>
          <w:rFonts w:hAnsi="Times New Roman" w:ascii="Times New Roman"/>
          <w:sz w:val="24"/>
        </w:rPr>
        <w:t xml:space="preserve">, Zagreb - Unska 3 , OIB: 18169119057,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178,50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178,50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89,25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89,25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KOS VLADIMIR ,</w:t>
      </w:r>
      <w:r w:rsidRPr="009219F7">
        <w:rPr>
          <w:rFonts w:hAnsi="Times New Roman" w:ascii="Times New Roman"/>
          <w:sz w:val="24"/>
        </w:rPr>
        <w:t xml:space="preserve"> Zagreb - HEGEDUŠIĆEVA 2, OIB: 00000000000,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1.019,99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1.019,99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510,00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510,00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KRAJCAR-VITEZ MARJAN ,</w:t>
      </w:r>
      <w:r w:rsidRPr="009219F7">
        <w:rPr>
          <w:rFonts w:hAnsi="Times New Roman" w:ascii="Times New Roman"/>
          <w:sz w:val="24"/>
        </w:rPr>
        <w:t xml:space="preserve"> Čakovec - Strossmayerova 7a, OIB: 88270926961,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99,00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99,00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49,50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LARA I VANDA NAKLADA, vl. Danijela Vrček</w:t>
      </w:r>
      <w:r w:rsidRPr="009219F7">
        <w:rPr>
          <w:rFonts w:hAnsi="Times New Roman" w:ascii="Times New Roman"/>
          <w:b/>
          <w:sz w:val="24"/>
        </w:rPr>
        <w:tab/>
      </w:r>
      <w:r w:rsidRPr="009219F7">
        <w:rPr>
          <w:rFonts w:hAnsi="Times New Roman" w:ascii="Times New Roman"/>
          <w:sz w:val="24"/>
        </w:rPr>
        <w:t>VARAŽDIN - Krešimira Filića 81a</w:t>
      </w:r>
      <w:r w:rsidRPr="009219F7">
        <w:rPr>
          <w:rFonts w:hAnsi="Times New Roman" w:ascii="Times New Roman"/>
          <w:sz w:val="24"/>
        </w:rPr>
        <w:tab/>
        <w:t xml:space="preserve">, OIB: 84888899670,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199,00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199,00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99,50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99,50 </w:t>
      </w:r>
      <w:r w:rsidRPr="009219F7">
        <w:rPr>
          <w:rFonts w:hAnsi="Times New Roman" w:ascii="Times New Roman"/>
          <w:sz w:val="24"/>
        </w:rPr>
        <w:t xml:space="preserve">kn te će smanjenu tražbinu isplatiti nakon počeka od </w:t>
      </w:r>
      <w:r w:rsidRPr="009219F7">
        <w:rPr>
          <w:rFonts w:hAnsi="Times New Roman" w:ascii="Times New Roman"/>
          <w:sz w:val="24"/>
        </w:rPr>
        <w:lastRenderedPageBreak/>
        <w:t>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LASICA d. o. o.,</w:t>
      </w:r>
      <w:r w:rsidRPr="009219F7">
        <w:rPr>
          <w:rFonts w:hAnsi="Times New Roman" w:ascii="Times New Roman"/>
          <w:sz w:val="24"/>
        </w:rPr>
        <w:t xml:space="preserve"> SLAVONSKI BROD - Kraljice Jelene 26, OIB: 79348352926,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587,60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587,60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293,80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293,80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LIBAR POREČ d. o. o.,</w:t>
      </w:r>
      <w:r w:rsidRPr="009219F7">
        <w:rPr>
          <w:rFonts w:hAnsi="Times New Roman" w:ascii="Times New Roman"/>
          <w:sz w:val="24"/>
        </w:rPr>
        <w:t xml:space="preserve"> Poreč - Pietra Kandlera 3 , OIB: 01045840100,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1.440,00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720,00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720,00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LIBRA ,VL. MARIJAN JOZIĆ </w:t>
      </w:r>
      <w:r w:rsidRPr="009219F7">
        <w:rPr>
          <w:rFonts w:hAnsi="Times New Roman" w:ascii="Times New Roman"/>
          <w:sz w:val="24"/>
        </w:rPr>
        <w:t xml:space="preserve">SLAVONSKI BROD - A. STARČEVIĆA br.38, OIB: 49886494163,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261,10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261,10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130,55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130,55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LIDER MEDIA d.o.o.</w:t>
      </w:r>
      <w:r w:rsidRPr="009219F7">
        <w:rPr>
          <w:rFonts w:hAnsi="Times New Roman" w:ascii="Times New Roman"/>
          <w:b/>
          <w:sz w:val="24"/>
        </w:rPr>
        <w:tab/>
      </w:r>
      <w:r w:rsidRPr="009219F7">
        <w:rPr>
          <w:rFonts w:hAnsi="Times New Roman" w:ascii="Times New Roman"/>
          <w:sz w:val="24"/>
        </w:rPr>
        <w:t>ZAGREB - Savska cesta 41 , OIB:</w:t>
      </w:r>
      <w:r w:rsidRPr="009219F7">
        <w:rPr>
          <w:rFonts w:hAnsi="Times New Roman" w:ascii="Times New Roman"/>
          <w:sz w:val="24"/>
        </w:rPr>
        <w:tab/>
        <w:t xml:space="preserve">75374786952,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1.424,76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1.424,76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712,38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712,38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LIDER PRESS d.d.,</w:t>
      </w:r>
      <w:r w:rsidRPr="009219F7">
        <w:rPr>
          <w:rFonts w:hAnsi="Times New Roman" w:ascii="Times New Roman"/>
          <w:sz w:val="24"/>
        </w:rPr>
        <w:t xml:space="preserve"> ZAGREB - Savska cesta 41, OIB:90034071582,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735,00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735,00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367,50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367,50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LIN TRGOVINA d.o.o.,</w:t>
      </w:r>
      <w:r w:rsidRPr="009219F7">
        <w:rPr>
          <w:rFonts w:hAnsi="Times New Roman" w:ascii="Times New Roman"/>
          <w:sz w:val="24"/>
        </w:rPr>
        <w:t xml:space="preserve"> Karlovac - Vlatka Mačeka 26 , OIB: </w:t>
      </w:r>
      <w:r w:rsidRPr="009219F7">
        <w:rPr>
          <w:rFonts w:hAnsi="Times New Roman" w:ascii="Times New Roman"/>
          <w:sz w:val="24"/>
        </w:rPr>
        <w:lastRenderedPageBreak/>
        <w:t xml:space="preserve">81136376163,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180,00 </w:t>
      </w:r>
      <w:r w:rsidRPr="009219F7">
        <w:rPr>
          <w:rFonts w:hAnsi="Times New Roman" w:ascii="Times New Roman"/>
          <w:sz w:val="24"/>
        </w:rPr>
        <w:t>kn uz 50% otpisa glavnice u iznosu od 90,00 kn, pa smanjena tražbina iznosi 90,00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LIST MEĐIMURJE d.o.o.,</w:t>
      </w:r>
      <w:r w:rsidRPr="009219F7">
        <w:rPr>
          <w:rFonts w:hAnsi="Times New Roman" w:ascii="Times New Roman"/>
          <w:sz w:val="24"/>
        </w:rPr>
        <w:t xml:space="preserve"> Čakovec - Zrinsko-Frankopanska 10, OIB: 66702054193tražbinu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980,00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490,00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L'OREAL ADRIA d.o.o.</w:t>
      </w:r>
      <w:r w:rsidRPr="009219F7">
        <w:rPr>
          <w:rFonts w:hAnsi="Times New Roman" w:ascii="Times New Roman"/>
          <w:sz w:val="24"/>
        </w:rPr>
        <w:t xml:space="preserve">ZAGREB - ZAVRTNICA 17, OIB:30287711860,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LUNARTA d.o.o.,</w:t>
      </w:r>
      <w:r w:rsidRPr="009219F7">
        <w:rPr>
          <w:rFonts w:hAnsi="Times New Roman" w:ascii="Times New Roman"/>
          <w:sz w:val="24"/>
        </w:rPr>
        <w:t xml:space="preserve"> Kutina - M. Krleže 68, OIB: 58213224041tražbinu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602,50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602,50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301,25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301,25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M.B.PODMORNICA d.o.o.,</w:t>
      </w:r>
      <w:r w:rsidRPr="009219F7">
        <w:rPr>
          <w:rFonts w:hAnsi="Times New Roman" w:ascii="Times New Roman"/>
          <w:sz w:val="24"/>
        </w:rPr>
        <w:t xml:space="preserve"> SAMOBOR - Zagorska 2, OIB:49853072304,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150,00 </w:t>
      </w:r>
      <w:r w:rsidRPr="009219F7">
        <w:rPr>
          <w:rFonts w:hAnsi="Times New Roman" w:ascii="Times New Roman"/>
          <w:sz w:val="24"/>
        </w:rPr>
        <w:t>kn uz 50% otpisa glavnice u iznosu od 75</w:t>
      </w:r>
      <w:r w:rsidRPr="009219F7">
        <w:rPr>
          <w:rFonts w:hAnsi="Times New Roman" w:ascii="Times New Roman"/>
          <w:sz w:val="24"/>
          <w:lang w:eastAsia="hr-HR"/>
        </w:rPr>
        <w:t xml:space="preserve">,00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75,00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MALA ZVONA d.o.o.,</w:t>
      </w:r>
      <w:r w:rsidRPr="009219F7">
        <w:rPr>
          <w:rFonts w:hAnsi="Times New Roman" w:ascii="Times New Roman"/>
          <w:sz w:val="24"/>
        </w:rPr>
        <w:t xml:space="preserve"> Zagreb - Zagreb, OIB: 43174632631,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553,41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553,41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276,71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276,71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MARKOM GRAF d.o.o.,</w:t>
      </w:r>
      <w:r w:rsidRPr="009219F7">
        <w:rPr>
          <w:rFonts w:hAnsi="Times New Roman" w:ascii="Times New Roman"/>
          <w:sz w:val="24"/>
        </w:rPr>
        <w:t xml:space="preserve"> Zagreb - Hrelićka 16, OIB: 00178886539,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472,50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236,25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236,25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Matica Adriatica, vl. Lorens Belušić,</w:t>
      </w:r>
      <w:r w:rsidRPr="009219F7">
        <w:rPr>
          <w:rFonts w:hAnsi="Times New Roman" w:ascii="Times New Roman"/>
          <w:sz w:val="24"/>
        </w:rPr>
        <w:t xml:space="preserve"> Fažana - Dragonja 81, OIB: 28563989576,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441,00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441,00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220,50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220,50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MEANDAR, d.o.o.,</w:t>
      </w:r>
      <w:r w:rsidRPr="009219F7">
        <w:rPr>
          <w:rFonts w:hAnsi="Times New Roman" w:ascii="Times New Roman"/>
          <w:sz w:val="24"/>
        </w:rPr>
        <w:t xml:space="preserve"> Zagreb - Biokovska 56/a, OIB: 09190398453,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118,81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118,81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59,41 </w:t>
      </w:r>
      <w:r w:rsidRPr="009219F7">
        <w:rPr>
          <w:rFonts w:hAnsi="Times New Roman" w:ascii="Times New Roman"/>
          <w:sz w:val="24"/>
        </w:rPr>
        <w:t xml:space="preserve">kn, pa smanjena tražbina iznosi 59,41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Mediaform d.o.o.,</w:t>
      </w:r>
      <w:r w:rsidRPr="009219F7">
        <w:rPr>
          <w:rFonts w:hAnsi="Times New Roman" w:ascii="Times New Roman"/>
          <w:sz w:val="24"/>
        </w:rPr>
        <w:t xml:space="preserve"> Zagreb - Bednjanska 8, OIB: 28534450385,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1.722,00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1.722,00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861,00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861,00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MENTOR d.o.o.,</w:t>
      </w:r>
      <w:r w:rsidRPr="009219F7">
        <w:rPr>
          <w:rFonts w:hAnsi="Times New Roman" w:ascii="Times New Roman"/>
          <w:sz w:val="24"/>
        </w:rPr>
        <w:t xml:space="preserve"> Zagreb - Davorina Bazjanca 13/VII, OIB: 62773505960,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932,25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932,25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466,13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466,13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MERIDIJANI, vl. PETRA SOMEK,</w:t>
      </w:r>
      <w:r w:rsidRPr="009219F7">
        <w:rPr>
          <w:rFonts w:hAnsi="Times New Roman" w:ascii="Times New Roman"/>
          <w:sz w:val="24"/>
        </w:rPr>
        <w:t xml:space="preserve"> Samobor - Obrtnička 17, OIB: 93687324069,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22,50 </w:t>
      </w:r>
      <w:r w:rsidRPr="009219F7">
        <w:rPr>
          <w:rFonts w:hAnsi="Times New Roman" w:ascii="Times New Roman"/>
          <w:sz w:val="24"/>
        </w:rPr>
        <w:t xml:space="preserve">kn te će </w:t>
      </w:r>
      <w:r w:rsidRPr="009219F7">
        <w:rPr>
          <w:rFonts w:hAnsi="Times New Roman" w:ascii="Times New Roman"/>
          <w:sz w:val="24"/>
        </w:rPr>
        <w:lastRenderedPageBreak/>
        <w:t>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META STUDIO d.o.o.</w:t>
      </w:r>
      <w:r w:rsidRPr="009219F7">
        <w:rPr>
          <w:rFonts w:hAnsi="Times New Roman" w:ascii="Times New Roman"/>
          <w:sz w:val="24"/>
        </w:rPr>
        <w:t xml:space="preserve"> Samobor -  Kršinića Frana 8, OIB: 91838955499,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1.146,69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1.146,69 </w:t>
      </w:r>
      <w:r w:rsidRPr="009219F7">
        <w:rPr>
          <w:rFonts w:hAnsi="Times New Roman" w:ascii="Times New Roman"/>
          <w:sz w:val="24"/>
        </w:rPr>
        <w:t xml:space="preserve">kn uz 50% otpisa glavnice u iznosu od </w:t>
      </w:r>
      <w:r w:rsidRPr="009219F7">
        <w:rPr>
          <w:rFonts w:hAnsi="Times New Roman" w:ascii="Times New Roman"/>
          <w:sz w:val="24"/>
          <w:lang w:eastAsia="hr-HR"/>
        </w:rPr>
        <w:t>573,35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573,35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MODERNIST NAKLADNIŠTVO, vl. ROBERTINO BARTOLEC </w:t>
      </w:r>
      <w:r w:rsidRPr="009219F7">
        <w:rPr>
          <w:rFonts w:hAnsi="Times New Roman" w:ascii="Times New Roman"/>
          <w:sz w:val="24"/>
        </w:rPr>
        <w:t xml:space="preserve">Varaždin - ZAGREBAČKA 71, OIB:90298103815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93,50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93,50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46,75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46,75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MONITOR I FORUM d.o.o.,</w:t>
      </w:r>
      <w:r w:rsidRPr="009219F7">
        <w:rPr>
          <w:rFonts w:hAnsi="Times New Roman" w:ascii="Times New Roman"/>
          <w:sz w:val="24"/>
        </w:rPr>
        <w:t xml:space="preserve"> Zagreb - HRIBAROV PRILAZ 9, OIB: 96562651932,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1.075,00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1.075,00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537,50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537,50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MONTANA PLUS d.o.o.</w:t>
      </w:r>
      <w:r w:rsidRPr="009219F7">
        <w:rPr>
          <w:rFonts w:hAnsi="Times New Roman" w:ascii="Times New Roman"/>
          <w:sz w:val="24"/>
        </w:rPr>
        <w:t xml:space="preserve"> Zagreb - PLANINSKA 15, OIB: 27348336205,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1.360,00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1.360,00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680,00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680,00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MOSLAVAČKI LIST d.o.o.</w:t>
      </w:r>
      <w:r w:rsidRPr="009219F7">
        <w:rPr>
          <w:rFonts w:hAnsi="Times New Roman" w:ascii="Times New Roman"/>
          <w:sz w:val="24"/>
        </w:rPr>
        <w:t xml:space="preserve"> Kutina - Ivana Gorana Kovačića 25, OIB: 38734276515,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200,00 </w:t>
      </w:r>
      <w:r w:rsidRPr="009219F7">
        <w:rPr>
          <w:rFonts w:hAnsi="Times New Roman" w:ascii="Times New Roman"/>
          <w:sz w:val="24"/>
        </w:rPr>
        <w:t>kn, smanjenu za otpis zateznih kamata u iznosu od 0,00 kn te iznos tražbine nakon otpisa zatezne kamate iznosi</w:t>
      </w:r>
      <w:r w:rsidRPr="009219F7">
        <w:rPr>
          <w:rFonts w:hAnsi="Times New Roman" w:ascii="Times New Roman"/>
          <w:sz w:val="24"/>
          <w:lang w:eastAsia="hr-HR"/>
        </w:rPr>
        <w:t xml:space="preserve"> 200,00 </w:t>
      </w:r>
      <w:r w:rsidRPr="009219F7">
        <w:rPr>
          <w:rFonts w:hAnsi="Times New Roman" w:ascii="Times New Roman"/>
          <w:sz w:val="24"/>
        </w:rPr>
        <w:t>kn uz 50% otpisa glavnice u iznosu od</w:t>
      </w:r>
      <w:r w:rsidRPr="009219F7">
        <w:rPr>
          <w:rFonts w:hAnsi="Times New Roman" w:ascii="Times New Roman"/>
          <w:sz w:val="24"/>
          <w:lang w:eastAsia="hr-HR"/>
        </w:rPr>
        <w:t xml:space="preserve"> 100,00 kn</w:t>
      </w:r>
      <w:r w:rsidRPr="009219F7">
        <w:rPr>
          <w:rFonts w:hAnsi="Times New Roman" w:ascii="Times New Roman"/>
          <w:sz w:val="24"/>
        </w:rPr>
        <w:t>, pa smanjena tražbina iznosi 100,00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 xml:space="preserve">11544939570 će vjerovniku, </w:t>
      </w:r>
      <w:r w:rsidRPr="009219F7">
        <w:rPr>
          <w:rFonts w:hAnsi="Times New Roman" w:ascii="Times New Roman"/>
          <w:b/>
          <w:sz w:val="24"/>
        </w:rPr>
        <w:t>Moto Klub HORIZONT</w:t>
      </w:r>
      <w:r w:rsidRPr="009219F7">
        <w:rPr>
          <w:rFonts w:hAnsi="Times New Roman" w:ascii="Times New Roman"/>
          <w:sz w:val="24"/>
        </w:rPr>
        <w:t xml:space="preserve">, Koprivnica -  JAGNJEDOVEC 19 bb, OIB: 56224267404,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85,25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85,25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42,63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42,63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BOŠKOVIĆ, vl. Zoran Bošković,</w:t>
      </w:r>
      <w:r w:rsidRPr="009219F7">
        <w:rPr>
          <w:rFonts w:hAnsi="Times New Roman" w:ascii="Times New Roman"/>
          <w:sz w:val="24"/>
        </w:rPr>
        <w:t xml:space="preserve"> Split - Ive Tijardovića 22, OIB: 92507733972,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312,01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312,01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156,01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156,01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NIKA, VL. KATA IVANKOVIĆ MARIĆ</w:t>
      </w:r>
      <w:r w:rsidRPr="009219F7">
        <w:rPr>
          <w:rFonts w:hAnsi="Times New Roman" w:ascii="Times New Roman"/>
          <w:sz w:val="24"/>
        </w:rPr>
        <w:t xml:space="preserve">, Zagreb - AMRUŠEVA 10, OIB: 05554562471,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160,73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160,73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80,37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80,37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OceanMore d.o.o.,</w:t>
      </w:r>
      <w:r w:rsidRPr="009219F7">
        <w:rPr>
          <w:rFonts w:hAnsi="Times New Roman" w:ascii="Times New Roman"/>
          <w:sz w:val="24"/>
        </w:rPr>
        <w:t xml:space="preserve"> Zagreb - Vladimira Ruždjaka 37, OIB: 27813117925,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568,19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568,19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284,10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284,10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PAVIČIĆ, d.o.o.</w:t>
      </w:r>
      <w:r w:rsidRPr="009219F7">
        <w:rPr>
          <w:rFonts w:hAnsi="Times New Roman" w:ascii="Times New Roman"/>
          <w:sz w:val="24"/>
        </w:rPr>
        <w:t xml:space="preserve"> Zagreb - Sv. Mateja 57, OIB: 87050733787,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144,01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144,01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72,01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72,01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ULIKS d. o. o.</w:t>
      </w:r>
      <w:r w:rsidRPr="009219F7">
        <w:rPr>
          <w:rFonts w:hAnsi="Times New Roman" w:ascii="Times New Roman"/>
          <w:sz w:val="24"/>
        </w:rPr>
        <w:t xml:space="preserve"> Rijeka - Čavalsko 17, OIB: 18705563551,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1.418,99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1.418,99 </w:t>
      </w:r>
      <w:r w:rsidRPr="009219F7">
        <w:rPr>
          <w:rFonts w:hAnsi="Times New Roman" w:ascii="Times New Roman"/>
          <w:sz w:val="24"/>
        </w:rPr>
        <w:t xml:space="preserve">kn uz 50% otpisa glavnice u iznosu od 709,50 kn, pa smanjena tražbina iznosi 709,50 kn te će smanjenu tražbinu isplatiti nakon počeka od godinu dana u jednokratnom iznosu, a sve </w:t>
      </w:r>
      <w:r w:rsidRPr="009219F7">
        <w:rPr>
          <w:rFonts w:hAnsi="Times New Roman" w:ascii="Times New Roman"/>
          <w:sz w:val="24"/>
        </w:rPr>
        <w:lastRenderedPageBreak/>
        <w:t xml:space="preserve">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NAKLADA ZADRO d.o.o.</w:t>
      </w:r>
      <w:r w:rsidRPr="009219F7">
        <w:rPr>
          <w:rFonts w:hAnsi="Times New Roman" w:ascii="Times New Roman"/>
          <w:sz w:val="24"/>
        </w:rPr>
        <w:t xml:space="preserve"> Zagreb - Zelengaj 45/a, OIB: 79309463142,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480,74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480,74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240,37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240,37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Nakladni zavod Globus d.o.o</w:t>
      </w:r>
      <w:r w:rsidRPr="009219F7">
        <w:rPr>
          <w:rFonts w:hAnsi="Times New Roman" w:ascii="Times New Roman"/>
          <w:sz w:val="24"/>
        </w:rPr>
        <w:t xml:space="preserve">. Zagreb - Vlaška 109, OIB: 43451602780,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129,96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129,96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64,98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64,98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NERETVA d.o.o.,</w:t>
      </w:r>
      <w:r w:rsidRPr="009219F7">
        <w:rPr>
          <w:rFonts w:hAnsi="Times New Roman" w:ascii="Times New Roman"/>
          <w:sz w:val="24"/>
        </w:rPr>
        <w:t xml:space="preserve"> Zagreb - Vrapčanska draga 2, OIB: 06010765687,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496,78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496,78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248,39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248,39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NOVELLA LIBERA j.d.o.o.,</w:t>
      </w:r>
      <w:r w:rsidRPr="009219F7">
        <w:rPr>
          <w:rFonts w:hAnsi="Times New Roman" w:ascii="Times New Roman"/>
          <w:sz w:val="24"/>
        </w:rPr>
        <w:t xml:space="preserve"> Komin - Komin 2/C, OIB: 99755001693tražbinu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165,29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165,29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82,65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82,65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NOVI LIBER, d.o.o. za izdavačku i trgovačku djelatnost - BRISANO POD OVIM NAZIVOM IZ SUDSKOG REGISTRA,</w:t>
      </w:r>
      <w:r w:rsidRPr="009219F7">
        <w:rPr>
          <w:rFonts w:hAnsi="Times New Roman" w:ascii="Times New Roman"/>
          <w:sz w:val="24"/>
        </w:rPr>
        <w:t xml:space="preserve"> Zagreb - Mandićeva 2, OIB: 64513749565,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1.917,25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1.917,25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958,63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958,63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 xml:space="preserve">11544939570 će vjerovniku, </w:t>
      </w:r>
      <w:r w:rsidRPr="009219F7">
        <w:rPr>
          <w:rFonts w:hAnsi="Times New Roman" w:ascii="Times New Roman"/>
          <w:b/>
          <w:sz w:val="24"/>
        </w:rPr>
        <w:t>Novosti d.o.o.,</w:t>
      </w:r>
      <w:r w:rsidRPr="009219F7">
        <w:rPr>
          <w:rFonts w:hAnsi="Times New Roman" w:ascii="Times New Roman"/>
          <w:sz w:val="24"/>
        </w:rPr>
        <w:t xml:space="preserve"> Vinkovci - Jurja Dalmatinca 29, OIB: 64415267112tražbinu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156,00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156,00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OBLUČAR BRANISLAV ,</w:t>
      </w:r>
      <w:r w:rsidRPr="009219F7">
        <w:rPr>
          <w:rFonts w:hAnsi="Times New Roman" w:ascii="Times New Roman"/>
          <w:sz w:val="24"/>
        </w:rPr>
        <w:t xml:space="preserve"> Bjelovar - Fortunata Pintarića, OIB: 49837354107,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447,76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447,76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223,88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223,88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OGOPOGO d.o.o.,</w:t>
      </w:r>
      <w:r w:rsidRPr="009219F7">
        <w:rPr>
          <w:rFonts w:hAnsi="Times New Roman" w:ascii="Times New Roman"/>
          <w:sz w:val="24"/>
        </w:rPr>
        <w:t xml:space="preserve"> Zagreb - Zelengaj 18, OIB: 08991917163,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575,00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287,50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BIZOVCU,  </w:t>
      </w:r>
      <w:r w:rsidRPr="009219F7">
        <w:rPr>
          <w:rFonts w:hAnsi="Times New Roman" w:ascii="Times New Roman"/>
          <w:sz w:val="24"/>
        </w:rPr>
        <w:t>Bizovac -  Kralja Tomislava 89,</w:t>
      </w:r>
      <w:r w:rsidRPr="009219F7">
        <w:rPr>
          <w:rFonts w:hAnsi="Times New Roman" w:ascii="Times New Roman"/>
          <w:b/>
          <w:sz w:val="24"/>
        </w:rPr>
        <w:t xml:space="preserve"> </w:t>
      </w:r>
      <w:r w:rsidRPr="009219F7">
        <w:rPr>
          <w:rFonts w:hAnsi="Times New Roman" w:ascii="Times New Roman"/>
          <w:sz w:val="24"/>
        </w:rPr>
        <w:t xml:space="preserve">OIB: 68480729256,tražbinu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117,00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117,00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58,50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58,50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ČAKOVCU,</w:t>
      </w:r>
      <w:r w:rsidRPr="009219F7">
        <w:rPr>
          <w:rFonts w:hAnsi="Times New Roman" w:ascii="Times New Roman"/>
          <w:sz w:val="24"/>
        </w:rPr>
        <w:t xml:space="preserve"> Čakovec - Park Rudolfa Kropeka 2, OIB:79843551860,tražbinu </w:t>
      </w:r>
      <w:r w:rsidR="003919A3">
        <w:rPr>
          <w:rFonts w:hAnsi="Times New Roman" w:ascii="Times New Roman"/>
          <w:sz w:val="24"/>
        </w:rPr>
        <w:t>iz ove nagodbe</w:t>
      </w:r>
      <w:r w:rsidRPr="009219F7">
        <w:rPr>
          <w:rFonts w:hAnsi="Times New Roman" w:ascii="Times New Roman"/>
          <w:sz w:val="24"/>
        </w:rPr>
        <w:t>u iznosu od 370</w:t>
      </w:r>
      <w:r w:rsidRPr="009219F7">
        <w:rPr>
          <w:rFonts w:hAnsi="Times New Roman" w:ascii="Times New Roman"/>
          <w:sz w:val="24"/>
          <w:lang w:eastAsia="hr-HR"/>
        </w:rPr>
        <w:t xml:space="preserve">,00 </w:t>
      </w:r>
      <w:r w:rsidRPr="009219F7">
        <w:rPr>
          <w:rFonts w:hAnsi="Times New Roman" w:ascii="Times New Roman"/>
          <w:sz w:val="24"/>
        </w:rPr>
        <w:t>kn, smanjenu za otpis zateznih kamata u iznosu od 0,00 kn te iznos tražbine nakon otpisa zatezne kamate iznosi 370</w:t>
      </w:r>
      <w:r w:rsidRPr="009219F7">
        <w:rPr>
          <w:rFonts w:hAnsi="Times New Roman" w:ascii="Times New Roman"/>
          <w:sz w:val="24"/>
          <w:lang w:eastAsia="hr-HR"/>
        </w:rPr>
        <w:t xml:space="preserve">,00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185,00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185,00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DUBROVNIKU,</w:t>
      </w:r>
      <w:r w:rsidRPr="009219F7">
        <w:rPr>
          <w:rFonts w:hAnsi="Times New Roman" w:ascii="Times New Roman"/>
          <w:sz w:val="24"/>
        </w:rPr>
        <w:t xml:space="preserve"> Dubrovnik - Između Polača 28, OIB:07113669352,tražbinu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978,59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978,59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489,30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489,30 </w:t>
      </w:r>
      <w:r w:rsidRPr="009219F7">
        <w:rPr>
          <w:rFonts w:hAnsi="Times New Roman" w:ascii="Times New Roman"/>
          <w:sz w:val="24"/>
        </w:rPr>
        <w:t xml:space="preserve">kn te će smanjenu tražbinu isplatiti nakon počeka od godinu </w:t>
      </w:r>
      <w:r w:rsidRPr="009219F7">
        <w:rPr>
          <w:rFonts w:hAnsi="Times New Roman" w:ascii="Times New Roman"/>
          <w:sz w:val="24"/>
        </w:rPr>
        <w:lastRenderedPageBreak/>
        <w:t xml:space="preserve">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NOVSKOJ</w:t>
      </w:r>
      <w:r w:rsidRPr="009219F7">
        <w:rPr>
          <w:rFonts w:hAnsi="Times New Roman" w:ascii="Times New Roman"/>
          <w:sz w:val="24"/>
        </w:rPr>
        <w:t xml:space="preserve">, Novska - Antuna Mihanovića 42, OIB: 82121034017,tražbinu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156,00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156,00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OSIJEKU</w:t>
      </w:r>
      <w:r w:rsidRPr="009219F7">
        <w:rPr>
          <w:rFonts w:hAnsi="Times New Roman" w:ascii="Times New Roman"/>
          <w:sz w:val="24"/>
        </w:rPr>
        <w:t xml:space="preserve">, Osijek -  Strossmayerova 1, OIB: 60643120410,tražbinu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110,00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110,00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OGRANAK MATICE HRVATSKE U PAZINU</w:t>
      </w:r>
      <w:r w:rsidRPr="009219F7">
        <w:rPr>
          <w:rFonts w:hAnsi="Times New Roman" w:ascii="Times New Roman"/>
          <w:sz w:val="24"/>
        </w:rPr>
        <w:t xml:space="preserve">, Pazin - Gologorica 22, Cerovlje, OIB: 10864359646,tražbinu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30,00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OGRESTA MARIJANA ,</w:t>
      </w:r>
      <w:r w:rsidRPr="009219F7">
        <w:rPr>
          <w:rFonts w:hAnsi="Times New Roman" w:ascii="Times New Roman"/>
          <w:sz w:val="24"/>
        </w:rPr>
        <w:t xml:space="preserve"> Zagreb - Našička 61E, OIB: 77277769467,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1.977,38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1.977,38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988,69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988,69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OZBILJNO KREATIVNI d.o.o.,</w:t>
      </w:r>
      <w:r w:rsidRPr="009219F7">
        <w:rPr>
          <w:rFonts w:hAnsi="Times New Roman" w:ascii="Times New Roman"/>
          <w:sz w:val="24"/>
        </w:rPr>
        <w:t xml:space="preserve"> Zagreb - Domagojeva 19, OIB: 99564372987,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1.375,00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1.375,00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687,50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687,50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PAKRAČKI LIST društvo za informiranje s ograničenom </w:t>
      </w:r>
      <w:r w:rsidRPr="009219F7">
        <w:rPr>
          <w:rFonts w:hAnsi="Times New Roman" w:ascii="Times New Roman"/>
          <w:b/>
          <w:sz w:val="24"/>
        </w:rPr>
        <w:lastRenderedPageBreak/>
        <w:t>odgovornošću - BRISANO POD OVIM NAZIVOM IZ SUDSKOG REGISTRA,</w:t>
      </w:r>
      <w:r w:rsidRPr="009219F7">
        <w:rPr>
          <w:rFonts w:hAnsi="Times New Roman" w:ascii="Times New Roman"/>
          <w:sz w:val="24"/>
        </w:rPr>
        <w:t xml:space="preserve"> Pakrac - Kralja Tomislava 19, OIB: 69559092163,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120,00  </w:t>
      </w:r>
      <w:r w:rsidRPr="009219F7">
        <w:rPr>
          <w:rFonts w:hAnsi="Times New Roman" w:ascii="Times New Roman"/>
          <w:sz w:val="24"/>
        </w:rPr>
        <w:t>kn, pa smanjena tražbina iznosi 120,00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PAPIRKO BB, vl. Bruno Bikić,</w:t>
      </w:r>
      <w:r w:rsidRPr="009219F7">
        <w:rPr>
          <w:rFonts w:hAnsi="Times New Roman" w:ascii="Times New Roman"/>
          <w:sz w:val="24"/>
        </w:rPr>
        <w:t xml:space="preserve"> SINJ - VRLIČKA 43, OIB: 32936791219,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51,84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51,84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25,92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25,92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PAR-PAPIR d.o.o.,</w:t>
      </w:r>
      <w:r w:rsidRPr="009219F7">
        <w:rPr>
          <w:rFonts w:hAnsi="Times New Roman" w:ascii="Times New Roman"/>
          <w:sz w:val="24"/>
        </w:rPr>
        <w:t xml:space="preserve"> Kaštel Stari (Grad Kaštela) - Ulica Ivana Danila 7, OIB: 30501166470,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420,93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420,93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210,47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210,47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PAULINA TOMIĆ,</w:t>
      </w:r>
      <w:r w:rsidRPr="009219F7">
        <w:rPr>
          <w:rFonts w:hAnsi="Times New Roman" w:ascii="Times New Roman"/>
          <w:sz w:val="24"/>
        </w:rPr>
        <w:t xml:space="preserve"> Glina - Majske poljane 69A , OIB: 52391304789,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339,39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339,39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169,70 </w:t>
      </w:r>
      <w:r w:rsidRPr="009219F7">
        <w:rPr>
          <w:rFonts w:hAnsi="Times New Roman" w:ascii="Times New Roman"/>
          <w:sz w:val="24"/>
        </w:rPr>
        <w:t>kn, pa smanjena tražbina iznosi 169,70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PAVIĆ MARTINA</w:t>
      </w:r>
      <w:r w:rsidRPr="009219F7">
        <w:rPr>
          <w:rFonts w:hAnsi="Times New Roman" w:ascii="Times New Roman"/>
          <w:sz w:val="24"/>
        </w:rPr>
        <w:t xml:space="preserve"> , Zaprešić - Ante Starčevića 11, OIB:08044403889,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1.567,16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1.567,16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783,58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783,58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PERIĆ SANDRA ,</w:t>
      </w:r>
      <w:r w:rsidRPr="009219F7">
        <w:rPr>
          <w:rFonts w:hAnsi="Times New Roman" w:ascii="Times New Roman"/>
          <w:sz w:val="24"/>
        </w:rPr>
        <w:t xml:space="preserve"> Bjelovar - Prilaz Andrije Hebranga 16, OIB: 98453431749,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1.651,12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1.651,12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825,56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825,56 </w:t>
      </w:r>
      <w:r w:rsidRPr="009219F7">
        <w:rPr>
          <w:rFonts w:hAnsi="Times New Roman" w:ascii="Times New Roman"/>
          <w:sz w:val="24"/>
        </w:rPr>
        <w:t xml:space="preserve">kn te će smanjenu tražbinu isplatiti nakon počeka od godinu dana u jednokratnom </w:t>
      </w:r>
      <w:r w:rsidRPr="009219F7">
        <w:rPr>
          <w:rFonts w:hAnsi="Times New Roman" w:ascii="Times New Roman"/>
          <w:sz w:val="24"/>
        </w:rPr>
        <w:lastRenderedPageBreak/>
        <w:t>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PERKOVIĆ SANJA,</w:t>
      </w:r>
      <w:r w:rsidRPr="009219F7">
        <w:rPr>
          <w:rFonts w:hAnsi="Times New Roman" w:ascii="Times New Roman"/>
          <w:sz w:val="24"/>
        </w:rPr>
        <w:t xml:space="preserve"> Zagreb - Argentinska 3, OIB: 98453431749,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1.074,06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1.074,06 </w:t>
      </w:r>
      <w:r w:rsidRPr="009219F7">
        <w:rPr>
          <w:rFonts w:hAnsi="Times New Roman" w:ascii="Times New Roman"/>
          <w:sz w:val="24"/>
        </w:rPr>
        <w:t xml:space="preserve">kn uz 50% otpisa glavnice u iznosu od </w:t>
      </w:r>
      <w:r w:rsidRPr="009219F7">
        <w:rPr>
          <w:rFonts w:hAnsi="Times New Roman" w:ascii="Times New Roman"/>
          <w:sz w:val="24"/>
          <w:lang w:eastAsia="hr-HR"/>
        </w:rPr>
        <w:t>537,03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537,03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PEVEC ANDREJA,</w:t>
      </w:r>
      <w:r w:rsidRPr="009219F7">
        <w:rPr>
          <w:rFonts w:hAnsi="Times New Roman" w:ascii="Times New Roman"/>
          <w:sz w:val="24"/>
        </w:rPr>
        <w:t xml:space="preserve"> Mahično - Tuškani 49a , OIB: 63153068071,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1.860,69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1.860,69 </w:t>
      </w:r>
      <w:r w:rsidRPr="009219F7">
        <w:rPr>
          <w:rFonts w:hAnsi="Times New Roman" w:ascii="Times New Roman"/>
          <w:sz w:val="24"/>
        </w:rPr>
        <w:t xml:space="preserve">uz 50% otpisa glavnice u iznosu od </w:t>
      </w:r>
      <w:r w:rsidRPr="009219F7">
        <w:rPr>
          <w:rFonts w:hAnsi="Times New Roman" w:ascii="Times New Roman"/>
          <w:sz w:val="24"/>
          <w:lang w:eastAsia="hr-HR"/>
        </w:rPr>
        <w:t xml:space="preserve">930,35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930,35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PHARMAMED-MADO d.o.o.,</w:t>
      </w:r>
      <w:r w:rsidRPr="009219F7">
        <w:rPr>
          <w:rFonts w:hAnsi="Times New Roman" w:ascii="Times New Roman"/>
          <w:sz w:val="24"/>
        </w:rPr>
        <w:t xml:space="preserve"> Zagreb - Zatišje 8/G, OIB: 75221285697,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314,16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314,16 </w:t>
      </w:r>
      <w:r w:rsidRPr="009219F7">
        <w:rPr>
          <w:rFonts w:hAnsi="Times New Roman" w:ascii="Times New Roman"/>
          <w:sz w:val="24"/>
        </w:rPr>
        <w:t xml:space="preserve">kn uz 50% otpisa glavnice u iznosu od </w:t>
      </w:r>
      <w:r w:rsidRPr="009219F7">
        <w:rPr>
          <w:rFonts w:hAnsi="Times New Roman" w:ascii="Times New Roman"/>
          <w:sz w:val="24"/>
          <w:lang w:eastAsia="hr-HR"/>
        </w:rPr>
        <w:t>157,08 kn</w:t>
      </w:r>
      <w:r w:rsidRPr="009219F7">
        <w:rPr>
          <w:rFonts w:hAnsi="Times New Roman" w:ascii="Times New Roman"/>
          <w:sz w:val="24"/>
        </w:rPr>
        <w:t>, pa smanjena tražbina iznosi 157,08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PHOENIX Farmacija d.d.</w:t>
      </w:r>
      <w:r w:rsidRPr="009219F7">
        <w:rPr>
          <w:rFonts w:hAnsi="Times New Roman" w:ascii="Times New Roman"/>
          <w:sz w:val="24"/>
        </w:rPr>
        <w:t xml:space="preserve"> Zagreb - Ozaljska 195, pp 184, OIB: 36755252122,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950,00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475,00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PLANETOPIJA d.o.o.</w:t>
      </w:r>
      <w:r w:rsidRPr="009219F7">
        <w:rPr>
          <w:rFonts w:hAnsi="Times New Roman" w:ascii="Times New Roman"/>
          <w:sz w:val="24"/>
        </w:rPr>
        <w:t xml:space="preserve">Zagreb - Ilica 70, OIB: 38972231293,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214,20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214,20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107,10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107,10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PLEJADA d.o.o.</w:t>
      </w:r>
      <w:r w:rsidRPr="009219F7">
        <w:rPr>
          <w:rFonts w:hAnsi="Times New Roman" w:ascii="Times New Roman"/>
          <w:sz w:val="24"/>
        </w:rPr>
        <w:t xml:space="preserve"> Zagreb - VIII. južna obala 17, OIB: 31485450502,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705,00 </w:t>
      </w:r>
      <w:r w:rsidRPr="009219F7">
        <w:rPr>
          <w:rFonts w:hAnsi="Times New Roman" w:ascii="Times New Roman"/>
          <w:sz w:val="24"/>
        </w:rPr>
        <w:t xml:space="preserve">kn, smanjenu za otpis zateznih </w:t>
      </w:r>
      <w:r w:rsidRPr="009219F7">
        <w:rPr>
          <w:rFonts w:hAnsi="Times New Roman" w:ascii="Times New Roman"/>
          <w:sz w:val="24"/>
        </w:rPr>
        <w:lastRenderedPageBreak/>
        <w:t xml:space="preserve">kamata u iznosu od 0,00 kn te iznos tražbine nakon otpisa zatezne kamate iznosi </w:t>
      </w:r>
      <w:r w:rsidRPr="009219F7">
        <w:rPr>
          <w:rFonts w:hAnsi="Times New Roman" w:ascii="Times New Roman"/>
          <w:sz w:val="24"/>
          <w:lang w:eastAsia="hr-HR"/>
        </w:rPr>
        <w:t xml:space="preserve">705,00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352,50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352,50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POINT - VG d.o.o.,</w:t>
      </w:r>
      <w:r w:rsidRPr="009219F7">
        <w:rPr>
          <w:rFonts w:hAnsi="Times New Roman" w:ascii="Times New Roman"/>
          <w:sz w:val="24"/>
        </w:rPr>
        <w:t xml:space="preserve"> Zaprešić - Mihovila Krušlina 22 , OIB: 32765710469,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692,11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692,11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346,06 kn </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346,06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POLIGLOT d. o. o.,</w:t>
      </w:r>
      <w:r w:rsidRPr="009219F7">
        <w:rPr>
          <w:rFonts w:hAnsi="Times New Roman" w:ascii="Times New Roman"/>
          <w:sz w:val="24"/>
        </w:rPr>
        <w:t xml:space="preserve"> Rijeka -  Wenzelova 2, OIB: 52470766067tražbinu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723,21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723,21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361,61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361,61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POLITIČKA KULTURA d.o.o.,</w:t>
      </w:r>
      <w:r w:rsidRPr="009219F7">
        <w:rPr>
          <w:rFonts w:hAnsi="Times New Roman" w:ascii="Times New Roman"/>
          <w:sz w:val="24"/>
        </w:rPr>
        <w:t xml:space="preserve"> Zagreb - Širolina ulica 8, OIB: 95946095768,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150,00 </w:t>
      </w:r>
      <w:r w:rsidRPr="009219F7">
        <w:rPr>
          <w:rFonts w:hAnsi="Times New Roman" w:ascii="Times New Roman"/>
          <w:sz w:val="24"/>
        </w:rPr>
        <w:t xml:space="preserve">kn uz 50% otpisa glavnice u iznosu od 75,00 kn, pa smanjena tražbina iznosi 75,00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PREMIUM LIFE d.o.o.,</w:t>
      </w:r>
      <w:r w:rsidRPr="009219F7">
        <w:rPr>
          <w:rFonts w:hAnsi="Times New Roman" w:ascii="Times New Roman"/>
          <w:sz w:val="24"/>
        </w:rPr>
        <w:t xml:space="preserve"> Zagreb - Trg J.F. Kennedya 6b, OIB: 24367417228,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354,99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354,99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177,50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PRIMORAC JELENA ,</w:t>
      </w:r>
      <w:r w:rsidRPr="009219F7">
        <w:rPr>
          <w:rFonts w:hAnsi="Times New Roman" w:ascii="Times New Roman"/>
          <w:sz w:val="24"/>
        </w:rPr>
        <w:t xml:space="preserve"> Zagreb - ČRETSKI ODVOJAK 1, OIB: 53671069581,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1.053,96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1.053,96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526,98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526,98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PRIREDBA d.o.o.</w:t>
      </w:r>
      <w:r w:rsidRPr="009219F7">
        <w:rPr>
          <w:rFonts w:hAnsi="Times New Roman" w:ascii="Times New Roman"/>
          <w:sz w:val="24"/>
        </w:rPr>
        <w:t xml:space="preserve"> Zagreb -  Ilica 82, OIB: 69936331413,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179,40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179,40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89,70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89,70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PRPIĆ VELJKO</w:t>
      </w:r>
      <w:r w:rsidRPr="009219F7">
        <w:rPr>
          <w:rFonts w:hAnsi="Times New Roman" w:ascii="Times New Roman"/>
          <w:sz w:val="24"/>
        </w:rPr>
        <w:t xml:space="preserve"> , 0 - 0, OIB:0000000000,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908,00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908,00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454,00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454,00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PUČKO OTVORENO UČILIŠTE ASPEKT</w:t>
      </w:r>
      <w:r w:rsidRPr="009219F7">
        <w:rPr>
          <w:rFonts w:hAnsi="Times New Roman" w:ascii="Times New Roman"/>
          <w:sz w:val="24"/>
        </w:rPr>
        <w:t xml:space="preserve">, Virovitica - Bogdanićeva 29, OIB: 51326742209,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1.858,56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1.858,56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929,28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929,28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PUNI POTENCIJAL j.d.o.o.,</w:t>
      </w:r>
      <w:r w:rsidRPr="009219F7">
        <w:rPr>
          <w:rFonts w:hAnsi="Times New Roman" w:ascii="Times New Roman"/>
          <w:sz w:val="24"/>
        </w:rPr>
        <w:t xml:space="preserve"> Zagreb - SEVERI 3, OIB: 68953464084,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850,00 </w:t>
      </w:r>
      <w:r w:rsidRPr="009219F7">
        <w:rPr>
          <w:rFonts w:hAnsi="Times New Roman" w:ascii="Times New Roman"/>
          <w:sz w:val="24"/>
        </w:rPr>
        <w:t xml:space="preserve">kn, smanjenu za otpis zateznih kamata u iznosu od 134,46kn te iznos tražbine nakon otpisa zatezne kamate iznosi </w:t>
      </w:r>
      <w:r w:rsidRPr="009219F7">
        <w:rPr>
          <w:rFonts w:hAnsi="Times New Roman" w:ascii="Times New Roman"/>
          <w:sz w:val="24"/>
          <w:lang w:eastAsia="hr-HR"/>
        </w:rPr>
        <w:t xml:space="preserve">715,54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357,77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357,77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QUARANTOTTO, vl. Sandro Quarantotto,</w:t>
      </w:r>
      <w:r w:rsidRPr="009219F7">
        <w:rPr>
          <w:rFonts w:hAnsi="Times New Roman" w:ascii="Times New Roman"/>
          <w:sz w:val="24"/>
        </w:rPr>
        <w:t xml:space="preserve"> Rovinj - Michelea Fachinettija 20, OIB:48273266758,tražbinu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141,91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141,91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70,96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70,96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RECRO d.d.,</w:t>
      </w:r>
      <w:r w:rsidRPr="009219F7">
        <w:rPr>
          <w:rFonts w:hAnsi="Times New Roman" w:ascii="Times New Roman"/>
          <w:sz w:val="24"/>
        </w:rPr>
        <w:t xml:space="preserve"> Zagreb -  AV.V.HOLJEVCA 40, OIB: 10081420437,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1.038,29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1.038,29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519,15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519,15 </w:t>
      </w:r>
      <w:r w:rsidRPr="009219F7">
        <w:rPr>
          <w:rFonts w:hAnsi="Times New Roman" w:ascii="Times New Roman"/>
          <w:sz w:val="24"/>
        </w:rPr>
        <w:t xml:space="preserve">kn te će smanjenu tražbinu isplatiti nakon počeka od godinu dana u jednokratnom iznosu, a sve </w:t>
      </w:r>
      <w:r w:rsidRPr="009219F7">
        <w:rPr>
          <w:rFonts w:hAnsi="Times New Roman" w:ascii="Times New Roman"/>
          <w:sz w:val="24"/>
        </w:rPr>
        <w:lastRenderedPageBreak/>
        <w:t xml:space="preserve">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ROMULIĆ d.o.o.,</w:t>
      </w:r>
      <w:r w:rsidRPr="009219F7">
        <w:rPr>
          <w:rFonts w:hAnsi="Times New Roman" w:ascii="Times New Roman"/>
          <w:sz w:val="24"/>
        </w:rPr>
        <w:t xml:space="preserve"> Osijek  - A.REISNERA 26, OIB: 21493294786,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1.676,48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1.676,48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838,24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838,24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RS-NATA d.o.o.,</w:t>
      </w:r>
      <w:r w:rsidRPr="009219F7">
        <w:rPr>
          <w:rFonts w:hAnsi="Times New Roman" w:ascii="Times New Roman"/>
          <w:sz w:val="24"/>
        </w:rPr>
        <w:t xml:space="preserve"> Zagreb - D.BUDAKA 17, OIB: 14259931999,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143,00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143,00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71,50 </w:t>
      </w:r>
      <w:r w:rsidRPr="009219F7">
        <w:rPr>
          <w:rFonts w:hAnsi="Times New Roman" w:ascii="Times New Roman"/>
          <w:sz w:val="24"/>
        </w:rPr>
        <w:t>kn, pa smanjena tražbina iznosi 71,50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SANITACIJA d.o.o.</w:t>
      </w:r>
      <w:r w:rsidRPr="009219F7">
        <w:rPr>
          <w:rFonts w:hAnsi="Times New Roman" w:ascii="Times New Roman"/>
          <w:sz w:val="24"/>
        </w:rPr>
        <w:t xml:space="preserve"> Zagreb - Nalješkovićeva 45, OIB: 85987734468,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802,50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802,50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401,25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401,25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SAVIČEVIĆ OLJA ,</w:t>
      </w:r>
      <w:r w:rsidRPr="009219F7">
        <w:rPr>
          <w:rFonts w:hAnsi="Times New Roman" w:ascii="Times New Roman"/>
          <w:sz w:val="24"/>
        </w:rPr>
        <w:t xml:space="preserve"> Split - Dražanac 34 , OIB: 49043182954,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511,46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511,46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255,73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255,73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SIPAR d.o.o.</w:t>
      </w:r>
      <w:r w:rsidRPr="009219F7">
        <w:rPr>
          <w:rFonts w:hAnsi="Times New Roman" w:ascii="Times New Roman"/>
          <w:sz w:val="24"/>
        </w:rPr>
        <w:t xml:space="preserve"> Zagreb -  Graščica 2G, OIB: 13853495531,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540,03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540,03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270,02 </w:t>
      </w:r>
      <w:r w:rsidRPr="009219F7">
        <w:rPr>
          <w:rFonts w:hAnsi="Times New Roman" w:ascii="Times New Roman"/>
          <w:sz w:val="24"/>
        </w:rPr>
        <w:t xml:space="preserve">kn, pa smanjena tražbina iznosi 270,02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Srpsko kulturno društvo "Prosvjeta",</w:t>
      </w:r>
      <w:r w:rsidRPr="009219F7">
        <w:rPr>
          <w:rFonts w:hAnsi="Times New Roman" w:ascii="Times New Roman"/>
          <w:sz w:val="24"/>
        </w:rPr>
        <w:t xml:space="preserve"> Zagreb -  Berislavićeva 10, OIB: 37936288471,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lastRenderedPageBreak/>
        <w:t xml:space="preserve">700,00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350,00 kn</w:t>
      </w:r>
      <w:r w:rsidRPr="009219F7">
        <w:rPr>
          <w:rFonts w:hAnsi="Times New Roman" w:ascii="Times New Roman"/>
          <w:sz w:val="24"/>
        </w:rPr>
        <w:t>, pa smanjena tražbina iznosi 350,00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STIPANIĆ NENAD</w:t>
      </w:r>
      <w:r w:rsidRPr="009219F7">
        <w:rPr>
          <w:rFonts w:hAnsi="Times New Roman" w:ascii="Times New Roman"/>
          <w:sz w:val="24"/>
        </w:rPr>
        <w:t xml:space="preserve"> , Zagreb - Hrvatskog proljeća 32 , OIB: 43708687228,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743,54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743,54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371,77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371,77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STRAHINJČICA d.o.o.,</w:t>
      </w:r>
      <w:r w:rsidRPr="009219F7">
        <w:rPr>
          <w:rFonts w:hAnsi="Times New Roman" w:ascii="Times New Roman"/>
          <w:sz w:val="24"/>
        </w:rPr>
        <w:t xml:space="preserve"> "Zabok -  Prilaz dr. Franje Tuđmana 15", OIB: 36389203818,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51,85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51,85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25,93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25,93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STUDIO BREGANT d.o.o.,</w:t>
      </w:r>
      <w:r w:rsidRPr="009219F7">
        <w:rPr>
          <w:rFonts w:hAnsi="Times New Roman" w:ascii="Times New Roman"/>
          <w:sz w:val="24"/>
        </w:rPr>
        <w:t xml:space="preserve"> Zagreb -  Ružmarinka 5, OIB: 81712062810,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462,00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462,00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231,00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231,00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STUDIO NIXA PRIJEVODI d.o.o.,</w:t>
      </w:r>
      <w:r w:rsidRPr="009219F7">
        <w:rPr>
          <w:rFonts w:hAnsi="Times New Roman" w:ascii="Times New Roman"/>
          <w:sz w:val="24"/>
        </w:rPr>
        <w:t xml:space="preserve"> Zagreb - DOMJANIĆEVA 20, OIB: 65999938675,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981,25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981,25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490,63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490,63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STUDIO SPEKTAR, d.o.o.,</w:t>
      </w:r>
      <w:r w:rsidRPr="009219F7">
        <w:rPr>
          <w:rFonts w:hAnsi="Times New Roman" w:ascii="Times New Roman"/>
          <w:sz w:val="24"/>
        </w:rPr>
        <w:t xml:space="preserve"> Zagreb -  Kučerina 38, OIB: 53289969131,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620,60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620,60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310,30 </w:t>
      </w:r>
      <w:r w:rsidRPr="009219F7">
        <w:rPr>
          <w:rFonts w:hAnsi="Times New Roman" w:ascii="Times New Roman"/>
          <w:sz w:val="24"/>
        </w:rPr>
        <w:t>kn, pa smanjena tražbina iznosi 310,30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Styria Hrvatska - medijski servisi d.o.o. za trgovinu i usluge - BRISAN POD OVIM IMENOM IZ SUDSKOG REGISTRA</w:t>
      </w:r>
      <w:r w:rsidRPr="009219F7">
        <w:rPr>
          <w:rFonts w:hAnsi="Times New Roman" w:ascii="Times New Roman"/>
          <w:sz w:val="24"/>
        </w:rPr>
        <w:t xml:space="preserve">, Zagreb -  Oreškovićeva ulica 6h/1, OIB: 39618704213,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262,00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131,00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131,00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SUTON KORALJKA,</w:t>
      </w:r>
      <w:r w:rsidRPr="009219F7">
        <w:rPr>
          <w:rFonts w:hAnsi="Times New Roman" w:ascii="Times New Roman"/>
          <w:sz w:val="24"/>
        </w:rPr>
        <w:t xml:space="preserve"> Zagreb - Klaićeva 58, 10 000, OIB: 06898034310,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1.367,36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1.367,36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683,68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683,68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SUVREMENE POSLOVNE KOMUNIKACIJE d.o.o., </w:t>
      </w:r>
      <w:r w:rsidRPr="009219F7">
        <w:rPr>
          <w:rFonts w:hAnsi="Times New Roman" w:ascii="Times New Roman"/>
          <w:sz w:val="24"/>
        </w:rPr>
        <w:t xml:space="preserve">"Zagreb -  Savska cesta 28", OIB: 50116944904, tražbinu </w:t>
      </w:r>
      <w:r w:rsidR="003919A3">
        <w:rPr>
          <w:rFonts w:hAnsi="Times New Roman" w:ascii="Times New Roman"/>
          <w:sz w:val="24"/>
        </w:rPr>
        <w:t>iz ove nagodbe</w:t>
      </w:r>
      <w:r w:rsidRPr="009219F7">
        <w:rPr>
          <w:rFonts w:hAnsi="Times New Roman" w:ascii="Times New Roman"/>
          <w:sz w:val="24"/>
        </w:rPr>
        <w:t xml:space="preserve">u iznosu </w:t>
      </w:r>
      <w:r w:rsidRPr="009219F7">
        <w:rPr>
          <w:rFonts w:hAnsi="Times New Roman" w:ascii="Times New Roman"/>
          <w:sz w:val="24"/>
          <w:lang w:eastAsia="hr-HR"/>
        </w:rPr>
        <w:t xml:space="preserve">688,81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688,81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344,41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344,41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ŠARENI DUĆAN, vl. Saša Husnjak,</w:t>
      </w:r>
      <w:r w:rsidRPr="009219F7">
        <w:rPr>
          <w:rFonts w:hAnsi="Times New Roman" w:ascii="Times New Roman"/>
          <w:sz w:val="24"/>
        </w:rPr>
        <w:t xml:space="preserve"> Koprivnica - I.GENERALIĆA 3 , OIB: 02161948024,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290,41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290,41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145,21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145,21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ŠKORPION d.o.o.</w:t>
      </w:r>
      <w:r w:rsidRPr="009219F7">
        <w:rPr>
          <w:rFonts w:hAnsi="Times New Roman" w:ascii="Times New Roman"/>
          <w:sz w:val="24"/>
        </w:rPr>
        <w:t xml:space="preserve"> Zagreb - Babonićeva 44, OIB: 18282736949,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131,61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131,61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65,81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65,81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Štimac Daniel ,</w:t>
      </w:r>
      <w:r w:rsidRPr="009219F7">
        <w:rPr>
          <w:rFonts w:hAnsi="Times New Roman" w:ascii="Times New Roman"/>
          <w:sz w:val="24"/>
        </w:rPr>
        <w:t xml:space="preserve"> ZAGREB - ULICA ZINKE KUNC 2/11, OIB: 70354709632,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148,18 </w:t>
      </w:r>
      <w:r w:rsidRPr="009219F7">
        <w:rPr>
          <w:rFonts w:hAnsi="Times New Roman" w:ascii="Times New Roman"/>
          <w:sz w:val="24"/>
        </w:rPr>
        <w:t xml:space="preserve">kn, smanjenu za otpis zateznih </w:t>
      </w:r>
      <w:r w:rsidRPr="009219F7">
        <w:rPr>
          <w:rFonts w:hAnsi="Times New Roman" w:ascii="Times New Roman"/>
          <w:sz w:val="24"/>
        </w:rPr>
        <w:lastRenderedPageBreak/>
        <w:t xml:space="preserve">kamata u iznosu od 0,00 kn te iznos tražbine nakon otpisa zatezne kamate iznosi </w:t>
      </w:r>
      <w:r w:rsidRPr="009219F7">
        <w:rPr>
          <w:rFonts w:hAnsi="Times New Roman" w:ascii="Times New Roman"/>
          <w:sz w:val="24"/>
          <w:lang w:eastAsia="hr-HR"/>
        </w:rPr>
        <w:t xml:space="preserve">148,18 </w:t>
      </w:r>
      <w:r w:rsidRPr="009219F7">
        <w:rPr>
          <w:rFonts w:hAnsi="Times New Roman" w:ascii="Times New Roman"/>
          <w:sz w:val="24"/>
        </w:rPr>
        <w:t xml:space="preserve">uz 50% otpisa glavnice u iznosu od </w:t>
      </w:r>
      <w:r w:rsidRPr="009219F7">
        <w:rPr>
          <w:rFonts w:hAnsi="Times New Roman" w:ascii="Times New Roman"/>
          <w:sz w:val="24"/>
          <w:lang w:eastAsia="hr-HR"/>
        </w:rPr>
        <w:t xml:space="preserve">74,09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74,09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ŠULEKIĆ d.o.o.,</w:t>
      </w:r>
      <w:r w:rsidRPr="009219F7">
        <w:rPr>
          <w:rFonts w:hAnsi="Times New Roman" w:ascii="Times New Roman"/>
          <w:sz w:val="24"/>
        </w:rPr>
        <w:t xml:space="preserve"> Novska - Zagrebačka 75, OIB: 99539765578,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107,41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107,41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53,71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53,71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TALENT SHOW D.O.O.,</w:t>
      </w:r>
      <w:r w:rsidRPr="009219F7">
        <w:rPr>
          <w:rFonts w:hAnsi="Times New Roman" w:ascii="Times New Roman"/>
          <w:sz w:val="24"/>
        </w:rPr>
        <w:t xml:space="preserve"> "Rijeka - Pomerio 20", OIB: 65715752263tražbinu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1.954,42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1.954,42 </w:t>
      </w:r>
      <w:r w:rsidRPr="009219F7">
        <w:rPr>
          <w:rFonts w:hAnsi="Times New Roman" w:ascii="Times New Roman"/>
          <w:sz w:val="24"/>
        </w:rPr>
        <w:t xml:space="preserve">kn uz 50% otpisa glavnice u iznosu od </w:t>
      </w:r>
      <w:r w:rsidRPr="009219F7">
        <w:rPr>
          <w:rFonts w:hAnsi="Times New Roman" w:ascii="Times New Roman"/>
          <w:sz w:val="24"/>
          <w:lang w:eastAsia="hr-HR"/>
        </w:rPr>
        <w:t>977,21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977,21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TARTAGLIA SAŠA ,</w:t>
      </w:r>
      <w:r w:rsidRPr="009219F7">
        <w:rPr>
          <w:rFonts w:hAnsi="Times New Roman" w:ascii="Times New Roman"/>
          <w:sz w:val="24"/>
        </w:rPr>
        <w:t xml:space="preserve"> Zagreb - Šubićeva 11 a, OIB: 00322343270,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1.555,00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1.555,00  kn </w:t>
      </w:r>
      <w:r w:rsidRPr="009219F7">
        <w:rPr>
          <w:rFonts w:hAnsi="Times New Roman" w:ascii="Times New Roman"/>
          <w:sz w:val="24"/>
        </w:rPr>
        <w:t>uz 50% otpisa glavnice u iznosu od 777,50</w:t>
      </w:r>
      <w:r w:rsidRPr="009219F7">
        <w:rPr>
          <w:rFonts w:hAnsi="Times New Roman" w:ascii="Times New Roman"/>
          <w:sz w:val="24"/>
          <w:lang w:eastAsia="hr-HR"/>
        </w:rPr>
        <w:t xml:space="preserve">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777,50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TAU ON-LINE d.o.o.,</w:t>
      </w:r>
      <w:r w:rsidRPr="009219F7">
        <w:rPr>
          <w:rFonts w:hAnsi="Times New Roman" w:ascii="Times New Roman"/>
          <w:sz w:val="24"/>
        </w:rPr>
        <w:t xml:space="preserve"> Zagreb - Hondlova 2/11, OIB: 14273924910,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487,50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487,50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243,75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243,75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TROHA d.o.o. ,</w:t>
      </w:r>
      <w:r w:rsidRPr="009219F7">
        <w:rPr>
          <w:rFonts w:hAnsi="Times New Roman" w:ascii="Times New Roman"/>
          <w:sz w:val="24"/>
        </w:rPr>
        <w:t xml:space="preserve"> VUKOVAR - Olajnica 15/21, OIB: 50524495065,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348,80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348,80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174,40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174,40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UDRUGA DUGOPOLJE</w:t>
      </w:r>
      <w:r w:rsidRPr="009219F7">
        <w:rPr>
          <w:rFonts w:hAnsi="Times New Roman" w:ascii="Times New Roman"/>
          <w:sz w:val="24"/>
        </w:rPr>
        <w:t xml:space="preserve">, DUGOPOLJE -  Stepinčeva 2, OIB:55715016129,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240,00 </w:t>
      </w:r>
      <w:r w:rsidRPr="009219F7">
        <w:rPr>
          <w:rFonts w:hAnsi="Times New Roman" w:ascii="Times New Roman"/>
          <w:sz w:val="24"/>
        </w:rPr>
        <w:t xml:space="preserve">kn uz 50% otpisa glavnice u iznosu od 120,00 kn, pa smanjena tražbina iznosi </w:t>
      </w:r>
      <w:r w:rsidRPr="009219F7">
        <w:rPr>
          <w:rFonts w:hAnsi="Times New Roman" w:ascii="Times New Roman"/>
          <w:sz w:val="24"/>
          <w:lang w:eastAsia="hr-HR"/>
        </w:rPr>
        <w:t xml:space="preserve">120,00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Udruga DYXY/Udruga za osobe s teškoćama čitanja, pisanja i učenja, </w:t>
      </w:r>
      <w:r w:rsidRPr="009219F7">
        <w:rPr>
          <w:rFonts w:hAnsi="Times New Roman" w:ascii="Times New Roman"/>
          <w:sz w:val="24"/>
        </w:rPr>
        <w:t xml:space="preserve">Split -  Matoševa 29, OIB:31640618376,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1.088,42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1.088,42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544,21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544,21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UDRUGA JAK KAO JAKOV KARLOVAC</w:t>
      </w:r>
      <w:r w:rsidRPr="009219F7">
        <w:rPr>
          <w:rFonts w:hAnsi="Times New Roman" w:ascii="Times New Roman"/>
          <w:sz w:val="24"/>
        </w:rPr>
        <w:t xml:space="preserve">, KARLOVAC - V. Mačeka 1, OIB: 95292332553,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1.280,00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1.280,00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640,00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 640,00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UDRUGA STUDENATA BIOLOGIJE - BIUS,</w:t>
      </w:r>
      <w:r w:rsidRPr="009219F7">
        <w:rPr>
          <w:rFonts w:hAnsi="Times New Roman" w:ascii="Times New Roman"/>
          <w:sz w:val="24"/>
        </w:rPr>
        <w:t xml:space="preserve"> Zagreb - Rooseveltov trg 6, OIB: 23409692732,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387,00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387,00 </w:t>
      </w:r>
      <w:r w:rsidRPr="009219F7">
        <w:rPr>
          <w:rFonts w:hAnsi="Times New Roman" w:ascii="Times New Roman"/>
          <w:sz w:val="24"/>
        </w:rPr>
        <w:t>kn uz 50% otpisa glavnice u iznosu od 193,50 kn, pa smanjena tražbina iznosi 193,50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Udruga za promicanje multikulturalnih vrijednosti Kartolina ,</w:t>
      </w:r>
      <w:r w:rsidRPr="009219F7">
        <w:rPr>
          <w:rFonts w:hAnsi="Times New Roman" w:ascii="Times New Roman"/>
          <w:sz w:val="24"/>
        </w:rPr>
        <w:t xml:space="preserve"> Dubrovnik -  Uz Posat 9, OIB:24124129118,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1.888,54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1.888,54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944,27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944,27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 xml:space="preserve">UPI-2M PLUS d.o.o., </w:t>
      </w:r>
      <w:r w:rsidRPr="009219F7">
        <w:rPr>
          <w:rFonts w:hAnsi="Times New Roman" w:ascii="Times New Roman"/>
          <w:sz w:val="24"/>
        </w:rPr>
        <w:t xml:space="preserve">ZAGREB -  MEDULIĆEVA 20, OIB: 94443043935,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272,40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272,40 </w:t>
      </w:r>
      <w:r w:rsidRPr="009219F7">
        <w:rPr>
          <w:rFonts w:hAnsi="Times New Roman" w:ascii="Times New Roman"/>
          <w:sz w:val="24"/>
        </w:rPr>
        <w:t xml:space="preserve">kn uz </w:t>
      </w:r>
      <w:r w:rsidRPr="009219F7">
        <w:rPr>
          <w:rFonts w:hAnsi="Times New Roman" w:ascii="Times New Roman"/>
          <w:sz w:val="24"/>
        </w:rPr>
        <w:lastRenderedPageBreak/>
        <w:t xml:space="preserve">50% otpisa glavnice u iznosu od 136,20 kn, pa smanjena tražbina iznosi 136,20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URBAN MEDIA d.o.o. ,</w:t>
      </w:r>
      <w:r w:rsidRPr="009219F7">
        <w:rPr>
          <w:rFonts w:hAnsi="Times New Roman" w:ascii="Times New Roman"/>
          <w:sz w:val="24"/>
        </w:rPr>
        <w:t xml:space="preserve"> DUBROVNIK -  KNEZA DOMAGOJA 7, OIB: 47516018936,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1.864,74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1.864,74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932,37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932,37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VANIS d. o. o.,</w:t>
      </w:r>
      <w:r w:rsidRPr="009219F7">
        <w:rPr>
          <w:rFonts w:hAnsi="Times New Roman" w:ascii="Times New Roman"/>
          <w:sz w:val="24"/>
        </w:rPr>
        <w:t xml:space="preserve"> PULA -  MLETAČKA 12, OIB: 86879054289,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247,50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247,50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123,75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VARAŽDINEC d.d.,</w:t>
      </w:r>
      <w:r w:rsidRPr="009219F7">
        <w:rPr>
          <w:rFonts w:hAnsi="Times New Roman" w:ascii="Times New Roman"/>
          <w:sz w:val="24"/>
        </w:rPr>
        <w:t xml:space="preserve"> VARAŽDIN -  SUPILOVA 7/B, OIB: 89407840770tražbinu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150,00 </w:t>
      </w:r>
      <w:r w:rsidRPr="009219F7">
        <w:rPr>
          <w:rFonts w:hAnsi="Times New Roman" w:ascii="Times New Roman"/>
          <w:sz w:val="24"/>
        </w:rPr>
        <w:t>kn, pa smanjena tražbina iznosi 150,00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w:t>
      </w:r>
      <w:r w:rsidRPr="009219F7">
        <w:rPr>
          <w:rFonts w:hAnsi="Times New Roman" w:ascii="Times New Roman"/>
          <w:b/>
          <w:sz w:val="24"/>
        </w:rPr>
        <w:t xml:space="preserve"> VEDIS d.o.o.</w:t>
      </w:r>
      <w:r w:rsidRPr="009219F7">
        <w:rPr>
          <w:rFonts w:hAnsi="Times New Roman" w:ascii="Times New Roman"/>
          <w:sz w:val="24"/>
        </w:rPr>
        <w:t xml:space="preserve"> ZAGREB -  HRELJINSKA 5, OIB: 05587151358,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1.061,04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1.061,04 </w:t>
      </w:r>
      <w:r w:rsidRPr="009219F7">
        <w:rPr>
          <w:rFonts w:hAnsi="Times New Roman" w:ascii="Times New Roman"/>
          <w:sz w:val="24"/>
        </w:rPr>
        <w:t xml:space="preserve">kn uz 50% otpisa glavnice u iznosu od </w:t>
      </w:r>
      <w:r w:rsidRPr="009219F7">
        <w:rPr>
          <w:rFonts w:hAnsi="Times New Roman" w:ascii="Times New Roman"/>
          <w:sz w:val="24"/>
          <w:lang w:eastAsia="hr-HR"/>
        </w:rPr>
        <w:t>530,52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530,52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VEINOVIĆ NATAŠA,</w:t>
      </w:r>
      <w:r w:rsidRPr="009219F7">
        <w:rPr>
          <w:rFonts w:hAnsi="Times New Roman" w:ascii="Times New Roman"/>
          <w:sz w:val="24"/>
        </w:rPr>
        <w:t xml:space="preserve">  Zagreb - Odranska 2, OIB:16703620902,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1.871,45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1.871,45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935,73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935,73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 xml:space="preserve">11544939570 će vjerovniku </w:t>
      </w:r>
      <w:r w:rsidRPr="009219F7">
        <w:rPr>
          <w:rFonts w:hAnsi="Times New Roman" w:ascii="Times New Roman"/>
          <w:b/>
          <w:sz w:val="24"/>
        </w:rPr>
        <w:t>VELA LUKA d.d.</w:t>
      </w:r>
      <w:r w:rsidRPr="009219F7">
        <w:rPr>
          <w:rFonts w:hAnsi="Times New Roman" w:ascii="Times New Roman"/>
          <w:sz w:val="24"/>
        </w:rPr>
        <w:t xml:space="preserve">Vela Luka - Ulica 47 53, OIB: 43479740481,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445,40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445,40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222,70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222,70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VERBUM d.o.o.</w:t>
      </w:r>
      <w:r w:rsidRPr="009219F7">
        <w:rPr>
          <w:rFonts w:hAnsi="Times New Roman" w:ascii="Times New Roman"/>
          <w:sz w:val="24"/>
        </w:rPr>
        <w:t xml:space="preserve">Split - Trumbićeva Obala 12, OIB: 49355429927,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258,00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258,00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129,00 </w:t>
      </w:r>
      <w:r w:rsidRPr="009219F7">
        <w:rPr>
          <w:rFonts w:hAnsi="Times New Roman" w:ascii="Times New Roman"/>
          <w:sz w:val="24"/>
        </w:rPr>
        <w:t xml:space="preserve">kn, pa smanjena tražbina iznosi 129,00 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VERSUS JEZICI d.o.o.</w:t>
      </w:r>
      <w:r w:rsidRPr="009219F7">
        <w:rPr>
          <w:rFonts w:hAnsi="Times New Roman" w:ascii="Times New Roman"/>
          <w:sz w:val="24"/>
        </w:rPr>
        <w:t xml:space="preserve">KRAPINA -  P. MIŠKINE 2, OIB: 87698052679,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1.821,74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1.821,74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910,87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910,87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VIDOVIĆ ANĐELA,</w:t>
      </w:r>
      <w:r w:rsidRPr="009219F7">
        <w:rPr>
          <w:rFonts w:hAnsi="Times New Roman" w:ascii="Times New Roman"/>
          <w:sz w:val="24"/>
        </w:rPr>
        <w:t xml:space="preserve"> 10000 ZAGREB - Ulica grada Chicaga 21/2, OIB: 93776450765,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1.676,12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1.676,12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838,06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838,06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VINART d.o.o.</w:t>
      </w:r>
      <w:r w:rsidRPr="009219F7">
        <w:rPr>
          <w:rFonts w:hAnsi="Times New Roman" w:ascii="Times New Roman"/>
          <w:sz w:val="24"/>
        </w:rPr>
        <w:t xml:space="preserve"> ZAGREB - PAVLENSKI PUT 7A, OIB:34172078814,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1.338,26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1.338,26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669,13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669,13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VRSALOVIĆ VEDRAN,</w:t>
      </w:r>
      <w:r w:rsidRPr="009219F7">
        <w:rPr>
          <w:rFonts w:hAnsi="Times New Roman" w:ascii="Times New Roman"/>
          <w:sz w:val="24"/>
        </w:rPr>
        <w:t xml:space="preserve"> RIJEKA - KVATERNIKOVA 4, OIB: 93710663378,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480,55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480,55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240,28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240,28 </w:t>
      </w:r>
      <w:r w:rsidRPr="009219F7">
        <w:rPr>
          <w:rFonts w:hAnsi="Times New Roman" w:ascii="Times New Roman"/>
          <w:sz w:val="24"/>
        </w:rPr>
        <w:t xml:space="preserve">kn te će smanjenu tražbinu isplatiti nakon počeka od godinu dana u jednokratnom iznosu, a </w:t>
      </w:r>
      <w:r w:rsidRPr="009219F7">
        <w:rPr>
          <w:rFonts w:hAnsi="Times New Roman" w:ascii="Times New Roman"/>
          <w:sz w:val="24"/>
        </w:rPr>
        <w:lastRenderedPageBreak/>
        <w:t>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WIPS SYSTEMS d.o.o.</w:t>
      </w:r>
      <w:r w:rsidRPr="009219F7">
        <w:rPr>
          <w:rFonts w:hAnsi="Times New Roman" w:ascii="Times New Roman"/>
          <w:sz w:val="24"/>
        </w:rPr>
        <w:t xml:space="preserve"> Split - Maslinska 22, OIB: 82965709490,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1.472,50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1.472,50 </w:t>
      </w:r>
      <w:r w:rsidRPr="009219F7">
        <w:rPr>
          <w:rFonts w:hAnsi="Times New Roman" w:ascii="Times New Roman"/>
          <w:sz w:val="24"/>
        </w:rPr>
        <w:t xml:space="preserve">kn uz 50% otpisa glavnice u iznosu od </w:t>
      </w:r>
      <w:r w:rsidRPr="009219F7">
        <w:rPr>
          <w:rFonts w:hAnsi="Times New Roman" w:ascii="Times New Roman"/>
          <w:sz w:val="24"/>
          <w:lang w:eastAsia="hr-HR"/>
        </w:rPr>
        <w:t>736,25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736,25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ZADRUŽNA ŠTAMPA d.d.</w:t>
      </w:r>
      <w:r w:rsidRPr="009219F7">
        <w:rPr>
          <w:rFonts w:hAnsi="Times New Roman" w:ascii="Times New Roman"/>
          <w:sz w:val="24"/>
        </w:rPr>
        <w:t xml:space="preserve"> Zagreb - Maksimirska 132 , OIB: 52035912612,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852,01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852,01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426,01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426,01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ZELENI SUSTAVI d.o.o.,</w:t>
      </w:r>
      <w:r w:rsidRPr="009219F7">
        <w:rPr>
          <w:rFonts w:hAnsi="Times New Roman" w:ascii="Times New Roman"/>
          <w:sz w:val="24"/>
        </w:rPr>
        <w:t xml:space="preserve"> ZAGREB - WICKERHAUSEROVA 12, OIB:19292397632,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116,70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116,70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58,35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58,35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ZG INFORMATIKA d.o.o.</w:t>
      </w:r>
      <w:r w:rsidRPr="009219F7">
        <w:rPr>
          <w:rFonts w:hAnsi="Times New Roman" w:ascii="Times New Roman"/>
          <w:sz w:val="24"/>
        </w:rPr>
        <w:t xml:space="preserve">  SESVETE - Trg Lovre Matačića 8, OIB: 50927347268,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64,35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64,35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32,18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32,18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ZINA d.o.o.,</w:t>
      </w:r>
      <w:r w:rsidRPr="009219F7">
        <w:rPr>
          <w:rFonts w:hAnsi="Times New Roman" w:ascii="Times New Roman"/>
          <w:sz w:val="24"/>
        </w:rPr>
        <w:t xml:space="preserve"> ZAGREB - IVANIĆGRADSKA 64, OIB: 90478888920,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219,98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219,98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109,99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109,99 </w:t>
      </w:r>
      <w:r w:rsidRPr="009219F7">
        <w:rPr>
          <w:rFonts w:hAnsi="Times New Roman" w:ascii="Times New Roman"/>
          <w:sz w:val="24"/>
        </w:rPr>
        <w:t xml:space="preserve">kn te će smanjenu tražbinu isplatiti nakon počeka od godinu dana u jednokratnom iznosu, a sve počevši od dana pravomoćnosti rješenja o sklapanju predstečajne nagodbe pred Trgovačkim sudom. </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ZNANJE d.o.o.</w:t>
      </w:r>
      <w:r w:rsidRPr="009219F7">
        <w:rPr>
          <w:rFonts w:hAnsi="Times New Roman" w:ascii="Times New Roman"/>
          <w:sz w:val="24"/>
        </w:rPr>
        <w:t xml:space="preserve"> ZAGREB - ZAGREB, MANDIĆEVA 2, OIB: </w:t>
      </w:r>
      <w:r w:rsidRPr="009219F7">
        <w:rPr>
          <w:rFonts w:hAnsi="Times New Roman" w:ascii="Times New Roman"/>
          <w:sz w:val="24"/>
        </w:rPr>
        <w:lastRenderedPageBreak/>
        <w:t xml:space="preserve">80627693538,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783,76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783,76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391,88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391,88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ZT ZAGRAF, VL. ZORAN IVANKOVIĆ,</w:t>
      </w:r>
      <w:r w:rsidRPr="009219F7">
        <w:rPr>
          <w:rFonts w:hAnsi="Times New Roman" w:ascii="Times New Roman"/>
          <w:sz w:val="24"/>
        </w:rPr>
        <w:t xml:space="preserve"> ZAGREB - SAMOBORSKA 134, ZG, OIB: 44790033037,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1.988,04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1.988,04 </w:t>
      </w:r>
      <w:r w:rsidRPr="009219F7">
        <w:rPr>
          <w:rFonts w:hAnsi="Times New Roman" w:ascii="Times New Roman"/>
          <w:sz w:val="24"/>
        </w:rPr>
        <w:t xml:space="preserve">uz 50% otpisa glavnice u iznosu od </w:t>
      </w:r>
      <w:r w:rsidRPr="009219F7">
        <w:rPr>
          <w:rFonts w:hAnsi="Times New Roman" w:ascii="Times New Roman"/>
          <w:sz w:val="24"/>
          <w:lang w:eastAsia="hr-HR"/>
        </w:rPr>
        <w:t xml:space="preserve">994,02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994,02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ŽIDOVSKA VJERSKA ZAJEDNICA BET ISRAEL U HRVATSKOJ,</w:t>
      </w:r>
      <w:r w:rsidRPr="009219F7">
        <w:rPr>
          <w:rFonts w:hAnsi="Times New Roman" w:ascii="Times New Roman"/>
          <w:sz w:val="24"/>
        </w:rPr>
        <w:t xml:space="preserve"> ZAGREB - MAŽURANIĆEV TRG 6, OIB:21465128385,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390,00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390,00 </w:t>
      </w:r>
      <w:r w:rsidRPr="009219F7">
        <w:rPr>
          <w:rFonts w:hAnsi="Times New Roman" w:ascii="Times New Roman"/>
          <w:sz w:val="24"/>
        </w:rPr>
        <w:t xml:space="preserve">kn uz 50% otpisa glavnice u iznosu od </w:t>
      </w:r>
      <w:r w:rsidRPr="009219F7">
        <w:rPr>
          <w:rFonts w:hAnsi="Times New Roman" w:ascii="Times New Roman"/>
          <w:sz w:val="24"/>
          <w:lang w:eastAsia="hr-HR"/>
        </w:rPr>
        <w:t>195,00 kn</w:t>
      </w:r>
      <w:r w:rsidRPr="009219F7">
        <w:rPr>
          <w:rFonts w:hAnsi="Times New Roman" w:ascii="Times New Roman"/>
          <w:sz w:val="24"/>
        </w:rPr>
        <w:t>, pa smanjena tražbina iznosi 195,00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DOMINOVIĆ d.o.o.</w:t>
      </w:r>
      <w:r w:rsidRPr="009219F7">
        <w:rPr>
          <w:rFonts w:hAnsi="Times New Roman" w:ascii="Times New Roman"/>
          <w:sz w:val="24"/>
        </w:rPr>
        <w:t xml:space="preserve">ZAGREB - Trnjanska Cesta 54/a , OIB:39753545974, tražbinu </w:t>
      </w:r>
      <w:r w:rsidR="003919A3">
        <w:rPr>
          <w:rFonts w:hAnsi="Times New Roman" w:ascii="Times New Roman"/>
          <w:sz w:val="24"/>
        </w:rPr>
        <w:t>iz ove nagodbe</w:t>
      </w:r>
      <w:r w:rsidRPr="009219F7">
        <w:rPr>
          <w:rFonts w:hAnsi="Times New Roman" w:ascii="Times New Roman"/>
          <w:sz w:val="24"/>
        </w:rPr>
        <w:t>u iznosu od 190,00 kn, smanjenu za otpis zateznih kamata u iznosu od 0,00 kn te iznos tražbine nakon otpisa zatezne kamate iznosi 190,00 kn uz 50,00% otpisa glavnice u iznosu od 95,00 kn, pa smanjena tražbina iznosi 95,00 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M.V.M-CVRČAK d.o.o.,</w:t>
      </w:r>
      <w:r w:rsidRPr="009219F7">
        <w:rPr>
          <w:rFonts w:hAnsi="Times New Roman" w:ascii="Times New Roman"/>
          <w:sz w:val="24"/>
        </w:rPr>
        <w:t xml:space="preserve"> ZAGREB -  PLETERNIČKA 9, OIB: 00055335192,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276,26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276,26 </w:t>
      </w:r>
      <w:r w:rsidRPr="009219F7">
        <w:rPr>
          <w:rFonts w:hAnsi="Times New Roman" w:ascii="Times New Roman"/>
          <w:sz w:val="24"/>
        </w:rPr>
        <w:t xml:space="preserve">kn uz 50,00% otpisa glavnice u iznosu od 138,13 kn, pa smanjena tražbina iznosi </w:t>
      </w:r>
      <w:r w:rsidRPr="009219F7">
        <w:rPr>
          <w:rFonts w:hAnsi="Times New Roman" w:ascii="Times New Roman"/>
          <w:sz w:val="24"/>
          <w:lang w:eastAsia="hr-HR"/>
        </w:rPr>
        <w:t xml:space="preserve">138,13 </w:t>
      </w:r>
      <w:r w:rsidRPr="009219F7">
        <w:rPr>
          <w:rFonts w:hAnsi="Times New Roman" w:ascii="Times New Roman"/>
          <w:sz w:val="24"/>
        </w:rPr>
        <w:t>kn te će smanjenu tražbinu isplatiti nakon počeka od godinu dana u jednokratnom iznosu, a sve počevši od dana pravomoćnosti rješenja o sklapanju predstečajne nagodbe pred Trgovačkim sudom.</w:t>
      </w:r>
    </w:p>
    <w:p w:rsidRDefault="00A343DA" w:rsidP="00242312" w:rsidR="00A343DA" w:rsidRPr="009219F7">
      <w:pPr>
        <w:rPr>
          <w:rFonts w:hAnsi="Times New Roman" w:ascii="Times New Roman"/>
          <w:sz w:val="24"/>
          <w:lang w:eastAsia="hr-HR"/>
        </w:rPr>
      </w:pPr>
    </w:p>
    <w:p w:rsidRDefault="00A343DA" w:rsidP="00242312" w:rsidR="00A343DA" w:rsidRPr="009219F7">
      <w:pPr>
        <w:pStyle w:val="normal1"/>
        <w:ind w:right="-2" w:left="720"/>
        <w:jc w:val="both"/>
        <w:rPr>
          <w:b/>
          <w:lang w:val="hr-HR"/>
        </w:rPr>
      </w:pPr>
      <w:r w:rsidRPr="009219F7">
        <w:rPr>
          <w:b/>
          <w:lang w:val="hr-HR"/>
        </w:rPr>
        <w:t>3.c. Grupa vjerovnika čija tražbina iznosi više od 2.000,00 kn uz otpis od 0 % glavnice, te nakon počeka od 12 (dvanaest) mjeseci obročna otplata glavnice u 84 mjesečna anuiteta, a sve počevši od dana pravomoćnosti rješenja o sklapanju predstečjane nagodbe pred Trgovačkim sudom u Zagrebu.</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A&amp;C BLACK PUBLISHERS, VELIKA BRITANIJA </w:t>
      </w:r>
      <w:r w:rsidRPr="009219F7">
        <w:rPr>
          <w:rFonts w:hAnsi="Times New Roman" w:ascii="Times New Roman"/>
          <w:sz w:val="24"/>
        </w:rPr>
        <w:t xml:space="preserve">HUNTINGDON, CAMBS - PE19 3EZ, VB,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14.916,78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14.916,78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14.916,78 </w:t>
      </w:r>
      <w:r w:rsidRPr="009219F7">
        <w:rPr>
          <w:rFonts w:hAnsi="Times New Roman" w:ascii="Times New Roman"/>
          <w:sz w:val="24"/>
        </w:rPr>
        <w:t>kn te će smanjenu tražbinu isplatiti nakon počeka od godinu dana u 84 (osamdesetčetiri)  jednakih mjesečnih anuiteta, svaki u visini 177,58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ABRAMS, USA, </w:t>
      </w:r>
      <w:r w:rsidRPr="009219F7">
        <w:rPr>
          <w:rFonts w:hAnsi="Times New Roman" w:ascii="Times New Roman"/>
          <w:sz w:val="24"/>
        </w:rPr>
        <w:t xml:space="preserve">NEW YORK,USA - 115 WEST 18TH STR.,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4.783,62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4.783,62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4.783,62 </w:t>
      </w:r>
      <w:r w:rsidRPr="009219F7">
        <w:rPr>
          <w:rFonts w:hAnsi="Times New Roman" w:ascii="Times New Roman"/>
          <w:sz w:val="24"/>
        </w:rPr>
        <w:t>kn te će smanjenu tražbinu isplatiti nakon počeka od godinu dana u 84 (osamdesetčetiri)  jednakih mjesečnih anuiteta, svaki u visini 56,95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ALIBRIS FOR LIBRARIES, USA,</w:t>
      </w:r>
      <w:r w:rsidRPr="009219F7">
        <w:rPr>
          <w:rFonts w:hAnsi="Times New Roman" w:ascii="Times New Roman"/>
          <w:sz w:val="24"/>
        </w:rPr>
        <w:t xml:space="preserve"> CA 94608, USA - 1250 45th Street, Suite 100, Emeryville,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2.402,81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2.402,81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2.402,81 </w:t>
      </w:r>
      <w:r w:rsidRPr="009219F7">
        <w:rPr>
          <w:rFonts w:hAnsi="Times New Roman" w:ascii="Times New Roman"/>
          <w:sz w:val="24"/>
        </w:rPr>
        <w:t>kn te će smanjenu tražbinu isplatiti nakon počeka od godinu dana u 84 (osamdesetčetiri)  jednakih mjesečnih anuiteta, svaki u visini  28,60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ALMA CERTOSA EDIZIONI,</w:t>
      </w:r>
      <w:r w:rsidRPr="009219F7">
        <w:rPr>
          <w:rFonts w:hAnsi="Times New Roman" w:ascii="Times New Roman"/>
          <w:sz w:val="24"/>
        </w:rPr>
        <w:t xml:space="preserve"> 50129 FIRENZE,ITL - VIALE DEI CADORNA 44, OIB: IT04809700489,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28.646,14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28.646,14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28.646,14 </w:t>
      </w:r>
      <w:r w:rsidRPr="009219F7">
        <w:rPr>
          <w:rFonts w:hAnsi="Times New Roman" w:ascii="Times New Roman"/>
          <w:sz w:val="24"/>
        </w:rPr>
        <w:t>kn te će smanjenu tražbinu isplatiti nakon počeka od godinu dana u 84 (osamdesetčetiri)  jednakih mjesečnih anuiteta, svaki u visini 341,03kn,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AMERICAN JOURNAL OF ROENTGENOLOGY, USA, </w:t>
      </w:r>
      <w:r w:rsidRPr="009219F7">
        <w:rPr>
          <w:rFonts w:hAnsi="Times New Roman" w:ascii="Times New Roman"/>
          <w:sz w:val="24"/>
        </w:rPr>
        <w:t xml:space="preserve">VA 20176, USA - 44211 STATESTONE COURT LEESBURG, VA 20176,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5.563,12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5.563,12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5.563,12 </w:t>
      </w:r>
      <w:r w:rsidRPr="009219F7">
        <w:rPr>
          <w:rFonts w:hAnsi="Times New Roman" w:ascii="Times New Roman"/>
          <w:sz w:val="24"/>
        </w:rPr>
        <w:t>kn te će smanjenu tražbinu isplatiti nakon počeka od godinu dana u84 (osamdesetčetiri)   jednakih mjesečnih anuiteta, svaki u visini 66,23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AMERICAN SOCIETY FOR MICROBIOLOGY, USA,</w:t>
      </w:r>
      <w:r w:rsidRPr="009219F7">
        <w:rPr>
          <w:rFonts w:hAnsi="Times New Roman" w:ascii="Times New Roman"/>
          <w:sz w:val="24"/>
        </w:rPr>
        <w:t xml:space="preserve"> Washington, D.C., USA - 1752 N Street, N.W., Washington, D.C. 20036-2904,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11.774,85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11.774,85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11.774,85 </w:t>
      </w:r>
      <w:r w:rsidRPr="009219F7">
        <w:rPr>
          <w:rFonts w:hAnsi="Times New Roman" w:ascii="Times New Roman"/>
          <w:sz w:val="24"/>
        </w:rPr>
        <w:t>kn te će smanjenu tražbinu isplatiti nakon počeka od godinu dana u 84 (osamdesetčetiri)  jednakih mjesečnih anuiteta, svaki u visini 140,18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ANDREW NURNBERG ASSOCIATES INTERNATIONAL LIMITED, VELIKA BRITANIJA,</w:t>
      </w:r>
      <w:r w:rsidRPr="009219F7">
        <w:rPr>
          <w:rFonts w:hAnsi="Times New Roman" w:ascii="Times New Roman"/>
          <w:sz w:val="24"/>
        </w:rPr>
        <w:t xml:space="preserve"> LONDON EC1N8SS UK - 20-23 GREVILLE STREET, OIB: GB231101242,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136.442,74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136.442,74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136.442,74 </w:t>
      </w:r>
      <w:r w:rsidRPr="009219F7">
        <w:rPr>
          <w:rFonts w:hAnsi="Times New Roman" w:ascii="Times New Roman"/>
          <w:sz w:val="24"/>
        </w:rPr>
        <w:t>kn te će smanjenu tražbinu isplatiti nakon počeka od godinu dana u 84 (osamdesetčetiri)  jednakih mjesečnih anuiteta, svaki u visini 1.624,32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ANNESS PUBLISHING LTD,VELIKA BRITANIJA,</w:t>
      </w:r>
      <w:r w:rsidRPr="009219F7">
        <w:rPr>
          <w:rFonts w:hAnsi="Times New Roman" w:ascii="Times New Roman"/>
          <w:sz w:val="24"/>
        </w:rPr>
        <w:t xml:space="preserve"> LEISCESTER,UK - PREMIER HOUSE,BLABY ROAD WIGSTON, OIB: GB872768867,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30.468,28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30.468,28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30.468,28 </w:t>
      </w:r>
      <w:r w:rsidRPr="009219F7">
        <w:rPr>
          <w:rFonts w:hAnsi="Times New Roman" w:ascii="Times New Roman"/>
          <w:sz w:val="24"/>
        </w:rPr>
        <w:t>kn te će smanjenu tražbinu isplatiti nakon počeka od godinu dana u 84 (osamdesetčetiri)  jednakih mjesečnih anuiteta, svaki u visini 362,72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ARNOLDO MONDADORI EDITORE SPA,ITALIJA,</w:t>
      </w:r>
      <w:r w:rsidRPr="009219F7">
        <w:rPr>
          <w:rFonts w:hAnsi="Times New Roman" w:ascii="Times New Roman"/>
          <w:sz w:val="24"/>
        </w:rPr>
        <w:t xml:space="preserve"> 20122 MILANO ITALIJA - VIA BIANCA DI SAVOIAtražbinu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15.654,53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15.654,53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15.654,53 </w:t>
      </w:r>
      <w:r w:rsidRPr="009219F7">
        <w:rPr>
          <w:rFonts w:hAnsi="Times New Roman" w:ascii="Times New Roman"/>
          <w:sz w:val="24"/>
        </w:rPr>
        <w:t>kn te će smanjenu tražbinu isplatiti nakon počeka od godinu dana u 84 (osamdesetčetiri)  jednakih mjesečnih anuiteta, svaki u visini 186,36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AVONSIDE PUBLISHING,VELIKA BRITANIJA,</w:t>
      </w:r>
      <w:r w:rsidRPr="009219F7">
        <w:rPr>
          <w:rFonts w:hAnsi="Times New Roman" w:ascii="Times New Roman"/>
          <w:sz w:val="24"/>
        </w:rPr>
        <w:t xml:space="preserve"> WILTSHIRE SN12 8BT,UK - AVONSIDE ENTERPRISE PARK,NEW BROUGHTON ROAD,WILTSHIRE SN12 8BT,UK, OIB: GB800996619,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18.782,33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18.782,33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18.782,33 </w:t>
      </w:r>
      <w:r w:rsidRPr="009219F7">
        <w:rPr>
          <w:rFonts w:hAnsi="Times New Roman" w:ascii="Times New Roman"/>
          <w:sz w:val="24"/>
        </w:rPr>
        <w:t>kn te će smanjenu tražbinu isplatiti nakon počeka od godinu dana u 84 (osamdesetčetiri)  jednakih mjesečnih anuiteta, svaki u visini  223,60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BARRON'S EDUCATIONAL SERIES INC., USA</w:t>
      </w:r>
      <w:r w:rsidRPr="009219F7">
        <w:rPr>
          <w:rFonts w:hAnsi="Times New Roman" w:ascii="Times New Roman"/>
          <w:sz w:val="24"/>
        </w:rPr>
        <w:t xml:space="preserve"> HAUPPAUGE, USA - HAUPPAUGE, N.Y. 11788,USA,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11.424,23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11.424,23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11.424,23 </w:t>
      </w:r>
      <w:r w:rsidRPr="009219F7">
        <w:rPr>
          <w:rFonts w:hAnsi="Times New Roman" w:ascii="Times New Roman"/>
          <w:sz w:val="24"/>
        </w:rPr>
        <w:t>kn te će smanjenu tražbinu isplatiti nakon počeka od godinu dana u 84 (osamdesetčetiri)  jednakih mjesečnih anuiteta, svaki u visini  136,01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BERTRAMS, UK, NORWICH</w:t>
      </w:r>
      <w:r w:rsidRPr="009219F7">
        <w:rPr>
          <w:rFonts w:hAnsi="Times New Roman" w:ascii="Times New Roman"/>
          <w:sz w:val="24"/>
        </w:rPr>
        <w:t xml:space="preserve"> - NORWICH NR1 1TF,UK, OIB: GB882348007,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8.536,04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8.536,04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8.536,04 </w:t>
      </w:r>
      <w:r w:rsidRPr="009219F7">
        <w:rPr>
          <w:rFonts w:hAnsi="Times New Roman" w:ascii="Times New Roman"/>
          <w:sz w:val="24"/>
        </w:rPr>
        <w:t>kn te će smanjenu tražbinu isplatiti nakon počeka od godinu dana u 84 (osamdesetčetiri)   jednakih mjesečnih anuiteta, svaki u visini 101,62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BLOOMSBURY PUBLISHING PLC, VELIKA BRITANIJA </w:t>
      </w:r>
      <w:r w:rsidRPr="009219F7">
        <w:rPr>
          <w:rFonts w:hAnsi="Times New Roman" w:ascii="Times New Roman"/>
          <w:sz w:val="24"/>
        </w:rPr>
        <w:t xml:space="preserve">LONDON WC1B 3DP, VB - 50 BEDFORD SQUARE, OIB: GB215039103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22.794,72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22.794,72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22.794,72 </w:t>
      </w:r>
      <w:r w:rsidRPr="009219F7">
        <w:rPr>
          <w:rFonts w:hAnsi="Times New Roman" w:ascii="Times New Roman"/>
          <w:sz w:val="24"/>
        </w:rPr>
        <w:t>kn te će smanjenu tražbinu isplatiti nakon počeka od godinu dana u 84 (osamdesetčetiri)  jednakih mjesečnih anuiteta, svaki u visini 271,37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BOOKPOINT LTD, VELIKA BRITANIJA</w:t>
      </w:r>
      <w:r w:rsidRPr="009219F7">
        <w:rPr>
          <w:rFonts w:hAnsi="Times New Roman" w:ascii="Times New Roman"/>
          <w:b/>
          <w:sz w:val="24"/>
        </w:rPr>
        <w:tab/>
      </w:r>
      <w:r w:rsidRPr="009219F7">
        <w:rPr>
          <w:rFonts w:hAnsi="Times New Roman" w:ascii="Times New Roman"/>
          <w:sz w:val="24"/>
        </w:rPr>
        <w:t xml:space="preserve">ABINGDON, OXON OX14 4TD,UK - 130 MILTON PARK, OIB: GB205505305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50.601,24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50.601,24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50.601,24 </w:t>
      </w:r>
      <w:r w:rsidRPr="009219F7">
        <w:rPr>
          <w:rFonts w:hAnsi="Times New Roman" w:ascii="Times New Roman"/>
          <w:sz w:val="24"/>
        </w:rPr>
        <w:t>kn te će smanjenu tražbinu isplatiti nakon počeka od godinu dana u 84 (osamdesetčetiri)  jednakih mjesečnih anuiteta, svaki u visini 602,40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CD MEDIA S.A., GRČKA,</w:t>
      </w:r>
      <w:r w:rsidRPr="009219F7">
        <w:rPr>
          <w:rFonts w:hAnsi="Times New Roman" w:ascii="Times New Roman"/>
          <w:sz w:val="24"/>
        </w:rPr>
        <w:t xml:space="preserve"> ATENA  - 32 KIFISIAS AV. MAROUSI 15125 ATHENS, GREECE, OIB: EL09439900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30.312,97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30.312,97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30.312,97 </w:t>
      </w:r>
      <w:r w:rsidRPr="009219F7">
        <w:rPr>
          <w:rFonts w:hAnsi="Times New Roman" w:ascii="Times New Roman"/>
          <w:sz w:val="24"/>
        </w:rPr>
        <w:t>kn te će smanjenu tražbinu isplatiti nakon počeka od godinu dana u 84 (osamdesetčetiri)  jednakih mjesečnih anuiteta, svaki u visini 360,87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CENGAGE LEARNING (EMEA) LTD, VELIKA BRITANIJA</w:t>
      </w:r>
      <w:r w:rsidRPr="009219F7">
        <w:rPr>
          <w:rFonts w:hAnsi="Times New Roman" w:ascii="Times New Roman"/>
          <w:sz w:val="24"/>
        </w:rPr>
        <w:t xml:space="preserve">, HAMPSHIRE - HOUSE, NORTH WAY, ANDOVER, HAMPSHIRE, SP10 5 BE , UK , OIB: GB198923209,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44.176,11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44.176,11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44.176,11 </w:t>
      </w:r>
      <w:r w:rsidRPr="009219F7">
        <w:rPr>
          <w:rFonts w:hAnsi="Times New Roman" w:ascii="Times New Roman"/>
          <w:sz w:val="24"/>
        </w:rPr>
        <w:t>kn te će smanjenu tražbinu isplatiti nakon počeka od godinu dana u 84 (osamdesetčetiri)  jednakih mjesečnih anuiteta, svaki u visini 525,91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CHANDLER CRAWFORD AGENCY, USA,</w:t>
      </w:r>
      <w:r w:rsidRPr="009219F7">
        <w:rPr>
          <w:rFonts w:hAnsi="Times New Roman" w:ascii="Times New Roman"/>
          <w:sz w:val="24"/>
        </w:rPr>
        <w:t xml:space="preserve"> MONTEREY - PO BOX 642, 62 HARMON ROAD,01245, MONTEREY, USA, OIB: SI45877769,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68.313,36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68.313,36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68.313,36 </w:t>
      </w:r>
      <w:r w:rsidRPr="009219F7">
        <w:rPr>
          <w:rFonts w:hAnsi="Times New Roman" w:ascii="Times New Roman"/>
          <w:sz w:val="24"/>
        </w:rPr>
        <w:t>kn te će smanjenu tražbinu isplatiti nakon počeka od godinu dana u 84 (osamdesetčetiri)  jednakih mjesečnih anuiteta, svaki u visini 813,25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CIDEB EDITRICE, ITALIJA,</w:t>
      </w:r>
      <w:r w:rsidRPr="009219F7">
        <w:rPr>
          <w:rFonts w:hAnsi="Times New Roman" w:ascii="Times New Roman"/>
          <w:sz w:val="24"/>
        </w:rPr>
        <w:t xml:space="preserve"> RAPALLO - 16035 RAPALLO /GE/ ITALIA, OIB:IT204670996,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3.084,44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3.084,44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3.084,44 </w:t>
      </w:r>
      <w:r w:rsidRPr="009219F7">
        <w:rPr>
          <w:rFonts w:hAnsi="Times New Roman" w:ascii="Times New Roman"/>
          <w:sz w:val="24"/>
        </w:rPr>
        <w:t>kn te će smanjenu tražbinu isplatiti nakon počeka od godinu dana u 84 (osamdesetčetiri)  jednakih mjesečnih anuiteta, svaki u visini 36,72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COLBY D.O.O., SLOVENIJA</w:t>
      </w:r>
      <w:r w:rsidRPr="009219F7">
        <w:rPr>
          <w:rFonts w:hAnsi="Times New Roman" w:ascii="Times New Roman"/>
          <w:sz w:val="24"/>
        </w:rPr>
        <w:t xml:space="preserve"> LJUBLJANA - BRNČIČEVA 9, 1231 LJUBLJANA, SLOVENIJA, OIB:SI4587776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19.111,49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19.111,49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19.111,49 </w:t>
      </w:r>
      <w:r w:rsidRPr="009219F7">
        <w:rPr>
          <w:rFonts w:hAnsi="Times New Roman" w:ascii="Times New Roman"/>
          <w:sz w:val="24"/>
        </w:rPr>
        <w:t>kn te će smanjenu tražbinu isplatiti nakon počeka od godinu dana u 84 (osamdesetčetiri)  jednakih mjesečnih anuiteta, svaki u visini 227,52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CORNELSEN VERLAG , Njemačka,</w:t>
      </w:r>
      <w:r w:rsidRPr="009219F7">
        <w:rPr>
          <w:rFonts w:hAnsi="Times New Roman" w:ascii="Times New Roman"/>
          <w:sz w:val="24"/>
        </w:rPr>
        <w:t xml:space="preserve"> BIELEFELD - D-33609 BIELEFELD , NJEMAČKA, OIB: DE136665967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22.453,32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22.453,32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22.453,32 </w:t>
      </w:r>
      <w:r w:rsidRPr="009219F7">
        <w:rPr>
          <w:rFonts w:hAnsi="Times New Roman" w:ascii="Times New Roman"/>
          <w:sz w:val="24"/>
        </w:rPr>
        <w:t>kn te će smanjenu tražbinu isplatiti nakon počeka od godinu dana u 84 (osamdesetčetiri)  jednakih mjesečnih anuiteta, svaki u visini 267,30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DEEP BOOKS LIMITED,Velika Britanija,</w:t>
      </w:r>
      <w:r w:rsidRPr="009219F7">
        <w:rPr>
          <w:rFonts w:hAnsi="Times New Roman" w:ascii="Times New Roman"/>
          <w:sz w:val="24"/>
        </w:rPr>
        <w:t xml:space="preserve"> BN - UNIT 3 GOOSE GREEN TRADING ESTATE,47 EAST DULWICH ROAD, LONDON SE22 9BN, UK, OIB: GB607964121,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23.176,06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23.176,06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23.176,06 </w:t>
      </w:r>
      <w:r w:rsidRPr="009219F7">
        <w:rPr>
          <w:rFonts w:hAnsi="Times New Roman" w:ascii="Times New Roman"/>
          <w:sz w:val="24"/>
        </w:rPr>
        <w:t>kn te će smanjenu tražbinu isplatiti nakon počeka od godinu dana u 84 (osamdesetčetiri)  jednakih mjesečnih anuiteta, svaki u visini 275,91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DISNEY PUBL. WORLDWIDE, USA, </w:t>
      </w:r>
      <w:r w:rsidRPr="009219F7">
        <w:rPr>
          <w:rFonts w:hAnsi="Times New Roman" w:ascii="Times New Roman"/>
          <w:sz w:val="24"/>
        </w:rPr>
        <w:t xml:space="preserve">NEW YORK - 44 SOUTH BROADWAY , WHITE PLAINS, 10601 NEW YORK,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2.643,85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2.643,85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2.643,85 </w:t>
      </w:r>
      <w:r w:rsidRPr="009219F7">
        <w:rPr>
          <w:rFonts w:hAnsi="Times New Roman" w:ascii="Times New Roman"/>
          <w:sz w:val="24"/>
        </w:rPr>
        <w:t>kn te će smanjenu tražbinu isplatiti nakon počeka od godinu dana u 84 (osamdesetčetiri)  jednakih mjesečnih anuiteta, svaki u visini  31,47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DISTRICT 12 LLP, USA,</w:t>
      </w:r>
      <w:r w:rsidRPr="009219F7">
        <w:rPr>
          <w:rFonts w:hAnsi="Times New Roman" w:ascii="Times New Roman"/>
          <w:sz w:val="24"/>
        </w:rPr>
        <w:t xml:space="preserve"> SANDY HOOK - 65 BENNETTS BRIDGE ROAD, SANDY HOOK, SANDY HOOK, CT 06482,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75.165,60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75.165,60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75.165,60 </w:t>
      </w:r>
      <w:r w:rsidRPr="009219F7">
        <w:rPr>
          <w:rFonts w:hAnsi="Times New Roman" w:ascii="Times New Roman"/>
          <w:sz w:val="24"/>
        </w:rPr>
        <w:t>kn te će smanjenu tražbinu isplatiti nakon počeka od godinu dana u 84 (osamdesetčetiri)  jednakih mjesečnih anuiteta, svaki u visini 894,83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DISTRIEST, D.O.O. SEŽANA (DISTRIEST ILI EST-ZTT),Slovenia</w:t>
      </w:r>
      <w:r w:rsidRPr="009219F7">
        <w:rPr>
          <w:rFonts w:hAnsi="Times New Roman" w:ascii="Times New Roman"/>
          <w:sz w:val="24"/>
        </w:rPr>
        <w:t xml:space="preserve"> SEŽANA - PARTIZANSKA 75/A, 6210 SEŽANA, SLOVENIA, OIB:SI97958034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225.207,89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225.207,89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225.207,89 </w:t>
      </w:r>
      <w:r w:rsidRPr="009219F7">
        <w:rPr>
          <w:rFonts w:hAnsi="Times New Roman" w:ascii="Times New Roman"/>
          <w:sz w:val="24"/>
        </w:rPr>
        <w:t>kn te će smanjenu tražbinu isplatiti nakon počeka od godinu dana u 84 (osamdesetčetiri)  jednakih mjesečnih anuiteta, svaki u visini 2.681,05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EBSCO  INFORMATION SERVICES,- USA, </w:t>
      </w:r>
      <w:r w:rsidRPr="009219F7">
        <w:rPr>
          <w:rFonts w:hAnsi="Times New Roman" w:ascii="Times New Roman"/>
          <w:sz w:val="24"/>
        </w:rPr>
        <w:t xml:space="preserve">Ipswich - 10 ESTES STREET,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7.732,35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7.732,35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7.732,35 </w:t>
      </w:r>
      <w:r w:rsidRPr="009219F7">
        <w:rPr>
          <w:rFonts w:hAnsi="Times New Roman" w:ascii="Times New Roman"/>
          <w:sz w:val="24"/>
        </w:rPr>
        <w:t>kn te će smanjenu tražbinu isplatiti nakon počeka od godinu dana u 84 (osamdesetčetiri)  jednakih mjesečnih anuiteta, svaki u visini 92,05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EBSCO INFORMATION SERVICES GMBH, Njemačka </w:t>
      </w:r>
      <w:r w:rsidRPr="009219F7">
        <w:rPr>
          <w:rFonts w:hAnsi="Times New Roman" w:ascii="Times New Roman"/>
          <w:sz w:val="24"/>
        </w:rPr>
        <w:t xml:space="preserve">Berlin - SACHSENDAMM 2-7, OIB:DE205129407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681.646,70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27.764,88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653.881,82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653.881,82 kn</w:t>
      </w:r>
      <w:r w:rsidRPr="009219F7">
        <w:rPr>
          <w:rFonts w:hAnsi="Times New Roman" w:ascii="Times New Roman"/>
          <w:sz w:val="24"/>
        </w:rPr>
        <w:t xml:space="preserve"> te će smanjenu tražbinu isplatiti nakon počeka od godinu dana u 84 (osamdesetčetiri)  jednakih mjesečnih anuiteta, svaki u visini 7.784,31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xml:space="preserve"> -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EDELSA,Španjolska</w:t>
      </w:r>
      <w:r w:rsidRPr="009219F7">
        <w:rPr>
          <w:rFonts w:hAnsi="Times New Roman" w:ascii="Times New Roman"/>
          <w:sz w:val="24"/>
        </w:rPr>
        <w:t xml:space="preserve"> Madrid - 28043 MADRID, ŠPANJJOLSKA, OIB: ESA28379147,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39.120,60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39.120,60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39.120,60 </w:t>
      </w:r>
      <w:r w:rsidRPr="009219F7">
        <w:rPr>
          <w:rFonts w:hAnsi="Times New Roman" w:ascii="Times New Roman"/>
          <w:sz w:val="24"/>
        </w:rPr>
        <w:t>kn te će smanjenu tražbinu isplatiti nakon počeka od godinu dana u 84 (osamdesetčetiri)  jednakih mjesečnih anuiteta, svaki u visini  465,72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EDITIONS CASTERMAN (CASTERMAN), BELGIJA,</w:t>
      </w:r>
      <w:r w:rsidRPr="009219F7">
        <w:rPr>
          <w:rFonts w:hAnsi="Times New Roman" w:ascii="Times New Roman"/>
          <w:sz w:val="24"/>
        </w:rPr>
        <w:t xml:space="preserve"> BRUXELLES, BELGIJA - CENTRAL GATE, CANTERSTEEN, 47 BITE 4, OIB: BE0466745984,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57.902,65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1.395,92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56.506,73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56.506,73 </w:t>
      </w:r>
      <w:r w:rsidRPr="009219F7">
        <w:rPr>
          <w:rFonts w:hAnsi="Times New Roman" w:ascii="Times New Roman"/>
          <w:sz w:val="24"/>
        </w:rPr>
        <w:t>kn te će smanjenu tražbinu isplatiti nakon počeka od godinu dana u 84 (osamdesetčetiri)  jednakih mjesečnih anuiteta, svaki u visini 672,70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EDITIONS GRASSET ET FASQUELLE, FRANCUSKA, </w:t>
      </w:r>
      <w:r w:rsidRPr="009219F7">
        <w:rPr>
          <w:rFonts w:hAnsi="Times New Roman" w:ascii="Times New Roman"/>
          <w:sz w:val="24"/>
        </w:rPr>
        <w:t xml:space="preserve">VANVES CEDEX - 58, RUE JEAN BLEUZEN 92178, VANVES CEDEX, FRANCUSKA,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9.169,55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9.169,55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9.169,55 </w:t>
      </w:r>
      <w:r w:rsidRPr="009219F7">
        <w:rPr>
          <w:rFonts w:hAnsi="Times New Roman" w:ascii="Times New Roman"/>
          <w:sz w:val="24"/>
        </w:rPr>
        <w:t>kn te će smanjenu tražbinu isplatiti nakon počeka od godinu dana u 84 (osamdesetčetiri)  jednakih mjesečnih anuiteta, svaki u visini 109,16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EDITORIAL EDINUMEN, Španjolska</w:t>
      </w:r>
      <w:r w:rsidRPr="009219F7">
        <w:rPr>
          <w:rFonts w:hAnsi="Times New Roman" w:ascii="Times New Roman"/>
          <w:sz w:val="24"/>
        </w:rPr>
        <w:t xml:space="preserve"> Madrid - C/PIAMONTE 7, OIB:ESB82569336,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90.803,58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90.803,58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90.803,58 </w:t>
      </w:r>
      <w:r w:rsidRPr="009219F7">
        <w:rPr>
          <w:rFonts w:hAnsi="Times New Roman" w:ascii="Times New Roman"/>
          <w:sz w:val="24"/>
        </w:rPr>
        <w:t>kn te će smanjenu tražbinu isplatiti nakon počeka od godinu dana u 84 (osamdesetčetiri)  jednakih mjesečnih anuiteta, svaki u visini 1.081,00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ELI - S.R.L. OVVERO ELI S.R.L. - EUROPEAN LANGUAGE INSTITUTE , Italija</w:t>
      </w:r>
      <w:r w:rsidRPr="009219F7">
        <w:rPr>
          <w:rFonts w:hAnsi="Times New Roman" w:ascii="Times New Roman"/>
          <w:sz w:val="24"/>
        </w:rPr>
        <w:t xml:space="preserve">, Loreto - Via Brecce snc, 60025 Loreto ,ITALIJA, OIB: IT00389280421tražbinu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53.554,67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53.554,67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53.554,67 </w:t>
      </w:r>
      <w:r w:rsidRPr="009219F7">
        <w:rPr>
          <w:rFonts w:hAnsi="Times New Roman" w:ascii="Times New Roman"/>
          <w:sz w:val="24"/>
        </w:rPr>
        <w:t>kn te će smanjenu tražbinu isplatiti nakon počeka od godinu dana u 84 (osamdesetčetiri)  jednakih mjesečnih anuiteta, svaki u visini 637,56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ELSEVIER LIMITED ,Velika Britanija</w:t>
      </w:r>
      <w:r w:rsidRPr="009219F7">
        <w:rPr>
          <w:rFonts w:hAnsi="Times New Roman" w:ascii="Times New Roman"/>
          <w:sz w:val="24"/>
        </w:rPr>
        <w:t xml:space="preserve"> Oxford - The Boulevard, Langford Lane,Kidlington, OX5 1GB,OXFORD, UK, OIB:GB494627212,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237.699,06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237.699,06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237.699,06 </w:t>
      </w:r>
      <w:r w:rsidRPr="009219F7">
        <w:rPr>
          <w:rFonts w:hAnsi="Times New Roman" w:ascii="Times New Roman"/>
          <w:sz w:val="24"/>
        </w:rPr>
        <w:t>kn te će smanjenu tražbinu isplatiti nakon počeka od godinu dana u 84 (osamdesetčetiri)  jednakih mjesečnih anuiteta, svaki u visini 2.829,75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EXPRESS PUBLISHING ΑΝΩΝΥΜΗ ΕΚΔΟΤΙΚΗ ΕΤΑΙΡΙΑ EXPRESS PUBLISHING A.E,Grčka, </w:t>
      </w:r>
      <w:r w:rsidRPr="009219F7">
        <w:rPr>
          <w:rFonts w:hAnsi="Times New Roman" w:ascii="Times New Roman"/>
          <w:sz w:val="24"/>
        </w:rPr>
        <w:t xml:space="preserve">Athens - 25 GARDENIAS STR  MENIDI,13672 ATHENS ΓΑΡΔΕΝΙΑΣ 25 13671 - ΑΧΑΡΝΕΣ, GRČKA, OIB: EL094212463,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4.981,06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4.981,06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4.981,06 </w:t>
      </w:r>
      <w:r w:rsidRPr="009219F7">
        <w:rPr>
          <w:rFonts w:hAnsi="Times New Roman" w:ascii="Times New Roman"/>
          <w:sz w:val="24"/>
        </w:rPr>
        <w:t>kn te će smanjenu tražbinu isplatiti nakon počeka od godinu dana u 84 (osamdesetčetiri)  jednakih mjesečnih anuiteta, svaki u visini 59,30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FARRAR STRAUS &amp; GIROUX LLC, USA,</w:t>
      </w:r>
      <w:r w:rsidRPr="009219F7">
        <w:rPr>
          <w:rFonts w:hAnsi="Times New Roman" w:ascii="Times New Roman"/>
          <w:sz w:val="24"/>
        </w:rPr>
        <w:t xml:space="preserve"> New York - 18 West 18th Street NY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31.221,17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31.221,17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31.221,17 </w:t>
      </w:r>
      <w:r w:rsidRPr="009219F7">
        <w:rPr>
          <w:rFonts w:hAnsi="Times New Roman" w:ascii="Times New Roman"/>
          <w:sz w:val="24"/>
        </w:rPr>
        <w:t>kn te će smanjenu tražbinu isplatiti nakon počeka od godinu dana u 84 (osamdesetčetiri)  jednakih mjesečnih anuiteta, svaki u visini 371,68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FLAMMARION SA,Francuska</w:t>
      </w:r>
      <w:r w:rsidRPr="009219F7">
        <w:rPr>
          <w:rFonts w:hAnsi="Times New Roman" w:ascii="Times New Roman"/>
          <w:sz w:val="24"/>
        </w:rPr>
        <w:t xml:space="preserve">, Paris - 87 QUAI PANHARD ET LEVASSOR,75013 PARIS 13, FRANCUSKA, OIB: FR58321921546,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11.466,89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11.466,89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11.466,89 </w:t>
      </w:r>
      <w:r w:rsidRPr="009219F7">
        <w:rPr>
          <w:rFonts w:hAnsi="Times New Roman" w:ascii="Times New Roman"/>
          <w:sz w:val="24"/>
        </w:rPr>
        <w:t>kn te će smanjenu tražbinu isplatiti nakon počeka od godinu dana u 84 (osamdesetčetiri)  jednakih mjesečnih anuiteta, svaki u visini 136,51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GARDNERS BOOKS LTD,Velika Britanija,</w:t>
      </w:r>
      <w:r w:rsidRPr="009219F7">
        <w:rPr>
          <w:rFonts w:hAnsi="Times New Roman" w:ascii="Times New Roman"/>
          <w:sz w:val="24"/>
        </w:rPr>
        <w:t xml:space="preserve">Eastburne - 1 WHITTLE DRIVE ,WILLINGDON DROVE,EASTBOURNE,EAST SUSSEX BN23 6QH,UK, OIB: GB444950437,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5.319,97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5.319,97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5.319,97 </w:t>
      </w:r>
      <w:r w:rsidRPr="009219F7">
        <w:rPr>
          <w:rFonts w:hAnsi="Times New Roman" w:ascii="Times New Roman"/>
          <w:sz w:val="24"/>
        </w:rPr>
        <w:t>kn te će smanjenu tražbinu isplatiti nakon počeka od godinu dana u 84 (osamdesetčetiri)   jednakih mjesečnih anuiteta, svaki u visini 63,33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GAZELLE BOOK SERVICES LIMITED,Velika Britanija,</w:t>
      </w:r>
      <w:r w:rsidRPr="009219F7">
        <w:rPr>
          <w:rFonts w:hAnsi="Times New Roman" w:ascii="Times New Roman"/>
          <w:sz w:val="24"/>
        </w:rPr>
        <w:t xml:space="preserve"> Lancaster - WHITE CROSS MILLS , HIGHTOWN,LANCASTER LA1 4XS, VELIKA BRITANIJA, OIB: GB48300157,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32.864,23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32.864,23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32.864,23 </w:t>
      </w:r>
      <w:r w:rsidRPr="009219F7">
        <w:rPr>
          <w:rFonts w:hAnsi="Times New Roman" w:ascii="Times New Roman"/>
          <w:sz w:val="24"/>
        </w:rPr>
        <w:t>kn te će smanjenu tražbinu isplatiti nakon počeka od godinu dana u 84 (osamdesetčetiri)  jednakih mjesečnih anuiteta, svaki u visini 391,24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Georg D.W. Callwey GmbH &amp; Co. KG, Njemačka,</w:t>
      </w:r>
      <w:r w:rsidRPr="009219F7">
        <w:rPr>
          <w:rFonts w:hAnsi="Times New Roman" w:ascii="Times New Roman"/>
          <w:sz w:val="24"/>
        </w:rPr>
        <w:t xml:space="preserve"> München - Streitfeldstr. 35, D-81673 München, NJEMAČKA, OIB: DE130490784, tražbinu </w:t>
      </w:r>
      <w:r w:rsidR="003919A3">
        <w:rPr>
          <w:rFonts w:hAnsi="Times New Roman" w:ascii="Times New Roman"/>
          <w:sz w:val="24"/>
        </w:rPr>
        <w:t>iz ove nagodbe</w:t>
      </w:r>
      <w:r w:rsidRPr="009219F7">
        <w:rPr>
          <w:rFonts w:hAnsi="Times New Roman" w:ascii="Times New Roman"/>
          <w:sz w:val="24"/>
        </w:rPr>
        <w:t>u iznosu od 2.758,25 kn, smanjenu za otpis zateznih kamata u iznosu od 0,00 kn te iznos tražbine nakon otpisa zatezne kamate iznosi 2.758,25 kn uz 0,00% otpisa glavnice u iznosu od 0,00 kn, pa smanjena tražbina iznosi 2.758,25 kn te će smanjenu tražbinu isplatiti nakon počeka od godinu dana u 84 (osamdesetčetiri)  jednakih mjesečnih anuiteta, svaki u visini 32,84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GRAAL SPÓŁKA Z OGRANICZONĄ ODPOWIEDZIALNOŚCIĄ, Poljska</w:t>
      </w:r>
      <w:r w:rsidRPr="009219F7">
        <w:rPr>
          <w:rFonts w:hAnsi="Times New Roman" w:ascii="Times New Roman"/>
          <w:sz w:val="24"/>
        </w:rPr>
        <w:t xml:space="preserve"> 05-825 GRODZISK MAZOWIECKI,POLJSKA - POLNEJ ROZY 26, OPYPY, OIB: PL6771003643,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30.442,41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30.442,41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30.442,41  </w:t>
      </w:r>
      <w:r w:rsidRPr="009219F7">
        <w:rPr>
          <w:rFonts w:hAnsi="Times New Roman" w:ascii="Times New Roman"/>
          <w:sz w:val="24"/>
        </w:rPr>
        <w:t>kn te će smanjenu tražbinu isplatiti nakon počeka od godinu dana u 84 (osamdesetčetiri)  jednakih mjesečnih anuiteta, svaki u visini 362,41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GRANTHAN BOOK SERVICES, VELIKA BRITANIJA,</w:t>
      </w:r>
      <w:r w:rsidRPr="009219F7">
        <w:rPr>
          <w:rFonts w:hAnsi="Times New Roman" w:ascii="Times New Roman"/>
          <w:sz w:val="24"/>
        </w:rPr>
        <w:t xml:space="preserve"> GRANTHAM, LINCOLNSHIRE, VELIKA BRITANIJA - TRENT ROAD,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141.310,33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141.310,33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141.310,33 </w:t>
      </w:r>
      <w:r w:rsidRPr="009219F7">
        <w:rPr>
          <w:rFonts w:hAnsi="Times New Roman" w:ascii="Times New Roman"/>
          <w:sz w:val="24"/>
        </w:rPr>
        <w:t>kn te će smanjenu tražbinu isplatiti nakon počeka od godinu dana u 84 (osamdesetčetiri)  jednakih mjesečnih anuiteta, svaki u visini 1.682,27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GREENWICH BOOK CO LTD !! GRANGE BOOKS, Velika Britanija,</w:t>
      </w:r>
      <w:r w:rsidRPr="009219F7">
        <w:rPr>
          <w:rFonts w:hAnsi="Times New Roman" w:ascii="Times New Roman"/>
          <w:sz w:val="24"/>
        </w:rPr>
        <w:t xml:space="preserve"> MEDWAY CITY ESTATE,ROCHESTER KEN,UK - UNIT 2, WHITEWALL ROAD, OIB: GB994301996,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3.231,20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3.231,20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3.231,20 </w:t>
      </w:r>
      <w:r w:rsidRPr="009219F7">
        <w:rPr>
          <w:rFonts w:hAnsi="Times New Roman" w:ascii="Times New Roman"/>
          <w:sz w:val="24"/>
        </w:rPr>
        <w:t>kn te će smanjenu tražbinu isplatiti nakon počeka od godinu dana u 84 (osamdesetčetiri)  jednakih mjesečnih anuiteta, svaki u visini 38,47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GUINNESS WORLD RECORDS, UK,</w:t>
      </w:r>
      <w:r w:rsidRPr="009219F7">
        <w:rPr>
          <w:rFonts w:hAnsi="Times New Roman" w:ascii="Times New Roman"/>
          <w:sz w:val="24"/>
        </w:rPr>
        <w:t xml:space="preserve"> London - 184-192 DRUMMOND STREET, 3rd FLOOR, LONDON, NW1 3HP, UK, OIB: GB327931152,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49.450,37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49.450,37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49.450,37 </w:t>
      </w:r>
      <w:r w:rsidRPr="009219F7">
        <w:rPr>
          <w:rFonts w:hAnsi="Times New Roman" w:ascii="Times New Roman"/>
          <w:sz w:val="24"/>
        </w:rPr>
        <w:t>kn te će smanjenu tražbinu isplatiti nakon nakon počeka od godinu dana u 84 (osamdesetčetiri)  jednakih mjesečnih anuiteta, svaki u visini 588,69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11544939570 će vjerovniku </w:t>
      </w:r>
      <w:r w:rsidRPr="009219F7">
        <w:rPr>
          <w:rFonts w:hAnsi="Times New Roman" w:ascii="Times New Roman"/>
          <w:b/>
          <w:sz w:val="24"/>
        </w:rPr>
        <w:t>HACHETTE BOOK GROUP- LITTLE BROWN COMPANY, USA</w:t>
      </w:r>
      <w:r w:rsidRPr="009219F7">
        <w:rPr>
          <w:rFonts w:hAnsi="Times New Roman" w:ascii="Times New Roman"/>
          <w:sz w:val="24"/>
        </w:rPr>
        <w:t xml:space="preserve"> New York - 237  PARK AVENUE, NEW YORK NY 10017, USA, , tražbinu </w:t>
      </w:r>
      <w:r w:rsidR="003919A3">
        <w:rPr>
          <w:rFonts w:hAnsi="Times New Roman" w:ascii="Times New Roman"/>
          <w:sz w:val="24"/>
        </w:rPr>
        <w:t>iz ove nagodbe</w:t>
      </w:r>
      <w:r w:rsidRPr="009219F7">
        <w:rPr>
          <w:rFonts w:hAnsi="Times New Roman" w:ascii="Times New Roman"/>
          <w:sz w:val="24"/>
        </w:rPr>
        <w:t>u iznosu od 3.172,62 kn, smanjenu za otpis zateznih kamata u iznosu od 0,00 kn te iznos tražbine nakon otpisa zatezne kamate iznosi 3.172,62 kn uz 0,00% otpisa glavnice u iznosu od 0,00 kn, pa smanjena tražbina iznosi 3.172,62 kn te će smanjenu tražbinu isplatiti nakon nakon počeka od godinu dana u 84 (osamdesetčetiri)  jednakih mjesečnih anuiteta, svaki u visini 37,77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HACHETTE BOOK GROUP -USA,</w:t>
      </w:r>
      <w:r w:rsidRPr="009219F7">
        <w:rPr>
          <w:rFonts w:hAnsi="Times New Roman" w:ascii="Times New Roman"/>
          <w:sz w:val="24"/>
        </w:rPr>
        <w:t xml:space="preserve"> BOSTON, USA - O,I, BIX 8828 JFK STATION,MA 02114,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89.565,26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27.764,88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89.565,26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89.565,26 </w:t>
      </w:r>
      <w:r w:rsidRPr="009219F7">
        <w:rPr>
          <w:rFonts w:hAnsi="Times New Roman" w:ascii="Times New Roman"/>
          <w:sz w:val="24"/>
        </w:rPr>
        <w:t>kn te će smanjenu tražbinu isplatiti nakon počeka od godinu dana u 84 (osamdesetčetiri)  jednakih mjesečnih anuiteta, svaki u visini 1.030,54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HACHETTE LIVRE, Francuska,</w:t>
      </w:r>
      <w:r w:rsidRPr="009219F7">
        <w:rPr>
          <w:rFonts w:hAnsi="Times New Roman" w:ascii="Times New Roman"/>
          <w:sz w:val="24"/>
        </w:rPr>
        <w:t xml:space="preserve"> Malakoff Cedex 92247 - FRANCUSKA - 11 rue Paul Bert , OIB:FR04602060147,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281.813,79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281.813,79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281.813,79 </w:t>
      </w:r>
      <w:r w:rsidRPr="009219F7">
        <w:rPr>
          <w:rFonts w:hAnsi="Times New Roman" w:ascii="Times New Roman"/>
          <w:sz w:val="24"/>
        </w:rPr>
        <w:t>kn te će smanjenu tražbinu isplatiti nakon počeka od godinu dana u 84 (osamdesetčetiri)  jednakih mjesečnih anuiteta, svaki u visini 3.354,93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HARPER COLLINS PUBLISHERS LTD., Velika Britanija</w:t>
      </w:r>
      <w:r w:rsidRPr="009219F7">
        <w:rPr>
          <w:rFonts w:hAnsi="Times New Roman" w:ascii="Times New Roman"/>
          <w:sz w:val="24"/>
        </w:rPr>
        <w:t xml:space="preserve"> BISHOPBRIGGS, GLASGOW, G64 2QT, UK - 103 WESTERHILL ROAD, OIB:GB259639706,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548.654,18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548.654,18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548.654,18 </w:t>
      </w:r>
      <w:r w:rsidRPr="009219F7">
        <w:rPr>
          <w:rFonts w:hAnsi="Times New Roman" w:ascii="Times New Roman"/>
          <w:sz w:val="24"/>
        </w:rPr>
        <w:t>kn te će smanjenu tražbinu isplatiti nakon počeka od godinu dana u 84 (osamdesetčetiri)  jednakih mjesečnih anuiteta, svaki u visini 6.531,60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Harper Collins, USA </w:t>
      </w:r>
      <w:r w:rsidRPr="009219F7">
        <w:rPr>
          <w:rFonts w:hAnsi="Times New Roman" w:ascii="Times New Roman"/>
          <w:sz w:val="24"/>
        </w:rPr>
        <w:t xml:space="preserve">SCRANTON, PA 1852-4621, USA - 1000 KEYSTONE INDUSTRIAL PARK,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32.511,83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32.511,83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32.511,83 </w:t>
      </w:r>
      <w:r w:rsidRPr="009219F7">
        <w:rPr>
          <w:rFonts w:hAnsi="Times New Roman" w:ascii="Times New Roman"/>
          <w:sz w:val="24"/>
        </w:rPr>
        <w:t>kn te će smanjenu tražbinu isplatiti nakon počeka od godinu dana u 84 (osamdesetčetiri)  jednakih mjesečnih anuiteta, svaki u visini 387,05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HELEN YENTUS, USA,</w:t>
      </w:r>
      <w:r w:rsidRPr="009219F7">
        <w:rPr>
          <w:rFonts w:hAnsi="Times New Roman" w:ascii="Times New Roman"/>
          <w:sz w:val="24"/>
        </w:rPr>
        <w:t xml:space="preserve"> BROOKLYN, NY USA - 178 Driggs Ave, 4R, BROOKLYN, NY USA,, tražbinu </w:t>
      </w:r>
      <w:r w:rsidR="003919A3">
        <w:rPr>
          <w:rFonts w:hAnsi="Times New Roman" w:ascii="Times New Roman"/>
          <w:sz w:val="24"/>
        </w:rPr>
        <w:t>iz ove nagodbe</w:t>
      </w:r>
      <w:r w:rsidRPr="009219F7">
        <w:rPr>
          <w:rFonts w:hAnsi="Times New Roman" w:ascii="Times New Roman"/>
          <w:sz w:val="24"/>
        </w:rPr>
        <w:t>u iznosu od 4.230,16 kn, smanjenu za otpis zateznih kamata u iznosu od 0,00 kn te iznos tražbine nakon otpisa zatezne kamate iznosi 4.230,16 kn uz 0,00% otpisa glavnice u iznosu od 0,00 kn, pa smanjena tražbina iznosi 4.230,16 kn te će smanjenu tražbinu isplatiti nakon počeka od godinu dana u 84 (osamdesetčetiri)  jednakih mjesečnih anuiteta, svaki u visini 50,36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HENRY HOLT AND COMPANY, USA</w:t>
      </w:r>
      <w:r w:rsidRPr="009219F7">
        <w:rPr>
          <w:rFonts w:hAnsi="Times New Roman" w:ascii="Times New Roman"/>
          <w:sz w:val="24"/>
        </w:rPr>
        <w:t xml:space="preserve"> NEW YORK, NY 10010-7848 USA - 175 FIFT AVENUE,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15.987,86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15.987,86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15.987,86 </w:t>
      </w:r>
      <w:r w:rsidRPr="009219F7">
        <w:rPr>
          <w:rFonts w:hAnsi="Times New Roman" w:ascii="Times New Roman"/>
          <w:sz w:val="24"/>
        </w:rPr>
        <w:t>kn te će smanjenu tražbinu isplatiti nakon počeka od godinu dana u 84 (osamdesetčetiri)  jednakih mjesečnih anuiteta, svaki u visini 190,33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HILDEN DESIGN, Njemačka </w:t>
      </w:r>
      <w:r w:rsidRPr="009219F7">
        <w:rPr>
          <w:rFonts w:hAnsi="Times New Roman" w:ascii="Times New Roman"/>
          <w:sz w:val="24"/>
        </w:rPr>
        <w:t xml:space="preserve"> MUNCHEN 81667, NJEMAČKA - PREYSINGSTR. 22, , OIB:DE189818087,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3.822,30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3.822,30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3.822,30 </w:t>
      </w:r>
      <w:r w:rsidRPr="009219F7">
        <w:rPr>
          <w:rFonts w:hAnsi="Times New Roman" w:ascii="Times New Roman"/>
          <w:sz w:val="24"/>
        </w:rPr>
        <w:t>kn te će smanjenu tražbinu isplatiti nakon počeka od godinu dana u 84 (osamdesetčetiri)  jednakih mjesečnih anuiteta, svaki u visini  45,50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HUEBER MAX VERLAG GMBH,NJEMAČKA</w:t>
      </w:r>
      <w:r w:rsidRPr="009219F7">
        <w:rPr>
          <w:rFonts w:hAnsi="Times New Roman" w:ascii="Times New Roman"/>
          <w:sz w:val="24"/>
        </w:rPr>
        <w:t xml:space="preserve">, 33333 </w:t>
      </w:r>
      <w:r w:rsidRPr="009219F7">
        <w:rPr>
          <w:rFonts w:hAnsi="Times New Roman" w:ascii="Times New Roman"/>
          <w:sz w:val="24"/>
        </w:rPr>
        <w:lastRenderedPageBreak/>
        <w:t xml:space="preserve">Gütersloh,DE - An der Autobahn 100, OIB:DE126769090,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1.154.750,19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59.253,61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1.095.496,58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1.095.496,58 </w:t>
      </w:r>
      <w:r w:rsidRPr="009219F7">
        <w:rPr>
          <w:rFonts w:hAnsi="Times New Roman" w:ascii="Times New Roman"/>
          <w:sz w:val="24"/>
        </w:rPr>
        <w:t>kn te će smanjenu tražbinu isplatiti nakon počeka od godinu dana u 84 (osamdesetčetiri)  jednakih mjesečnih anuiteta, svaki u visini 13.041,63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HUMAN KINETICS EUROPE LTD, Velika Britanija,</w:t>
      </w:r>
      <w:r w:rsidRPr="009219F7">
        <w:rPr>
          <w:rFonts w:hAnsi="Times New Roman" w:ascii="Times New Roman"/>
          <w:sz w:val="24"/>
        </w:rPr>
        <w:t xml:space="preserve"> STANNINGLEY, LEEDS, LS28 6AT, UK - 107 BRADFORD ROAD, OIB: GB500542304,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4.891,71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4.891,71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4.891,71 </w:t>
      </w:r>
      <w:r w:rsidRPr="009219F7">
        <w:rPr>
          <w:rFonts w:hAnsi="Times New Roman" w:ascii="Times New Roman"/>
          <w:sz w:val="24"/>
        </w:rPr>
        <w:t>kn te će smanjenu tražbinu isplatiti nakon počeka od godinu dana u 84 (osamdesetčetiri)  jednakih mjesečnih anuiteta, svaki u visini 58,23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ICM INC, USA, NEW YORK</w:t>
      </w:r>
      <w:r w:rsidRPr="009219F7">
        <w:rPr>
          <w:rFonts w:hAnsi="Times New Roman" w:ascii="Times New Roman"/>
          <w:sz w:val="24"/>
        </w:rPr>
        <w:t xml:space="preserve">, NY 10019, USA - 730FIFTH AVENUE, 3RD FLOOR,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41.742,85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41.742,85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41.742,85 </w:t>
      </w:r>
      <w:r w:rsidRPr="009219F7">
        <w:rPr>
          <w:rFonts w:hAnsi="Times New Roman" w:ascii="Times New Roman"/>
          <w:sz w:val="24"/>
        </w:rPr>
        <w:t>kn te će smanjenu tražbinu isplatiti nakon počeka od godinu dana u 84 (osamdesetčetiri)  jednakih mjesečnih anuiteta, svaki u visini 496,94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INGRAM INTERNATIONAL, USA,</w:t>
      </w:r>
      <w:r w:rsidRPr="009219F7">
        <w:rPr>
          <w:rFonts w:hAnsi="Times New Roman" w:ascii="Times New Roman"/>
          <w:sz w:val="24"/>
        </w:rPr>
        <w:t xml:space="preserve"> PETERSBURG, VA 23803-8955, USA -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21.700,14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21.700,14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21.700,14 </w:t>
      </w:r>
      <w:r w:rsidRPr="009219F7">
        <w:rPr>
          <w:rFonts w:hAnsi="Times New Roman" w:ascii="Times New Roman"/>
          <w:sz w:val="24"/>
        </w:rPr>
        <w:t>kn te će smanjenu tražbinu isplatiti nakon počeka od godinu dana u 84 (osamdesetčetiri)  jednakih mjesečnih anuiteta, svaki u visini 258,34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Institution of Civil Engineers/ICE Publ., USA</w:t>
      </w:r>
      <w:r w:rsidRPr="009219F7">
        <w:rPr>
          <w:rFonts w:hAnsi="Times New Roman" w:ascii="Times New Roman"/>
          <w:sz w:val="24"/>
        </w:rPr>
        <w:t xml:space="preserve"> RESTON, VA 20191-4400, USA - , tražbinu </w:t>
      </w:r>
      <w:r w:rsidR="003919A3">
        <w:rPr>
          <w:rFonts w:hAnsi="Times New Roman" w:ascii="Times New Roman"/>
          <w:sz w:val="24"/>
        </w:rPr>
        <w:t>iz ove nagodbe</w:t>
      </w:r>
      <w:r w:rsidRPr="009219F7">
        <w:rPr>
          <w:rFonts w:hAnsi="Times New Roman" w:ascii="Times New Roman"/>
          <w:sz w:val="24"/>
        </w:rPr>
        <w:t>u iznosu od 2.509,29 kn, smanjenu za otpis zateznih kamata u iznosu od 0,00 kn te iznos tražbine nakon otpisa zatezne kamate iznosi 2.509,29 kn uz 0,00% otpisa glavnice u iznosu od 0,00 kn, pa smanjena tražbina iznosi 2.509,29 kn te će smanjenu tražbinu isplatiti nakon počeka od godinu dana u 84 (osamdesetčetiri)  jednakih mjesečnih anuiteta, svaki u visini 29,87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KOCH, NEFF &amp; OETINGER, Njemačka,</w:t>
      </w:r>
      <w:r w:rsidRPr="009219F7">
        <w:rPr>
          <w:rFonts w:hAnsi="Times New Roman" w:ascii="Times New Roman"/>
          <w:sz w:val="24"/>
        </w:rPr>
        <w:t xml:space="preserve"> STUTTGART - 7O5O5 , NJEMAČKA, OIB: DE147816562,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71.836,82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71.836,82 </w:t>
      </w:r>
      <w:r w:rsidRPr="009219F7">
        <w:rPr>
          <w:rFonts w:hAnsi="Times New Roman" w:ascii="Times New Roman"/>
          <w:sz w:val="24"/>
        </w:rPr>
        <w:t xml:space="preserve">kn uz 0,00% otpisa glavnice u iznosu od 0,00 kn, pa </w:t>
      </w:r>
      <w:r w:rsidRPr="009219F7">
        <w:rPr>
          <w:rFonts w:hAnsi="Times New Roman" w:ascii="Times New Roman"/>
          <w:sz w:val="24"/>
        </w:rPr>
        <w:lastRenderedPageBreak/>
        <w:t xml:space="preserve">smanjena tražbina iznosi </w:t>
      </w:r>
      <w:r w:rsidRPr="009219F7">
        <w:rPr>
          <w:rFonts w:hAnsi="Times New Roman" w:ascii="Times New Roman"/>
          <w:sz w:val="24"/>
          <w:lang w:eastAsia="hr-HR"/>
        </w:rPr>
        <w:t xml:space="preserve">71.836,82 </w:t>
      </w:r>
      <w:r w:rsidRPr="009219F7">
        <w:rPr>
          <w:rFonts w:hAnsi="Times New Roman" w:ascii="Times New Roman"/>
          <w:sz w:val="24"/>
        </w:rPr>
        <w:t>kn te će smanjenu tražbinu isplatiti nakon počeka od godinu dana u 84 (osamdesetčetiri)  jednakih mjesečnih anuiteta, svaki u visini 855,20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LANGENSCHEIDT, Njemačka,</w:t>
      </w:r>
      <w:r w:rsidRPr="009219F7">
        <w:rPr>
          <w:rFonts w:hAnsi="Times New Roman" w:ascii="Times New Roman"/>
          <w:sz w:val="24"/>
        </w:rPr>
        <w:t xml:space="preserve"> Muenchen - Neusser Strasse 3, OIB: DE286438676,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24.555,44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24.555,44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24.555,44 </w:t>
      </w:r>
      <w:r w:rsidRPr="009219F7">
        <w:rPr>
          <w:rFonts w:hAnsi="Times New Roman" w:ascii="Times New Roman"/>
          <w:sz w:val="24"/>
        </w:rPr>
        <w:t>kn te će smanjenu tražbinu isplatiti nakon počeka od godinu dana u 84 (osamdesetčetiri)  jednakih mjesečnih anuiteta, svaki u visini 292,33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LICOSA SANSONI SRL, Italija</w:t>
      </w:r>
      <w:r w:rsidRPr="009219F7">
        <w:rPr>
          <w:rFonts w:hAnsi="Times New Roman" w:ascii="Times New Roman"/>
          <w:sz w:val="24"/>
        </w:rPr>
        <w:t xml:space="preserve"> FIRENZE - VIA DUCA DI CALABRIA, OIB:IT00431920487,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34.762,66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34.762,66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34.762,66 </w:t>
      </w:r>
      <w:r w:rsidRPr="009219F7">
        <w:rPr>
          <w:rFonts w:hAnsi="Times New Roman" w:ascii="Times New Roman"/>
          <w:sz w:val="24"/>
        </w:rPr>
        <w:t>kn te će smanjenu tražbinu isplatiti nakon počeka od godinu dana u 84 (osamdesetčetiri)  jednakih mjesečnih anuiteta, svaki u visini  413,84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LITTLEHAMPTON BOOK SERVICE, VELIKA BRITANIJA,</w:t>
      </w:r>
      <w:r w:rsidRPr="009219F7">
        <w:rPr>
          <w:rFonts w:hAnsi="Times New Roman" w:ascii="Times New Roman"/>
          <w:sz w:val="24"/>
        </w:rPr>
        <w:t xml:space="preserve"> Worthing WEST SUSSEX - WEST SUSSEX BN13  3RB,UK, OIB: GB205505305,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385.088,50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385.088,50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385.088,50 </w:t>
      </w:r>
      <w:r w:rsidRPr="009219F7">
        <w:rPr>
          <w:rFonts w:hAnsi="Times New Roman" w:ascii="Times New Roman"/>
          <w:sz w:val="24"/>
        </w:rPr>
        <w:t>kn te će smanjenu tražbinu isplatiti nakon počeka od godinu dana u 84 (osamdesetčetiri)  jednakih mjesečnih anuiteta, svaki u visini 4.584,39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L</w:t>
      </w:r>
      <w:r w:rsidRPr="009219F7">
        <w:rPr>
          <w:rFonts w:hAnsi="Times New Roman" w:ascii="Times New Roman"/>
          <w:b/>
          <w:sz w:val="24"/>
        </w:rPr>
        <w:t xml:space="preserve">KG KOMMISSIONS UND ABRECHNUNGSGESELLSCHAFT, Njemačka, </w:t>
      </w:r>
      <w:r w:rsidRPr="009219F7">
        <w:rPr>
          <w:rFonts w:hAnsi="Times New Roman" w:ascii="Times New Roman"/>
          <w:sz w:val="24"/>
        </w:rPr>
        <w:t xml:space="preserve">Espehain - POTZSCHAUER WEG,04579  , OIB: DE141497668,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3.824,29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3.824,29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3.824,29 </w:t>
      </w:r>
      <w:r w:rsidRPr="009219F7">
        <w:rPr>
          <w:rFonts w:hAnsi="Times New Roman" w:ascii="Times New Roman"/>
          <w:sz w:val="24"/>
        </w:rPr>
        <w:t>kn te će smanjenu tražbinu isplatiti nakon počeka od godinu dana u 84 (osamdesetčetiri)  jednakih mjesečnih anuiteta, svaki u visini 45,53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MACMILLAN PUBLISHERS LTD, VB,</w:t>
      </w:r>
      <w:r w:rsidRPr="009219F7">
        <w:rPr>
          <w:rFonts w:hAnsi="Times New Roman" w:ascii="Times New Roman"/>
          <w:sz w:val="24"/>
        </w:rPr>
        <w:t xml:space="preserve"> BASINGSTOKE - HOUNDMILLS, HANTS, RG21 2XS , UK, OIB:GB199440621,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180.529,64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180.529,64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180.529,64 </w:t>
      </w:r>
      <w:r w:rsidRPr="009219F7">
        <w:rPr>
          <w:rFonts w:hAnsi="Times New Roman" w:ascii="Times New Roman"/>
          <w:sz w:val="24"/>
        </w:rPr>
        <w:t xml:space="preserve">kn te će smanjenu tražbinu isplatiti nakon počeka od godinu dana u 84 (osamdesetčetiri)   jednakih mjesečnih anuiteta, svaki u visini </w:t>
      </w:r>
      <w:r w:rsidRPr="009219F7">
        <w:rPr>
          <w:rFonts w:hAnsi="Times New Roman" w:ascii="Times New Roman"/>
          <w:sz w:val="24"/>
        </w:rPr>
        <w:lastRenderedPageBreak/>
        <w:t>2.149,16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MARSTON BOOK SERVICES LTD &amp; ORCA BOOK SERVICES LTD, VB,</w:t>
      </w:r>
      <w:r w:rsidRPr="009219F7">
        <w:rPr>
          <w:rFonts w:hAnsi="Times New Roman" w:ascii="Times New Roman"/>
          <w:sz w:val="24"/>
        </w:rPr>
        <w:t xml:space="preserve"> Abingdon - 160 Eastern Avenue, Milton Park,  Oxon.OX14 4SB UK, OIB: GB787445478,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97.913,56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97.913,56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97.913,56 </w:t>
      </w:r>
      <w:r w:rsidRPr="009219F7">
        <w:rPr>
          <w:rFonts w:hAnsi="Times New Roman" w:ascii="Times New Roman"/>
          <w:sz w:val="24"/>
        </w:rPr>
        <w:t>kn te će smanjenu tražbinu isplatiti nakon počeka od godinu dana u 84 (osamdesetčetiri)  jednakih mjesečnih anuiteta, svaki u visini 1.165,64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MCGRAW-HILL EDUCATION (UK) LTD, VB,</w:t>
      </w:r>
      <w:r w:rsidRPr="009219F7">
        <w:rPr>
          <w:rFonts w:hAnsi="Times New Roman" w:ascii="Times New Roman"/>
          <w:sz w:val="24"/>
        </w:rPr>
        <w:t xml:space="preserve"> Maidenhead - Shoppenhangers Road, Berkshire,England,SL6 2QL, UK, OIB: GB151870610,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54.922,72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54.922,72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54.922,72 </w:t>
      </w:r>
      <w:r w:rsidRPr="009219F7">
        <w:rPr>
          <w:rFonts w:hAnsi="Times New Roman" w:ascii="Times New Roman"/>
          <w:sz w:val="24"/>
        </w:rPr>
        <w:t>kn te će smanjenu tražbinu isplatiti nakon počeka od godinu dana u 84 (osamdesetčetiri)  jednakih mjesečnih anuiteta, svaki u visini 653,84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Mladinska Knjiga Trgovina d.o.o.,</w:t>
      </w:r>
      <w:r w:rsidRPr="009219F7">
        <w:rPr>
          <w:rFonts w:hAnsi="Times New Roman" w:ascii="Times New Roman"/>
          <w:sz w:val="24"/>
        </w:rPr>
        <w:t xml:space="preserve"> SLOVENIJA, Ljubljana - SLOVENSKA CESTA 29, 1000  SLOVENIJA, OIB: SI48494216, tražbinu </w:t>
      </w:r>
      <w:r w:rsidR="003919A3">
        <w:rPr>
          <w:rFonts w:hAnsi="Times New Roman" w:ascii="Times New Roman"/>
          <w:sz w:val="24"/>
        </w:rPr>
        <w:t>iz ove nagodbe</w:t>
      </w:r>
      <w:r w:rsidRPr="009219F7">
        <w:rPr>
          <w:rFonts w:hAnsi="Times New Roman" w:ascii="Times New Roman"/>
          <w:sz w:val="24"/>
        </w:rPr>
        <w:t>u iznosu od 2.303,76 kn, smanjenu za otpis zateznih kamata u iznosu od 0,00 kn te iznos tražbine nakon otpisa zatezne kamate iznosi 2.303,76 kn uz 0,00% otpisa glavnice u iznosu od 0,00 kn, pa smanjena tražbina iznosi 2.303,76 kn te će smanjenu tražbinu isplatiti nakon počeka od godinu dana u 84 (osamdesetčetiri)  jednakih mjesečnih anuiteta, svaki u visini 27,43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MPS - FORMERY VHPS, USA</w:t>
      </w:r>
      <w:r w:rsidRPr="009219F7">
        <w:rPr>
          <w:rFonts w:hAnsi="Times New Roman" w:ascii="Times New Roman"/>
          <w:sz w:val="24"/>
        </w:rPr>
        <w:t xml:space="preserve"> Atlanta - ATLANTA, GA 31193-0668,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42.116,63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42.116,63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42.116,63 </w:t>
      </w:r>
      <w:r w:rsidRPr="009219F7">
        <w:rPr>
          <w:rFonts w:hAnsi="Times New Roman" w:ascii="Times New Roman"/>
          <w:sz w:val="24"/>
        </w:rPr>
        <w:t>kn te će smanjenu tražbinu isplatiti nakon počeka od godinu dana u 84 (osamdesetčetiri)  jednakih mjesečnih anuiteta, svaki u visini 501,39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NBN: BOOK NETWORK INT'L LTD, Velika Britanija</w:t>
      </w:r>
      <w:r w:rsidRPr="009219F7">
        <w:rPr>
          <w:rFonts w:hAnsi="Times New Roman" w:ascii="Times New Roman"/>
          <w:sz w:val="24"/>
        </w:rPr>
        <w:t xml:space="preserve"> PLYMOUTH - ESTOVER ROAD,PL6 7PY, UK, OIB:GB823939602,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16.616,47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16.616,47 </w:t>
      </w:r>
      <w:r w:rsidRPr="009219F7">
        <w:rPr>
          <w:rFonts w:hAnsi="Times New Roman" w:ascii="Times New Roman"/>
          <w:sz w:val="24"/>
        </w:rPr>
        <w:t>kn uz 0,00% otpisa glavnice u iznosu od 0,00 kn, pa smanjena tražbina iznosi 16.616,47</w:t>
      </w:r>
      <w:r w:rsidRPr="009219F7">
        <w:rPr>
          <w:rFonts w:hAnsi="Times New Roman" w:ascii="Times New Roman"/>
          <w:sz w:val="24"/>
          <w:lang w:eastAsia="hr-HR"/>
        </w:rPr>
        <w:t xml:space="preserve"> </w:t>
      </w:r>
      <w:r w:rsidRPr="009219F7">
        <w:rPr>
          <w:rFonts w:hAnsi="Times New Roman" w:ascii="Times New Roman"/>
          <w:sz w:val="24"/>
        </w:rPr>
        <w:t xml:space="preserve">kn te će smanjenu tražbinu isplatiti nakon počeka od godinu dana u 84 (osamdesetčetiri)  jednakih mjesečnih anuiteta, svaki u </w:t>
      </w:r>
      <w:r w:rsidRPr="009219F7">
        <w:rPr>
          <w:rFonts w:hAnsi="Times New Roman" w:ascii="Times New Roman"/>
          <w:sz w:val="24"/>
        </w:rPr>
        <w:lastRenderedPageBreak/>
        <w:t>visini 197,82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NBN: WOLTERS KLUWER HEALTH, VELIKA BRITANIJA</w:t>
      </w:r>
      <w:r w:rsidRPr="009219F7">
        <w:rPr>
          <w:rFonts w:hAnsi="Times New Roman" w:ascii="Times New Roman"/>
          <w:sz w:val="24"/>
        </w:rPr>
        <w:t xml:space="preserve"> BEDFORDSHIRE - PEGASUS DRIVE, STRATTON BUSINESS PARK, BIGGLESWADE,SG188TQ ,UK, OIB: GB804944033,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56.129,35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56.129,35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56.129,35 </w:t>
      </w:r>
      <w:r w:rsidRPr="009219F7">
        <w:rPr>
          <w:rFonts w:hAnsi="Times New Roman" w:ascii="Times New Roman"/>
          <w:sz w:val="24"/>
        </w:rPr>
        <w:t>kn te će smanjenu tražbinu isplatiti nakon počeka od godinu dana u 84 (osamdesetčetiri)  jednakih mjesečnih anuiteta, svaki u visini 668,21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NCSOFT EUROPE, VELIKA BRITANIJA,</w:t>
      </w:r>
      <w:r w:rsidRPr="009219F7">
        <w:rPr>
          <w:rFonts w:hAnsi="Times New Roman" w:ascii="Times New Roman"/>
          <w:sz w:val="24"/>
        </w:rPr>
        <w:t xml:space="preserve"> BRIGHTON - MOCATTA HOUSE TRAFALGAR PLACE , BN1 4DU, UK, OIB: GB840143954,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30.578,38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30.578,38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30.578,38 </w:t>
      </w:r>
      <w:r w:rsidRPr="009219F7">
        <w:rPr>
          <w:rFonts w:hAnsi="Times New Roman" w:ascii="Times New Roman"/>
          <w:sz w:val="24"/>
        </w:rPr>
        <w:t>kn te će smanjenu tražbinu isplatiti nakon počeka od godinu dana u 84 (osamdesetčetiri)  jednakih mjesečnih anuiteta, svaki u visini  364, 03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OXFORD UNIVERSITY PRESS, VB,</w:t>
      </w:r>
      <w:r w:rsidRPr="009219F7">
        <w:rPr>
          <w:rFonts w:hAnsi="Times New Roman" w:ascii="Times New Roman"/>
          <w:sz w:val="24"/>
        </w:rPr>
        <w:t xml:space="preserve"> Oxford - Great Clarendon St,UK, OIB: GB125506730,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610.663,10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610.663,10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610.663,10 </w:t>
      </w:r>
      <w:r w:rsidRPr="009219F7">
        <w:rPr>
          <w:rFonts w:hAnsi="Times New Roman" w:ascii="Times New Roman"/>
          <w:sz w:val="24"/>
        </w:rPr>
        <w:t>kn te će smanjenu tražbinu isplatiti nakon počeka od godinu dana u 84 (osamdesetčetiri)  jednakih mjesečnih anuiteta, svaki u visini  7.269,80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 &amp; R. PERMISSIONS AND RIGHTS LIMITED ,</w:t>
      </w:r>
      <w:r w:rsidRPr="009219F7">
        <w:rPr>
          <w:rFonts w:hAnsi="Times New Roman" w:ascii="Times New Roman"/>
          <w:sz w:val="24"/>
        </w:rPr>
        <w:t xml:space="preserve">Cipar, LIMASSOL  - RIGA FEREOU ST 2, CYPRUS, OIB:CY10050622U,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117.555,35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117.555,35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117.555,35 </w:t>
      </w:r>
      <w:r w:rsidRPr="009219F7">
        <w:rPr>
          <w:rFonts w:hAnsi="Times New Roman" w:ascii="Times New Roman"/>
          <w:sz w:val="24"/>
        </w:rPr>
        <w:t>kn te će smanjenu tražbinu isplatiti nakon počeka od godinu dana u 84 (osamdesetčetiri)  jednakih mjesečnih anuiteta, svaki u visini 1.399,47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PARK LANE BOOKS LTD., VB, </w:t>
      </w:r>
      <w:r w:rsidRPr="009219F7">
        <w:rPr>
          <w:rFonts w:hAnsi="Times New Roman" w:ascii="Times New Roman"/>
          <w:sz w:val="24"/>
        </w:rPr>
        <w:t xml:space="preserve">ROCHESTER - UNIT 2 WHITEWALL ROAD, MEDWAY CITY, KENT,UK, OIB: GB937390106,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2.460,26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2.460,26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2.460,26 </w:t>
      </w:r>
      <w:r w:rsidRPr="009219F7">
        <w:rPr>
          <w:rFonts w:hAnsi="Times New Roman" w:ascii="Times New Roman"/>
          <w:sz w:val="24"/>
        </w:rPr>
        <w:t xml:space="preserve">kn te će smanjenu tražbinu isplatiti nakon počeka od godinu dana u 84 (osamdesetčetiri)  jednakih mjesečnih anuiteta, svaki u </w:t>
      </w:r>
      <w:r w:rsidRPr="009219F7">
        <w:rPr>
          <w:rFonts w:hAnsi="Times New Roman" w:ascii="Times New Roman"/>
          <w:sz w:val="24"/>
        </w:rPr>
        <w:lastRenderedPageBreak/>
        <w:t>visini  28,65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PEARSON EDUCATION LTD, VB,</w:t>
      </w:r>
      <w:r w:rsidRPr="009219F7">
        <w:rPr>
          <w:rFonts w:hAnsi="Times New Roman" w:ascii="Times New Roman"/>
          <w:sz w:val="24"/>
        </w:rPr>
        <w:t xml:space="preserve"> London - 80 Strand, UK, OIB: GB278537121,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5.820,22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5.820,22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5.820,22 </w:t>
      </w:r>
      <w:r w:rsidRPr="009219F7">
        <w:rPr>
          <w:rFonts w:hAnsi="Times New Roman" w:ascii="Times New Roman"/>
          <w:sz w:val="24"/>
        </w:rPr>
        <w:t>kn te će smanjenu tražbinu isplatiti nakon počeka od godinu dana u 84 (osamdesetčetiri)  jednakih mjesečnih anuiteta, svaki u visini 69,29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PEN &amp; SWORD BOOKS LIMITED (STARI NAZIV ACREDULA GROUP LIMITED, VB) </w:t>
      </w:r>
      <w:r w:rsidRPr="009219F7">
        <w:rPr>
          <w:rFonts w:hAnsi="Times New Roman" w:ascii="Times New Roman"/>
          <w:sz w:val="24"/>
        </w:rPr>
        <w:t xml:space="preserve">Barnsley - SOUTH YORKSHIRE S7O 2AS, UK, OIB: GB565636218,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22.892,80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22.892,80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1.095.496,58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22.892,80 </w:t>
      </w:r>
      <w:r w:rsidRPr="009219F7">
        <w:rPr>
          <w:rFonts w:hAnsi="Times New Roman" w:ascii="Times New Roman"/>
          <w:sz w:val="24"/>
        </w:rPr>
        <w:t>kn te će smanjenu tražbinu isplatiti nakon počeka od godinu dana u 84 (osamdesetčetiri)  jednakih mjesečnih anuiteta, svaki u visini 272,53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PENGUIN RANDOM HOUSE, USA</w:t>
      </w:r>
      <w:r w:rsidRPr="009219F7">
        <w:rPr>
          <w:rFonts w:hAnsi="Times New Roman" w:ascii="Times New Roman"/>
          <w:sz w:val="24"/>
        </w:rPr>
        <w:t xml:space="preserve"> Philadelphia, USA  - PA 19175-7470,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595.370,81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595.370,81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595.370,81 </w:t>
      </w:r>
      <w:r w:rsidRPr="009219F7">
        <w:rPr>
          <w:rFonts w:hAnsi="Times New Roman" w:ascii="Times New Roman"/>
          <w:sz w:val="24"/>
        </w:rPr>
        <w:t>kn te će smanjenu tražbinu isplatiti nakon počeka od godinu dana u 84 (osamdesetčetiri)  jednakih mjesečnih anuiteta, svaki u visini 7.087,75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PETER LANG AG, Švicarska, </w:t>
      </w:r>
      <w:r w:rsidRPr="009219F7">
        <w:rPr>
          <w:rFonts w:hAnsi="Times New Roman" w:ascii="Times New Roman"/>
          <w:sz w:val="24"/>
        </w:rPr>
        <w:t xml:space="preserve">BERN  - Jupiterstrasse 15, POSTFACH 277, CH, , tražbinu </w:t>
      </w:r>
      <w:r w:rsidR="003919A3">
        <w:rPr>
          <w:rFonts w:hAnsi="Times New Roman" w:ascii="Times New Roman"/>
          <w:sz w:val="24"/>
        </w:rPr>
        <w:t>iz ove nagodbe</w:t>
      </w:r>
      <w:r w:rsidRPr="009219F7">
        <w:rPr>
          <w:rFonts w:hAnsi="Times New Roman" w:ascii="Times New Roman"/>
          <w:sz w:val="24"/>
        </w:rPr>
        <w:t>u iznosu od 3.211,95 kn, smanjenu za otpis zateznih kamata u iznosu od 0,00 kn te iznos tražbine nakon otpisa zatezne kamate iznosi 3.211,95 kn uz 0,00% otpisa glavnice u iznosu od 0,00 kn, pa smanjena tražbina iznosi 3.211,95 kn te će smanjenu tražbinu isplatiti nakon počeka od godinu dana u 84 (osamdesetčetiri)  jednakih mjesečnih anuiteta, svaki u visini 38,24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PLEXUS PUBLISHING LTD. , VB</w:t>
      </w:r>
      <w:r w:rsidRPr="009219F7">
        <w:rPr>
          <w:rFonts w:hAnsi="Times New Roman" w:ascii="Times New Roman"/>
          <w:sz w:val="24"/>
        </w:rPr>
        <w:t xml:space="preserve"> London - 25 MALLINSON ROAD, LONDON  SW11 1BW, UK, OIB: GB227625069,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26.759,45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26.759,45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26.759,45 </w:t>
      </w:r>
      <w:r w:rsidRPr="009219F7">
        <w:rPr>
          <w:rFonts w:hAnsi="Times New Roman" w:ascii="Times New Roman"/>
          <w:sz w:val="24"/>
        </w:rPr>
        <w:t>kn te će smanjenu tražbinu isplatiti nakon počeka od godinu dana u 84 (osamdesetčetiri)  jednakih mjesečnih anuiteta, svaki u visini 318,56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POMERGRANATE EUROPE LTD, VB</w:t>
      </w:r>
      <w:r w:rsidRPr="009219F7">
        <w:rPr>
          <w:rFonts w:hAnsi="Times New Roman" w:ascii="Times New Roman"/>
          <w:sz w:val="24"/>
        </w:rPr>
        <w:t xml:space="preserve">  - ROAD, WARWICK WARWICKSHIRE CV34 6TD, UK, OIB:GB802546647,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10.713,51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10.713,51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10.713,51 </w:t>
      </w:r>
      <w:r w:rsidRPr="009219F7">
        <w:rPr>
          <w:rFonts w:hAnsi="Times New Roman" w:ascii="Times New Roman"/>
          <w:sz w:val="24"/>
        </w:rPr>
        <w:t>kn te će smanjenu tražbinu isplatiti nakon počeka od godinu dana u 84 (osamdesetčetiri)   jednakih mjesečnih anuiteta, svaki u visini 127,54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QUERCUS EDITIONS, VB,</w:t>
      </w:r>
      <w:r w:rsidRPr="009219F7">
        <w:rPr>
          <w:rFonts w:hAnsi="Times New Roman" w:ascii="Times New Roman"/>
          <w:sz w:val="24"/>
        </w:rPr>
        <w:t xml:space="preserve"> London - 55 BAKER STREET,  SOUTH BLOCK, LONDON W1U 8EW, GB, OIB: GB863449203,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11.470,68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11.470,68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11.470,68 </w:t>
      </w:r>
      <w:r w:rsidRPr="009219F7">
        <w:rPr>
          <w:rFonts w:hAnsi="Times New Roman" w:ascii="Times New Roman"/>
          <w:sz w:val="24"/>
        </w:rPr>
        <w:t>kn te će smanjenu tražbinu isplatiti nakon počeka od godinu dana u 84 (osamdesetčetiri)   jednakih mjesečnih anuiteta, svaki u visini 136,56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ROBERT HALE LIMITED,Velika Britanija,</w:t>
      </w:r>
      <w:r w:rsidRPr="009219F7">
        <w:rPr>
          <w:rFonts w:hAnsi="Times New Roman" w:ascii="Times New Roman"/>
          <w:sz w:val="24"/>
        </w:rPr>
        <w:t xml:space="preserve"> LONDON UK - CLERKENWELL HOUSE,45-47 CLERKENWELL GREEN, OIB: GB234776640tražbinu </w:t>
      </w:r>
      <w:r w:rsidR="003919A3">
        <w:rPr>
          <w:rFonts w:hAnsi="Times New Roman" w:ascii="Times New Roman"/>
          <w:sz w:val="24"/>
        </w:rPr>
        <w:t>iz ove nagodbe</w:t>
      </w:r>
      <w:r w:rsidRPr="009219F7">
        <w:rPr>
          <w:rFonts w:hAnsi="Times New Roman" w:ascii="Times New Roman"/>
          <w:sz w:val="24"/>
        </w:rPr>
        <w:t>u iznosu od 2.675,04 kn, smanjenu za otpis zateznih kamata u iznosu od 0,00 kn te iznos tražbine nakon otpisa zatezne kamate iznosi 2.675,04 kn uz 0,00% otpisa glavnice u iznosu od 0,00 kn, pa smanjena tražbina iznosi 2.675,04 kn te će smanjenu tražbinu isplatiti nakon počeka od godinu dana u 84 (osamdesetčetiri)   jednakih mjesečnih anuiteta, svaki u visini 31,85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ROBERT HUNT STUDIO, USA</w:t>
      </w:r>
      <w:r w:rsidRPr="009219F7">
        <w:rPr>
          <w:rFonts w:hAnsi="Times New Roman" w:ascii="Times New Roman"/>
          <w:sz w:val="24"/>
        </w:rPr>
        <w:t xml:space="preserve"> CA - 107 CRESCENT RD. SAN ANSELMO CA 94960, USA, , tražbinu </w:t>
      </w:r>
      <w:r w:rsidR="003919A3">
        <w:rPr>
          <w:rFonts w:hAnsi="Times New Roman" w:ascii="Times New Roman"/>
          <w:sz w:val="24"/>
        </w:rPr>
        <w:t>iz ove nagodbe</w:t>
      </w:r>
      <w:r w:rsidRPr="009219F7">
        <w:rPr>
          <w:rFonts w:hAnsi="Times New Roman" w:ascii="Times New Roman"/>
          <w:sz w:val="24"/>
        </w:rPr>
        <w:t>u iznosu od 2.820,10 kn, smanjenu za otpis zateznih kamata u iznosu od 0,00 kn te iznos tražbine nakon otpisa zatezne kamate iznosi 2.820,10 kn uz 0,00% otpisa glavnice u iznosu od 0,00 kn, pa smanjena tražbina iznosi 2.820,10 kn te će smanjenu tražbinu isplatiti nakon počeka od godinu dana u 84 (osamdesetčetiri)   jednakih mjesečnih anuiteta, svaki u visini  33,57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 EDITIONS GALLIMARD (EDITIONS GALLIMARD),Francuska</w:t>
      </w:r>
      <w:r w:rsidRPr="009219F7">
        <w:rPr>
          <w:rFonts w:hAnsi="Times New Roman" w:ascii="Times New Roman"/>
          <w:sz w:val="24"/>
        </w:rPr>
        <w:t xml:space="preserve"> Paris - 5,RUE GASTON GALLIMARD, 75007 PARIS 07,FRANCUSKA, OIB: FR19572206753,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18.347,04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18.347,04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18.347,04 </w:t>
      </w:r>
      <w:r w:rsidRPr="009219F7">
        <w:rPr>
          <w:rFonts w:hAnsi="Times New Roman" w:ascii="Times New Roman"/>
          <w:sz w:val="24"/>
        </w:rPr>
        <w:t>kn te će smanjenu tražbinu isplatiti nakon počeka od godinu dana u 84 (osamdesetčetiri)  jednakih mjesečnih anuiteta, svaki u visini 218,42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 INTERFORUM (INTERFORUM EDITIS), Francuska</w:t>
      </w:r>
      <w:r w:rsidRPr="009219F7">
        <w:rPr>
          <w:rFonts w:hAnsi="Times New Roman" w:ascii="Times New Roman"/>
          <w:sz w:val="24"/>
        </w:rPr>
        <w:t xml:space="preserve"> IVRY SUR SEINE - 3 ALL DE LA SEINE, 94200 IVRY SUR SEINE, Francuska, OIB:FR60612039073,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8.116,05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8.116,05 </w:t>
      </w:r>
      <w:r w:rsidRPr="009219F7">
        <w:rPr>
          <w:rFonts w:hAnsi="Times New Roman" w:ascii="Times New Roman"/>
          <w:sz w:val="24"/>
        </w:rPr>
        <w:t xml:space="preserve">kn te iznos tražbine nakon otpisa zatezne kamate iznosi 8.116,05 kn uz 0,00% otpisa glavnice u iznosu od 0,00 kn, pa smanjena tražbina iznosi </w:t>
      </w:r>
      <w:r w:rsidRPr="009219F7">
        <w:rPr>
          <w:rFonts w:hAnsi="Times New Roman" w:ascii="Times New Roman"/>
          <w:sz w:val="24"/>
          <w:lang w:eastAsia="hr-HR"/>
        </w:rPr>
        <w:t xml:space="preserve">8.116,05 </w:t>
      </w:r>
      <w:r w:rsidRPr="009219F7">
        <w:rPr>
          <w:rFonts w:hAnsi="Times New Roman" w:ascii="Times New Roman"/>
          <w:sz w:val="24"/>
        </w:rPr>
        <w:t>kn te će smanjenu tražbinu isplatiti nakon počeka od godinu dana u 84 (osamdesetčetiri)  jednakih mjesečnih anuiteta, svaki u visini 96,62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SAGE PUBLICATIONS LTD., VB, </w:t>
      </w:r>
      <w:r w:rsidRPr="009219F7">
        <w:rPr>
          <w:rFonts w:hAnsi="Times New Roman" w:ascii="Times New Roman"/>
          <w:sz w:val="24"/>
        </w:rPr>
        <w:t xml:space="preserve">London - 1 Oliver's Yard,55 City Road,London EC1Y 1SP,UK, OIB:GB232600116,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17.929,26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17.929,26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17.929,26 </w:t>
      </w:r>
      <w:r w:rsidRPr="009219F7">
        <w:rPr>
          <w:rFonts w:hAnsi="Times New Roman" w:ascii="Times New Roman"/>
          <w:sz w:val="24"/>
        </w:rPr>
        <w:t>kn te će smanjenu tražbinu isplatiti nakon počeka od godinu dana u 84 (osamdesetčetiri)  jednakih mjesečnih anuiteta, svaki u visini 213,44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SAS EDITIONS DELCOURT(DELCOURT), Francuska,</w:t>
      </w:r>
      <w:r w:rsidRPr="009219F7">
        <w:rPr>
          <w:rFonts w:hAnsi="Times New Roman" w:ascii="Times New Roman"/>
          <w:sz w:val="24"/>
        </w:rPr>
        <w:t xml:space="preserve"> PARIS 10, FRANCUSKA - 6-8,6 RUE LEON JOUHAUX,75010 , OIB:FR6333489882,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8.026,83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8.026,83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8.026,83 </w:t>
      </w:r>
      <w:r w:rsidRPr="009219F7">
        <w:rPr>
          <w:rFonts w:hAnsi="Times New Roman" w:ascii="Times New Roman"/>
          <w:sz w:val="24"/>
        </w:rPr>
        <w:t>kn te će smanjenu tražbinu isplatiti nakon počeka od godinu dana u 84 (osamdesetčetiri)  jednakih mjesečnih anuiteta, svaki u visini 95,56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SCANVIK BOOKS APS, Danska</w:t>
      </w:r>
      <w:r w:rsidRPr="009219F7">
        <w:rPr>
          <w:rFonts w:hAnsi="Times New Roman" w:ascii="Times New Roman"/>
          <w:sz w:val="24"/>
        </w:rPr>
        <w:t xml:space="preserve"> "KOBENHAVN K - Esplanaden 8B, 1263 KOBENHAVN K, DANSKA", OIB: DK14488618, tražbinu </w:t>
      </w:r>
      <w:r w:rsidR="003919A3">
        <w:rPr>
          <w:rFonts w:hAnsi="Times New Roman" w:ascii="Times New Roman"/>
          <w:sz w:val="24"/>
        </w:rPr>
        <w:t>iz ove nagodbe</w:t>
      </w:r>
      <w:r w:rsidRPr="009219F7">
        <w:rPr>
          <w:rFonts w:hAnsi="Times New Roman" w:ascii="Times New Roman"/>
          <w:sz w:val="24"/>
        </w:rPr>
        <w:t>u iznosu od 3.830,25 kn, smanjenu za otpis zateznih kamata u iznosu od 0,00 kn te iznos tražbine nakon otpisa zatezne kamate iznosi 3.830,25 kn uz 0,00% otpisa glavnice u iznosu od 0,00 kn, pa smanjena tražbina iznosi 3.830,25 kn te će smanjenu tražbinu isplatiti nakon počeka od godinu dana u 84 (osamdesetčetiri)  jednakih mjesečnih anuiteta, svaki u visini  45,60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SCHOLASTIC LTD, USA</w:t>
      </w:r>
      <w:r w:rsidRPr="009219F7">
        <w:rPr>
          <w:rFonts w:hAnsi="Times New Roman" w:ascii="Times New Roman"/>
          <w:sz w:val="24"/>
        </w:rPr>
        <w:t xml:space="preserve"> MO - P.O. BOX 3720, JEFFERSON CITY, MO 65102-3720, USA,,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28.201,04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28.201,04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28.201,04 </w:t>
      </w:r>
      <w:r w:rsidRPr="009219F7">
        <w:rPr>
          <w:rFonts w:hAnsi="Times New Roman" w:ascii="Times New Roman"/>
          <w:sz w:val="24"/>
        </w:rPr>
        <w:t>kn te će smanjenu tražbinu isplatiti nakon počeka od godinu dana u 84 (osamdesetčetiri)  ) jednakih mjesečnih anuiteta, svaki u visini 335,73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SEARCH PRESS LTD, VELIKA BRITANIJA "</w:t>
      </w:r>
      <w:r w:rsidRPr="009219F7">
        <w:rPr>
          <w:rFonts w:hAnsi="Times New Roman" w:ascii="Times New Roman"/>
          <w:sz w:val="24"/>
        </w:rPr>
        <w:t xml:space="preserve">Kent - WELLWOODNORTH FARM ROAD,TUNBRIDGE WELLS, KENT, TN2 3DR,UK" , OIB: GB239583723,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5.052,37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5.052,37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5.052,37 </w:t>
      </w:r>
      <w:r w:rsidRPr="009219F7">
        <w:rPr>
          <w:rFonts w:hAnsi="Times New Roman" w:ascii="Times New Roman"/>
          <w:sz w:val="24"/>
        </w:rPr>
        <w:t>kn te će smanjenu tražbinu isplatiti nakon počeka od godinu dana u 84 (osamdesetčetiri)  jednakih mjesečnih anuiteta, svaki u visini 60,15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SELLERS PUBLISHING, USA,</w:t>
      </w:r>
      <w:r w:rsidRPr="009219F7">
        <w:rPr>
          <w:rFonts w:hAnsi="Times New Roman" w:ascii="Times New Roman"/>
          <w:sz w:val="24"/>
        </w:rPr>
        <w:t xml:space="preserve"> ME - 161 JOHN ROBERTS RD, SOUTH PORTLAND, ME 04106,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16.231,60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16.231,60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16.231,60 </w:t>
      </w:r>
      <w:r w:rsidRPr="009219F7">
        <w:rPr>
          <w:rFonts w:hAnsi="Times New Roman" w:ascii="Times New Roman"/>
          <w:sz w:val="24"/>
        </w:rPr>
        <w:t>kn te će smanjenu tražbinu isplatiti nakon počeka od godinu dana u 84 (osamdesetčetiri)  jednakih mjesečnih anuiteta, svaki u visini  193,23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SHANNON ASSOCIATES, USA,</w:t>
      </w:r>
      <w:r w:rsidRPr="009219F7">
        <w:rPr>
          <w:rFonts w:hAnsi="Times New Roman" w:ascii="Times New Roman"/>
          <w:sz w:val="24"/>
        </w:rPr>
        <w:t xml:space="preserve"> New York - 333 WEST 57TH STREET SUITE 809 NEW YORK, NY 10019,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5.287,69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5.287,69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5.287,69 </w:t>
      </w:r>
      <w:r w:rsidRPr="009219F7">
        <w:rPr>
          <w:rFonts w:hAnsi="Times New Roman" w:ascii="Times New Roman"/>
          <w:sz w:val="24"/>
        </w:rPr>
        <w:t>kn te će smanjenu tražbinu isplatiti nakon počeka od godinu dana u 84 (osamdesetčetiri)  jednakih mjesečnih anuiteta, svaki u visini  62,95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SIES S.R.L., ITALIA</w:t>
      </w:r>
      <w:r w:rsidRPr="009219F7">
        <w:rPr>
          <w:rFonts w:hAnsi="Times New Roman" w:ascii="Times New Roman"/>
          <w:sz w:val="24"/>
        </w:rPr>
        <w:t xml:space="preserve"> BALSAMO,MI,ITALIA - VIA BETTOLA 18,20092 CINISELLO , OIB:IT00882460157,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7.848,20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7.848,20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7.848,20 </w:t>
      </w:r>
      <w:r w:rsidRPr="009219F7">
        <w:rPr>
          <w:rFonts w:hAnsi="Times New Roman" w:ascii="Times New Roman"/>
          <w:sz w:val="24"/>
        </w:rPr>
        <w:t>kn te će smanjenu tražbinu isplatiti nakon počeka od godinu dana u 84 (osamdesetčetiri)  jednakih mjesečnih anuiteta, svaki u visini  93,43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SIMON &amp; SHUSTER, USA</w:t>
      </w:r>
      <w:r w:rsidRPr="009219F7">
        <w:rPr>
          <w:rFonts w:hAnsi="Times New Roman" w:ascii="Times New Roman"/>
          <w:sz w:val="24"/>
        </w:rPr>
        <w:t xml:space="preserve"> CHICAGO - P.O. BOX  70660, CHICAGO IL 60673-0660,USA,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54.279,24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16.616,47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54.279,24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54.279,24 </w:t>
      </w:r>
      <w:r w:rsidRPr="009219F7">
        <w:rPr>
          <w:rFonts w:hAnsi="Times New Roman" w:ascii="Times New Roman"/>
          <w:sz w:val="24"/>
        </w:rPr>
        <w:t>kn te će smanjenu tražbinu isplatiti nakon počeka od godinu dana u 84 (osamdesetčetiri)  jednakih mjesečnih anuiteta, svaki u visini  646,18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SOFT PROJECT D.O.O., SLOVENIJA</w:t>
      </w:r>
      <w:r w:rsidRPr="009219F7">
        <w:rPr>
          <w:rFonts w:hAnsi="Times New Roman" w:ascii="Times New Roman"/>
          <w:sz w:val="24"/>
        </w:rPr>
        <w:t xml:space="preserve"> Trzin - Kidriceva ulica 12 - 1236 Trzin , SLOVENIJA, OIB:SI23081139,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57.610,92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57.610,92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57.610,92 </w:t>
      </w:r>
      <w:r w:rsidRPr="009219F7">
        <w:rPr>
          <w:rFonts w:hAnsi="Times New Roman" w:ascii="Times New Roman"/>
          <w:sz w:val="24"/>
        </w:rPr>
        <w:t>kn te će smanjenu tražbinu isplatiti nakon počeka od godinu dana u 84 (osamdesetčetiri)  jednakih mjesečnih anuiteta, svaki u visini  685,84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SPRINGER VERLAG GMBH, NJEMAČKA</w:t>
      </w:r>
      <w:r w:rsidRPr="009219F7">
        <w:rPr>
          <w:rFonts w:hAnsi="Times New Roman" w:ascii="Times New Roman"/>
          <w:sz w:val="24"/>
        </w:rPr>
        <w:t xml:space="preserve"> HEIDELBERG - HEIDELBERGER PLATZ 3,D- 69126, HEIDELBERG,DE, OIB: DE209719094,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35.522,41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35.522,41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35.522,41 </w:t>
      </w:r>
      <w:r w:rsidRPr="009219F7">
        <w:rPr>
          <w:rFonts w:hAnsi="Times New Roman" w:ascii="Times New Roman"/>
          <w:sz w:val="24"/>
        </w:rPr>
        <w:t>kn te će smanjenu tražbinu isplatiti nakon počeka od godinu dana u 84 (osamdesetčetiri)  jednakih mjesečnih anuiteta, svaki u visini 422,89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ST.MARTIN'S PRESS, USA,</w:t>
      </w:r>
      <w:r w:rsidRPr="009219F7">
        <w:rPr>
          <w:rFonts w:hAnsi="Times New Roman" w:ascii="Times New Roman"/>
          <w:sz w:val="24"/>
        </w:rPr>
        <w:t xml:space="preserve"> New York - 175 FIFT AVENUE, NEW YORK, NY 10010-7848 SAD,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7.402,77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7.402,77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7.402,77 </w:t>
      </w:r>
      <w:r w:rsidRPr="009219F7">
        <w:rPr>
          <w:rFonts w:hAnsi="Times New Roman" w:ascii="Times New Roman"/>
          <w:sz w:val="24"/>
        </w:rPr>
        <w:t>kn te će smanjenu tražbinu isplatiti nakon počeka od godinu dana u 84 (osamdesetčetiri)  jednakih mjesečnih anuiteta, svaki u visini 88,13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SVK LANG,</w:t>
      </w:r>
      <w:r w:rsidRPr="009219F7">
        <w:rPr>
          <w:rFonts w:hAnsi="Times New Roman" w:ascii="Times New Roman"/>
          <w:sz w:val="24"/>
        </w:rPr>
        <w:t xml:space="preserve"> NJEMAČKA, Stuttgart,DE - Rotebuehlstrasse 77, OIB: DE811122428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69.619,93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69.619,93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69.619,93 </w:t>
      </w:r>
      <w:r w:rsidRPr="009219F7">
        <w:rPr>
          <w:rFonts w:hAnsi="Times New Roman" w:ascii="Times New Roman"/>
          <w:sz w:val="24"/>
        </w:rPr>
        <w:t>kn te će smanjenu tražbinu isplatiti nakon počeka od godinu dana u 84 (osamdesetčetiri)  jednakih mjesečnih anuiteta, svaki u visini 828,81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ŠTUDENTSKA ZALOŽBA,</w:t>
      </w:r>
      <w:r w:rsidRPr="009219F7">
        <w:rPr>
          <w:rFonts w:hAnsi="Times New Roman" w:ascii="Times New Roman"/>
          <w:sz w:val="24"/>
        </w:rPr>
        <w:t xml:space="preserve"> Ljubljana - BORŠTNIKOV TRG 2, OIB: SI12683485, tražbinu </w:t>
      </w:r>
      <w:r w:rsidR="003919A3">
        <w:rPr>
          <w:rFonts w:hAnsi="Times New Roman" w:ascii="Times New Roman"/>
          <w:sz w:val="24"/>
        </w:rPr>
        <w:t>iz ove nagodbe</w:t>
      </w:r>
      <w:r w:rsidRPr="009219F7">
        <w:rPr>
          <w:rFonts w:hAnsi="Times New Roman" w:ascii="Times New Roman"/>
          <w:sz w:val="24"/>
        </w:rPr>
        <w:t>u iznosu od 4.587,26 kn, smanjenu za otpis zateznih kamata u iznosu od 0,00 kn te iznos tražbine nakon otpisa zatezne kamate iznosi 4.587,26 kn uz 0,00% otpisa glavnice u iznosu od 0,00 kn, pa smanjena tražbina iznosi 4.587,26 kn te će smanjenu tražbinu isplatiti nakon počeka od godinu dana u 84 (osamdesetčetiri)  jednakih mjesečnih anuiteta, svaki u visini 54,61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TAYLOR FRANCIS, VELIKA BRITANIJA, Essex, UK</w:t>
      </w:r>
      <w:r w:rsidRPr="009219F7">
        <w:rPr>
          <w:rFonts w:hAnsi="Times New Roman" w:ascii="Times New Roman"/>
          <w:sz w:val="24"/>
        </w:rPr>
        <w:t xml:space="preserve"> - </w:t>
      </w:r>
      <w:r w:rsidRPr="009219F7">
        <w:rPr>
          <w:rFonts w:hAnsi="Times New Roman" w:ascii="Times New Roman"/>
          <w:sz w:val="24"/>
        </w:rPr>
        <w:lastRenderedPageBreak/>
        <w:t xml:space="preserve">SHEEPEN PLACE , COLCHESTER, OIB: GB365462636,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68.859,35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22.892,80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68.859,35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68.859,35 </w:t>
      </w:r>
      <w:r w:rsidRPr="009219F7">
        <w:rPr>
          <w:rFonts w:hAnsi="Times New Roman" w:ascii="Times New Roman"/>
          <w:sz w:val="24"/>
        </w:rPr>
        <w:t>kn te će smanjenu tražbinu isplatiti nakon počeka od godinu dana u 84 (osamdesetčetiri)  ) jednakih mjesečnih anuiteta, svaki u visini 819,75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TENEUES VERLAG, NJEMAČKA</w:t>
      </w:r>
      <w:r w:rsidRPr="009219F7">
        <w:rPr>
          <w:rFonts w:hAnsi="Times New Roman" w:ascii="Times New Roman"/>
          <w:sz w:val="24"/>
        </w:rPr>
        <w:t xml:space="preserve"> 47906 KEMPEN, DE - AM SELDER 37/47, OIB: DE120005077,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41.506,56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41.506,56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41.506,56 </w:t>
      </w:r>
      <w:r w:rsidRPr="009219F7">
        <w:rPr>
          <w:rFonts w:hAnsi="Times New Roman" w:ascii="Times New Roman"/>
          <w:sz w:val="24"/>
        </w:rPr>
        <w:t>kn te će smanjenu tražbinu isplatiti nakon počeka od godinu dana u 84 (osamdesetčetiri)  jednakih mjesečnih anuiteta, svaki u visini 494,13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AARON M.PRIEST LITERARY AGENCY, USA</w:t>
      </w:r>
      <w:r w:rsidRPr="009219F7">
        <w:rPr>
          <w:rFonts w:hAnsi="Times New Roman" w:ascii="Times New Roman"/>
          <w:sz w:val="24"/>
        </w:rPr>
        <w:t xml:space="preserve"> NEW YORK, USA - 708 THIRD AVENUE, N.Y. 10017-4103,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17.345,09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17.345,09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17.345,09 </w:t>
      </w:r>
      <w:r w:rsidRPr="009219F7">
        <w:rPr>
          <w:rFonts w:hAnsi="Times New Roman" w:ascii="Times New Roman"/>
          <w:sz w:val="24"/>
        </w:rPr>
        <w:t>kn te će smanjenu tražbinu isplatiti nakon počeka od godinu dana u 84 (osamdesetčetiri)  jednakih mjesečnih anuiteta, svaki u visini 206,49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COLLECTIONS AGENCY, UK</w:t>
      </w:r>
      <w:r w:rsidRPr="009219F7">
        <w:rPr>
          <w:rFonts w:hAnsi="Times New Roman" w:ascii="Times New Roman"/>
          <w:sz w:val="24"/>
        </w:rPr>
        <w:t xml:space="preserve"> LONDON, W1T 4JE, UK - 4th FLOOR, MIDDLESEX HOUSE 34-42 CLEVELAND STREET ,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47.447,12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47.447,12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47.447,12 </w:t>
      </w:r>
      <w:r w:rsidRPr="009219F7">
        <w:rPr>
          <w:rFonts w:hAnsi="Times New Roman" w:ascii="Times New Roman"/>
          <w:sz w:val="24"/>
        </w:rPr>
        <w:t>kn te će smanjenu tražbinu isplatiti nakon počeka od godinu dana u 84 (osamdesetčetiri)  jednakih mjesečnih anuiteta, svaki u visini 564,85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ECONOMIST NEWSPAPER LIMITED (ECONOMIST INTELLIGENCE), VELIKA BRITANIJA </w:t>
      </w:r>
      <w:r w:rsidRPr="009219F7">
        <w:rPr>
          <w:rFonts w:hAnsi="Times New Roman" w:ascii="Times New Roman"/>
          <w:sz w:val="24"/>
        </w:rPr>
        <w:t xml:space="preserve">LONDON  E14 4QW ,UK - 20 CABOT SQUARE, OIB: GB340436876tražbinu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19.319,73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19.319,73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19.319,73 </w:t>
      </w:r>
      <w:r w:rsidRPr="009219F7">
        <w:rPr>
          <w:rFonts w:hAnsi="Times New Roman" w:ascii="Times New Roman"/>
          <w:sz w:val="24"/>
        </w:rPr>
        <w:t>kn te će smanjenu tražbinu isplatiti nakon počeka od godinu dana u 84 (osamdesetčetiri)  jednakih mjesečnih anuiteta, svaki u visini 230,00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FIVE MILE PRESS, UK</w:t>
      </w:r>
      <w:r w:rsidRPr="009219F7">
        <w:rPr>
          <w:rFonts w:hAnsi="Times New Roman" w:ascii="Times New Roman"/>
          <w:sz w:val="24"/>
        </w:rPr>
        <w:t xml:space="preserve"> CHJICHESTER - APPLEDRAM BARNS,BIRDHAM ROAD, Po20 7EQ, CHJICHESTER, UK, OIB: </w:t>
      </w:r>
      <w:r w:rsidRPr="009219F7">
        <w:rPr>
          <w:rFonts w:hAnsi="Times New Roman" w:ascii="Times New Roman"/>
          <w:sz w:val="24"/>
        </w:rPr>
        <w:lastRenderedPageBreak/>
        <w:t xml:space="preserve">GB980707304,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15.446,79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15.446,79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15.446,79 </w:t>
      </w:r>
      <w:r w:rsidRPr="009219F7">
        <w:rPr>
          <w:rFonts w:hAnsi="Times New Roman" w:ascii="Times New Roman"/>
          <w:sz w:val="24"/>
        </w:rPr>
        <w:t>kn te će smanjenu tražbinu isplatiti nakon počeka od godinu dana u 84 (osamdesetčetiri)  jednakih mjesečnih anuiteta, svaki u visini 183,89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GUILD OF MASTER CRAFTSMAN, VELIKA BRITANIJA</w:t>
      </w:r>
      <w:r w:rsidRPr="009219F7">
        <w:rPr>
          <w:rFonts w:hAnsi="Times New Roman" w:ascii="Times New Roman"/>
          <w:sz w:val="24"/>
        </w:rPr>
        <w:t xml:space="preserve"> EAST USSEX BN7 1XU,UK - 166 HIGH STREET, OIB: GB 351223788,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7.182,00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7.182,00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7.182,00 </w:t>
      </w:r>
      <w:r w:rsidRPr="009219F7">
        <w:rPr>
          <w:rFonts w:hAnsi="Times New Roman" w:ascii="Times New Roman"/>
          <w:sz w:val="24"/>
        </w:rPr>
        <w:t>kn te će smanjenu tražbinu isplatiti nakon počeka od godinu dana u 84 (osamdesetčetiri)  jednakih mjesečnih anuiteta, svaki u visini 85,50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THE MARSH AGENCY LTD, VB</w:t>
      </w:r>
      <w:r w:rsidRPr="009219F7">
        <w:rPr>
          <w:rFonts w:hAnsi="Times New Roman" w:ascii="Times New Roman"/>
          <w:sz w:val="24"/>
        </w:rPr>
        <w:t xml:space="preserve"> LONDON W1 4BD, VB - 50 ABEMARLE STREET, OIB: GB645057635,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25.927,47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25.927,47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25.927,47 </w:t>
      </w:r>
      <w:r w:rsidRPr="009219F7">
        <w:rPr>
          <w:rFonts w:hAnsi="Times New Roman" w:ascii="Times New Roman"/>
          <w:sz w:val="24"/>
        </w:rPr>
        <w:t>kn te će smanjenu tražbinu isplatiti nakon počeka od godinu dana u 84 (osamdesetčetiri)  jednakih mjesečnih anuiteta, svaki u visini 308,66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THE MC GRAW HILL COMPANIES, USA</w:t>
      </w:r>
      <w:r w:rsidRPr="009219F7">
        <w:rPr>
          <w:rFonts w:hAnsi="Times New Roman" w:ascii="Times New Roman"/>
          <w:sz w:val="24"/>
        </w:rPr>
        <w:t xml:space="preserve"> NJ - 148 PRINCETON HIGHATSTOWN ROAD, 08520-1450, NJ,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13.876,07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13.876,07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13.876,07  </w:t>
      </w:r>
      <w:r w:rsidRPr="009219F7">
        <w:rPr>
          <w:rFonts w:hAnsi="Times New Roman" w:ascii="Times New Roman"/>
          <w:sz w:val="24"/>
        </w:rPr>
        <w:t>kn te će smanjenu tražbinu isplatiti nakon počeka od godinu dana u 84 (osamdesetčetiri)  jednakih mjesečnih anuiteta, svaki u visini 165,19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RANDOM HOUSE GROUP LTD, VB</w:t>
      </w:r>
      <w:r w:rsidRPr="009219F7">
        <w:rPr>
          <w:rFonts w:hAnsi="Times New Roman" w:ascii="Times New Roman"/>
          <w:sz w:val="24"/>
        </w:rPr>
        <w:t xml:space="preserve"> Colchester - Colchester Road, Frating Green, UK, OIB: GB102838980,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541.242,58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541.242,58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541.242,58 </w:t>
      </w:r>
      <w:r w:rsidRPr="009219F7">
        <w:rPr>
          <w:rFonts w:hAnsi="Times New Roman" w:ascii="Times New Roman"/>
          <w:sz w:val="24"/>
        </w:rPr>
        <w:t>kn te će smanjenu tražbinu isplatiti nakon počeka od godinu dana u 84 (osamdesetčetiri)  jednakih mjesečnih anuiteta, svaki u visini  6.443,36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WYLIE AGENCY, VELIKA BRITANIJA</w:t>
      </w:r>
      <w:r w:rsidRPr="009219F7">
        <w:rPr>
          <w:rFonts w:hAnsi="Times New Roman" w:ascii="Times New Roman"/>
          <w:sz w:val="24"/>
        </w:rPr>
        <w:t xml:space="preserve"> LONDON WC1B 3JA, UK - 17 BEDFORD SQUARE, OIB:GB680784305,  tražbinu </w:t>
      </w:r>
      <w:r w:rsidR="003919A3">
        <w:rPr>
          <w:rFonts w:hAnsi="Times New Roman" w:ascii="Times New Roman"/>
          <w:sz w:val="24"/>
        </w:rPr>
        <w:t>iz ove nagodbe</w:t>
      </w:r>
      <w:r w:rsidRPr="009219F7">
        <w:rPr>
          <w:rFonts w:hAnsi="Times New Roman" w:ascii="Times New Roman"/>
          <w:sz w:val="24"/>
        </w:rPr>
        <w:t xml:space="preserve">u </w:t>
      </w:r>
      <w:r w:rsidRPr="009219F7">
        <w:rPr>
          <w:rFonts w:hAnsi="Times New Roman" w:ascii="Times New Roman"/>
          <w:sz w:val="24"/>
        </w:rPr>
        <w:lastRenderedPageBreak/>
        <w:t xml:space="preserve">iznosu od </w:t>
      </w:r>
      <w:r w:rsidRPr="009219F7">
        <w:rPr>
          <w:rFonts w:hAnsi="Times New Roman" w:ascii="Times New Roman"/>
          <w:sz w:val="24"/>
          <w:lang w:eastAsia="hr-HR"/>
        </w:rPr>
        <w:t xml:space="preserve">21.831,74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22.892,80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21.831,74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21.831,74 </w:t>
      </w:r>
      <w:r w:rsidRPr="009219F7">
        <w:rPr>
          <w:rFonts w:hAnsi="Times New Roman" w:ascii="Times New Roman"/>
          <w:sz w:val="24"/>
        </w:rPr>
        <w:t>kn te će smanjenu tražbinu isplatiti nakon počeka od godinu dana u 84 (osamdesetčetiri)   jednakih mjesečnih anuiteta, svaki u visini 259,90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THIEME VERLAGSGRUPPE STUTTGART, NJEMAČKA</w:t>
      </w:r>
      <w:r w:rsidRPr="009219F7">
        <w:rPr>
          <w:rFonts w:hAnsi="Times New Roman" w:ascii="Times New Roman"/>
          <w:sz w:val="24"/>
        </w:rPr>
        <w:t xml:space="preserve"> 70565 Stuttgart, DE - Schockenriedstraße 39, OIB: DE147638607,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34.427,54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34.427,54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34.427,54 </w:t>
      </w:r>
      <w:r w:rsidRPr="009219F7">
        <w:rPr>
          <w:rFonts w:hAnsi="Times New Roman" w:ascii="Times New Roman"/>
          <w:sz w:val="24"/>
        </w:rPr>
        <w:t>kn te će smanjenu tražbinu isplatiti nakon počeka od godinu dana u 84 (osamdesetčetiri)  jednakih mjesečnih anuiteta, svaki u visini 409,85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Thinking Gifts Company Ltd./BOOKCHAIRS, VELIKA BRITANIJA</w:t>
      </w:r>
      <w:r w:rsidRPr="009219F7">
        <w:rPr>
          <w:rFonts w:hAnsi="Times New Roman" w:ascii="Times New Roman"/>
          <w:sz w:val="24"/>
        </w:rPr>
        <w:t xml:space="preserve"> LONDON, UK -  W17 7BB, 18 Brewer Street, OIB: GB906062644,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95.637,45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95.637,45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95.637,45 </w:t>
      </w:r>
      <w:r w:rsidRPr="009219F7">
        <w:rPr>
          <w:rFonts w:hAnsi="Times New Roman" w:ascii="Times New Roman"/>
          <w:sz w:val="24"/>
        </w:rPr>
        <w:t>kn te će smanjenu tražbinu isplatiti nakon počeka od godinu dana u 84 (osamdesetčetiri)  jednakih mjesečnih anuiteta, svaki u visini 1.138,54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TRUST MEDIA DISTRIBUTION, VELIKA BRITANIJA,</w:t>
      </w:r>
      <w:r w:rsidRPr="009219F7">
        <w:rPr>
          <w:rFonts w:hAnsi="Times New Roman" w:ascii="Times New Roman"/>
          <w:sz w:val="24"/>
        </w:rPr>
        <w:t xml:space="preserve"> KINGSTOWN BROADWAY,CA30QS CARLISLE,UK - PO BOX 300, OIB: GB264026576,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13.468,44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13.468,44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13.468,44 </w:t>
      </w:r>
      <w:r w:rsidRPr="009219F7">
        <w:rPr>
          <w:rFonts w:hAnsi="Times New Roman" w:ascii="Times New Roman"/>
          <w:sz w:val="24"/>
        </w:rPr>
        <w:t>kn te će smanjenu tražbinu isplatiti nakon počeka od godinu dana u 84 (osamdesetčetiri)  jednakih mjesečnih anuiteta, svaki u visini 160,34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TURPIN: EDS, VELIKA BRITANIJA</w:t>
      </w:r>
      <w:r w:rsidRPr="009219F7">
        <w:rPr>
          <w:rFonts w:hAnsi="Times New Roman" w:ascii="Times New Roman"/>
          <w:sz w:val="24"/>
        </w:rPr>
        <w:t xml:space="preserve"> LETCHWORTH,SG6 1HN HERTFORDSHIRE, UK - BLACKHORSE ROAD, OIB: GB596858068,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8.796,27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8.796,27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8.796,27 </w:t>
      </w:r>
      <w:r w:rsidRPr="009219F7">
        <w:rPr>
          <w:rFonts w:hAnsi="Times New Roman" w:ascii="Times New Roman"/>
          <w:sz w:val="24"/>
        </w:rPr>
        <w:t>kn te će smanjenu tražbinu isplatiti nakon počeka od godinu dana u 84 (osamdesetčetiri)  jednakih mjesečnih anuiteta, svaki u visini 104,72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Vista Stationery and Print Ltd Trading, VELIKA BRITANIJA</w:t>
      </w:r>
      <w:r w:rsidRPr="009219F7">
        <w:rPr>
          <w:rFonts w:hAnsi="Times New Roman" w:ascii="Times New Roman"/>
          <w:sz w:val="24"/>
        </w:rPr>
        <w:t xml:space="preserve"> Devon - EXE BOX, MATFORD,EX2 8FD EXETER, DEVON, UK, OIB: </w:t>
      </w:r>
      <w:r w:rsidRPr="009219F7">
        <w:rPr>
          <w:rFonts w:hAnsi="Times New Roman" w:ascii="Times New Roman"/>
          <w:sz w:val="24"/>
        </w:rPr>
        <w:lastRenderedPageBreak/>
        <w:t xml:space="preserve">GB135538607,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5.475,96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5.475,96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5.475,96 </w:t>
      </w:r>
      <w:r w:rsidRPr="009219F7">
        <w:rPr>
          <w:rFonts w:hAnsi="Times New Roman" w:ascii="Times New Roman"/>
          <w:sz w:val="24"/>
        </w:rPr>
        <w:t>kn te će smanjenu tražbinu isplatiti nakon počeka od godinu dana u 84 (osamdesetčetiri)  jednakih mjesečnih anuiteta, svaki u visini 65,19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WHO COLLABORIATING CENTRE, NORVEŠKA</w:t>
      </w:r>
      <w:r w:rsidRPr="009219F7">
        <w:rPr>
          <w:rFonts w:hAnsi="Times New Roman" w:ascii="Times New Roman"/>
          <w:sz w:val="24"/>
        </w:rPr>
        <w:t xml:space="preserve"> Oslo - P.O.Box 4404 Nydalen,0403  NORVEŠKA, ,  tražbinu </w:t>
      </w:r>
      <w:r w:rsidR="003919A3">
        <w:rPr>
          <w:rFonts w:hAnsi="Times New Roman" w:ascii="Times New Roman"/>
          <w:sz w:val="24"/>
        </w:rPr>
        <w:t>iz ove nagodbe</w:t>
      </w:r>
      <w:r w:rsidRPr="009219F7">
        <w:rPr>
          <w:rFonts w:hAnsi="Times New Roman" w:ascii="Times New Roman"/>
          <w:sz w:val="24"/>
        </w:rPr>
        <w:t xml:space="preserve">u iznosu od 2.817,98 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kn te iznos tražbine nakon otpisa zatezne kamate iznosi 2.817,98 kn uz 0,00% otpisa glavnice u iznosu od 0,00 kn, pa smanjena tražbina iznosi 2.817,98 kn te će smanjenu tražbinu isplatiti nakon počeka od godinu dana u 84 (osamdesetčetiri)  jednakih mjesečnih anuiteta, svaki u visini 33,55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WILEY EUROPE LTD (JOHN WILEY ), Velika Britanija</w:t>
      </w:r>
      <w:r w:rsidRPr="009219F7">
        <w:rPr>
          <w:rFonts w:hAnsi="Times New Roman" w:ascii="Times New Roman"/>
          <w:sz w:val="24"/>
        </w:rPr>
        <w:t xml:space="preserve">"CHICHESTER - THE ATRIUM SOUTHERN GATE, WEST SUSSEXPO19 8SQ, UK", OIB:GB376766987,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245.214,90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245.214,90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245.214,90 </w:t>
      </w:r>
      <w:r w:rsidRPr="009219F7">
        <w:rPr>
          <w:rFonts w:hAnsi="Times New Roman" w:ascii="Times New Roman"/>
          <w:sz w:val="24"/>
        </w:rPr>
        <w:t>kn te će smanjenu tražbinu isplatiti nakon počeka od godinu dana u 84 (osamdesetčetiri)  jednakih mjesečnih anuiteta, svaki u visini 2.919,23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WOODHEAD PUBLISHING, VELIKA BRITANIJA,</w:t>
      </w:r>
      <w:r w:rsidRPr="009219F7">
        <w:rPr>
          <w:rFonts w:hAnsi="Times New Roman" w:ascii="Times New Roman"/>
          <w:sz w:val="24"/>
        </w:rPr>
        <w:t xml:space="preserve"> CAMBRIDGE - CN1 6AH, UK, OIB: GB538210953, tražbinu </w:t>
      </w:r>
      <w:r w:rsidR="003919A3">
        <w:rPr>
          <w:rFonts w:hAnsi="Times New Roman" w:ascii="Times New Roman"/>
          <w:sz w:val="24"/>
        </w:rPr>
        <w:t>iz ove nagodbe</w:t>
      </w:r>
      <w:r w:rsidRPr="009219F7">
        <w:rPr>
          <w:rFonts w:hAnsi="Times New Roman" w:ascii="Times New Roman"/>
          <w:sz w:val="24"/>
        </w:rPr>
        <w:t>u iznosu od 4.208,66 kn, smanjenu za otpis zateznih kamata u iznosu od 0,00 kn te iznos tražbine nakon otpisa zatezne kamate iznosi 4.208,66 kn uz 0,00% otpisa glavnice u iznosu od 0,00 kn, pa smanjena tražbina iznosi 4.208,66 kn te će smanjenu tražbinu isplatiti nakon počeka od godinu dana u 84 (osamdesetčetiri)  jednakih mjesečnih anuiteta, svaki u visini 50,10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WORKMAN PUBLISHING CO., USA</w:t>
      </w:r>
      <w:r w:rsidRPr="009219F7">
        <w:rPr>
          <w:rFonts w:hAnsi="Times New Roman" w:ascii="Times New Roman"/>
          <w:sz w:val="24"/>
        </w:rPr>
        <w:t xml:space="preserve"> New York - 225 VARICK STREET, NY, USA, ,  tražbinu </w:t>
      </w:r>
      <w:r w:rsidR="003919A3">
        <w:rPr>
          <w:rFonts w:hAnsi="Times New Roman" w:ascii="Times New Roman"/>
          <w:sz w:val="24"/>
        </w:rPr>
        <w:t>iz ove nagodbe</w:t>
      </w:r>
      <w:r w:rsidRPr="009219F7">
        <w:rPr>
          <w:rFonts w:hAnsi="Times New Roman" w:ascii="Times New Roman"/>
          <w:sz w:val="24"/>
        </w:rPr>
        <w:t xml:space="preserve">u iznosu od 2.926,97 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kn te iznos tražbine nakon otpisa zatezne kamate iznosi 2.926,97 kn uz 0,00% otpisa glavnice u iznosu od 0,00 kn, pa smanjena tražbina iznosi 2.926,97 kn te će smanjenu tražbinu isplatiti nakon počeka od godinu dana u 84 (osamdesetčetiri)  jednakih mjesečnih anuiteta, svaki u visini 34,84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WORLD HEALTH ORGANIZATION, ŠVICARSKA</w:t>
      </w:r>
      <w:r w:rsidRPr="009219F7">
        <w:rPr>
          <w:rFonts w:hAnsi="Times New Roman" w:ascii="Times New Roman"/>
          <w:sz w:val="24"/>
        </w:rPr>
        <w:t xml:space="preserve"> GENEVE - CH-1211  27, CH,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9.796,05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w:t>
      </w:r>
      <w:r w:rsidRPr="009219F7">
        <w:rPr>
          <w:rFonts w:hAnsi="Times New Roman" w:ascii="Times New Roman"/>
          <w:sz w:val="24"/>
        </w:rPr>
        <w:lastRenderedPageBreak/>
        <w:t xml:space="preserve">iznosi </w:t>
      </w:r>
      <w:r w:rsidRPr="009219F7">
        <w:rPr>
          <w:rFonts w:hAnsi="Times New Roman" w:ascii="Times New Roman"/>
          <w:sz w:val="24"/>
          <w:lang w:eastAsia="hr-HR"/>
        </w:rPr>
        <w:t xml:space="preserve">9.796,05 </w:t>
      </w:r>
      <w:r w:rsidRPr="009219F7">
        <w:rPr>
          <w:rFonts w:hAnsi="Times New Roman" w:ascii="Times New Roman"/>
          <w:sz w:val="24"/>
        </w:rPr>
        <w:t xml:space="preserve">kn uz 0,00% otpisa glavnice u iznosu od 0,00 kn, pa smanjena tražbina iznosi </w:t>
      </w:r>
      <w:r w:rsidRPr="009219F7">
        <w:rPr>
          <w:rFonts w:hAnsi="Times New Roman" w:ascii="Times New Roman"/>
          <w:sz w:val="24"/>
          <w:lang w:eastAsia="hr-HR"/>
        </w:rPr>
        <w:t xml:space="preserve">9.796,05 </w:t>
      </w:r>
      <w:r w:rsidRPr="009219F7">
        <w:rPr>
          <w:rFonts w:hAnsi="Times New Roman" w:ascii="Times New Roman"/>
          <w:sz w:val="24"/>
        </w:rPr>
        <w:t>kn te će smanjenu tražbinu isplatiti nakon počeka od godinu dana u 84 (osamdesetčetiri)  jednakih mjesečnih anuiteta, svaki u visini 116,62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AgustaWestland S.p.A. , Italija, </w:t>
      </w:r>
      <w:r w:rsidRPr="009219F7">
        <w:rPr>
          <w:rFonts w:hAnsi="Times New Roman" w:ascii="Times New Roman"/>
          <w:sz w:val="24"/>
        </w:rPr>
        <w:t xml:space="preserve">ROMA RM, Italija - PIAZZA MONTE GRAPPA 4, OIB: IT02512010121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35.983,11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35.983,11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35.983,11 </w:t>
      </w:r>
      <w:r w:rsidRPr="009219F7">
        <w:rPr>
          <w:rFonts w:hAnsi="Times New Roman" w:ascii="Times New Roman"/>
          <w:sz w:val="24"/>
        </w:rPr>
        <w:t>kn te će smanjenu tražbinu isplatiti nakon počeka od godinu dana u 84 (osamdesetčetiri)   jednakih mjesečnih anuiteta, svaki u visini 428,37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BUCKMAN AGENCY, VELIKA BRITANIJA,</w:t>
      </w:r>
      <w:r w:rsidRPr="009219F7">
        <w:rPr>
          <w:rFonts w:hAnsi="Times New Roman" w:ascii="Times New Roman"/>
          <w:sz w:val="24"/>
        </w:rPr>
        <w:t xml:space="preserve"> OXFORD - LITTLE TEW, OXFORD OX7 4JJ, VB, OIB: GB663495994,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7.644,60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7.644,60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7.644,60 </w:t>
      </w:r>
      <w:r w:rsidRPr="009219F7">
        <w:rPr>
          <w:rFonts w:hAnsi="Times New Roman" w:ascii="Times New Roman"/>
          <w:sz w:val="24"/>
        </w:rPr>
        <w:t>kn te će smanjenu tražbinu isplatiti nakon počeka od godinu dana u 84 (osamdesetčetiri)   jednakih mjesečnih anuiteta, svaki u visini 91,01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BUŽAROVSKA RUMENA , MAKEDONIJA,</w:t>
      </w:r>
      <w:r w:rsidRPr="009219F7">
        <w:rPr>
          <w:rFonts w:hAnsi="Times New Roman" w:ascii="Times New Roman"/>
          <w:sz w:val="24"/>
        </w:rPr>
        <w:t xml:space="preserve"> SKOPJE, R. MAKEDONIJA - VOLGOGRADSKA 9/4, 1000,  - FIZIČKA OSOBA,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6.174,90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6.174,90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6.174,90 </w:t>
      </w:r>
      <w:r w:rsidRPr="009219F7">
        <w:rPr>
          <w:rFonts w:hAnsi="Times New Roman" w:ascii="Times New Roman"/>
          <w:sz w:val="24"/>
        </w:rPr>
        <w:t>kn te će smanjenu tražbinu isplatiti nakon počeka od godinu dana u 84 (osamdesetčetiri)  jednakih mjesečnih anuiteta, svaki u visini 73,51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DIOGENES VERLAG AG,</w:t>
      </w:r>
      <w:r w:rsidRPr="009219F7">
        <w:rPr>
          <w:rFonts w:hAnsi="Times New Roman" w:ascii="Times New Roman"/>
          <w:sz w:val="24"/>
        </w:rPr>
        <w:t xml:space="preserve"> Švicarska ZURICH - CH 8032 ZURICH, SPRECHERSTRASSE 8, ŠVICARSKA, OIB: CH231943,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8.479,51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8.479,51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8.479,51 </w:t>
      </w:r>
      <w:r w:rsidRPr="009219F7">
        <w:rPr>
          <w:rFonts w:hAnsi="Times New Roman" w:ascii="Times New Roman"/>
          <w:sz w:val="24"/>
        </w:rPr>
        <w:t>kn te će smanjenu tražbinu isplatiti nakon počeka od godinu dana u 84 (osamdesetčetiri)   jednakih mjesečnih anuiteta, svaki u visini 100,95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DZS d.d. Publishing Division, SLOVENIJA,</w:t>
      </w:r>
      <w:r w:rsidRPr="009219F7">
        <w:rPr>
          <w:rFonts w:hAnsi="Times New Roman" w:ascii="Times New Roman"/>
          <w:sz w:val="24"/>
        </w:rPr>
        <w:t xml:space="preserve"> Ljubljana - DALMATINOVA ULICA 2,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3.795,43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3.795,43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lastRenderedPageBreak/>
        <w:t xml:space="preserve">3.795,43 </w:t>
      </w:r>
      <w:r w:rsidRPr="009219F7">
        <w:rPr>
          <w:rFonts w:hAnsi="Times New Roman" w:ascii="Times New Roman"/>
          <w:sz w:val="24"/>
        </w:rPr>
        <w:t>kn te će smanjenu tražbinu isplatiti nakon počeka od godinu dana u 84 (osamdesetčetiri)  mjesečnih anuiteta, svaki u visini  45,18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EDITIONS DU SEUIL, FRANCUSKA,</w:t>
      </w:r>
      <w:r w:rsidRPr="009219F7">
        <w:rPr>
          <w:rFonts w:hAnsi="Times New Roman" w:ascii="Times New Roman"/>
          <w:sz w:val="24"/>
        </w:rPr>
        <w:t xml:space="preserve"> Paris - 27, RUE JACOB, 75261 PARIS CEDEX 06, FRANCUSKA,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6.115,68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6.115,68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6.115,68 </w:t>
      </w:r>
      <w:r w:rsidRPr="009219F7">
        <w:rPr>
          <w:rFonts w:hAnsi="Times New Roman" w:ascii="Times New Roman"/>
          <w:sz w:val="24"/>
        </w:rPr>
        <w:t>kn te će smanjenu tražbinu isplatiti nakon počeka od godinu dana u 84 (osamdesetčetiri)  mjesečnih anuiteta, svaki u visini 72,80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GIE LA CENTRALE DE L EDITION, FRANCUSKA,</w:t>
      </w:r>
      <w:r w:rsidRPr="009219F7">
        <w:rPr>
          <w:rFonts w:hAnsi="Times New Roman" w:ascii="Times New Roman"/>
          <w:sz w:val="24"/>
        </w:rPr>
        <w:t xml:space="preserve"> 91260 JUVISY SUR ORGE, FRANCUSKA - 25 RUE HOCHE, OIB: FR71300817616,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6.087,24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6.087,24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6.087,24 </w:t>
      </w:r>
      <w:r w:rsidRPr="009219F7">
        <w:rPr>
          <w:rFonts w:hAnsi="Times New Roman" w:ascii="Times New Roman"/>
          <w:sz w:val="24"/>
        </w:rPr>
        <w:t>kn te će smanjenu tražbinu isplatiti nakon počeka od godinu dana u 84 (osamdesetčetiri)  jednakih mjesečnih anuiteta, svaki u visini 72,47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GOMBAČ BORIS, SLOVENIJA,</w:t>
      </w:r>
      <w:r w:rsidRPr="009219F7">
        <w:rPr>
          <w:rFonts w:hAnsi="Times New Roman" w:ascii="Times New Roman"/>
          <w:sz w:val="24"/>
        </w:rPr>
        <w:t xml:space="preserve"> IZOLA 6310,  SLOVENIJA - Gregoričeva 17,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2.370,00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2.370,00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2.370,00</w:t>
      </w:r>
      <w:r w:rsidRPr="009219F7">
        <w:rPr>
          <w:rFonts w:hAnsi="Times New Roman" w:ascii="Times New Roman"/>
          <w:sz w:val="24"/>
        </w:rPr>
        <w:t>kn te će smanjenu tražbinu isplatiti nakon počeka od godinu dana u 84 (osamdesetčetiri)  jednakih mjesečnih anuiteta, svaki u visini 28,21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GRUPPO 24 ORE EDAGRICOLE, ITALIJA</w:t>
      </w:r>
      <w:r w:rsidRPr="009219F7">
        <w:rPr>
          <w:rFonts w:hAnsi="Times New Roman" w:ascii="Times New Roman"/>
          <w:sz w:val="24"/>
        </w:rPr>
        <w:t xml:space="preserve">, MILANO 20149, ITALIA - VIA MONTE ROSA 91,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4.128,08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4.128,08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4.128,08 </w:t>
      </w:r>
      <w:r w:rsidRPr="009219F7">
        <w:rPr>
          <w:rFonts w:hAnsi="Times New Roman" w:ascii="Times New Roman"/>
          <w:sz w:val="24"/>
        </w:rPr>
        <w:t>kn te će smanjenu tražbinu isplatiti nakon počeka od godinu dana u 84 (osamdesetčetiri)  jednakih mjesečnih anuiteta, svaki u visini 49,14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GURU S.R.L. , Italija</w:t>
      </w:r>
      <w:r w:rsidRPr="009219F7">
        <w:rPr>
          <w:rFonts w:hAnsi="Times New Roman" w:ascii="Times New Roman"/>
          <w:sz w:val="24"/>
        </w:rPr>
        <w:t xml:space="preserve"> PERUGIA,ITALIA - VIA ALDO MANNA 25, OIB: IT01765720543,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34.726,26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34.726,26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34.726,26 </w:t>
      </w:r>
      <w:r w:rsidRPr="009219F7">
        <w:rPr>
          <w:rFonts w:hAnsi="Times New Roman" w:ascii="Times New Roman"/>
          <w:sz w:val="24"/>
        </w:rPr>
        <w:t>kn te će smanjenu tražbinu isplatiti nakon počeka od godinu dana u 84 (osamdesetčetiri)  jednakih mjesečnih anuiteta, svaki u visini 413,41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HORIZONT PRESS D.O.O., SRBIJA,</w:t>
      </w:r>
      <w:r w:rsidRPr="009219F7">
        <w:rPr>
          <w:rFonts w:hAnsi="Times New Roman" w:ascii="Times New Roman"/>
          <w:sz w:val="24"/>
        </w:rPr>
        <w:t xml:space="preserve"> BEOGRAD 11000, SRBIJA - SARAJEVSKA 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3.943,13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3.943,13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3.943,13 </w:t>
      </w:r>
      <w:r w:rsidRPr="009219F7">
        <w:rPr>
          <w:rFonts w:hAnsi="Times New Roman" w:ascii="Times New Roman"/>
          <w:sz w:val="24"/>
        </w:rPr>
        <w:t>kn te će smanjenu tražbinu isplatiti nakon počeka od godinu dana u 84 (osamdesetčetiri)  jednakih mjesečnih anuiteta, svaki u visini 46,94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INTERCONTINENTAL LITERARY AGENCY LIMITED, Velika Britanija,</w:t>
      </w:r>
      <w:r w:rsidRPr="009219F7">
        <w:rPr>
          <w:rFonts w:hAnsi="Times New Roman" w:ascii="Times New Roman"/>
          <w:sz w:val="24"/>
        </w:rPr>
        <w:t xml:space="preserve"> LONDON WC2R 0LT, UK - CENTRIC HOUSE, 390-391 STRAND, OIB: GB627850618,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9.765,62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9.765,62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9.765,62 </w:t>
      </w:r>
      <w:r w:rsidRPr="009219F7">
        <w:rPr>
          <w:rFonts w:hAnsi="Times New Roman" w:ascii="Times New Roman"/>
          <w:sz w:val="24"/>
        </w:rPr>
        <w:t>kn te će smanjenu tražbinu isplatiti nakon počeka od godinu dana u 84 (osamdesetčetiri)  jednakih mjesečnih anuiteta, svaki u visini 116,26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KÁTAI ÉS BOLZA IRODALMI ÜGYNÖKSÉG BT (KATAI &amp; BOLZA), Mađarska,</w:t>
      </w:r>
      <w:r w:rsidRPr="009219F7">
        <w:rPr>
          <w:rFonts w:hAnsi="Times New Roman" w:ascii="Times New Roman"/>
          <w:sz w:val="24"/>
        </w:rPr>
        <w:t xml:space="preserve"> Budapest - 1056 SZERB UTCA 17 1 4, Hungary, OIB: HU28591584,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131.906,88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131.906,88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131.906,88 </w:t>
      </w:r>
      <w:r w:rsidRPr="009219F7">
        <w:rPr>
          <w:rFonts w:hAnsi="Times New Roman" w:ascii="Times New Roman"/>
          <w:sz w:val="24"/>
        </w:rPr>
        <w:t>kn te će smanjenu tražbinu isplatiti nakon počeka od godinu dana u 84 (osamdesetčetiri)  jednakih mjesečnih anuiteta, svaki u visini 1.570,32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LOTT REPRESENTATIVES, USA</w:t>
      </w:r>
      <w:r w:rsidRPr="009219F7">
        <w:rPr>
          <w:rFonts w:hAnsi="Times New Roman" w:ascii="Times New Roman"/>
          <w:sz w:val="24"/>
        </w:rPr>
        <w:t xml:space="preserve">, NEW YORK - PO BOX 3607 , NY10017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7.050,26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7.050,26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7.050,26 </w:t>
      </w:r>
      <w:r w:rsidRPr="009219F7">
        <w:rPr>
          <w:rFonts w:hAnsi="Times New Roman" w:ascii="Times New Roman"/>
          <w:sz w:val="24"/>
        </w:rPr>
        <w:t>kn te će smanjenu tražbinu isplatiti nakon počeka od godinu dana u 84 (osamdesetčetiri)  jednakih mjesečnih anuiteta, svaki u visini 83,93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LUMOS FOUNDATION, VELIKA BRITANIJA,</w:t>
      </w:r>
      <w:r w:rsidRPr="009219F7">
        <w:rPr>
          <w:rFonts w:hAnsi="Times New Roman" w:ascii="Times New Roman"/>
          <w:sz w:val="24"/>
        </w:rPr>
        <w:t xml:space="preserve"> LONDON- 12-14 BERRY STREET, EC1V 0AU, UK, OIB:GB974383972,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6.576,02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6.576,02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6.576,02 </w:t>
      </w:r>
      <w:r w:rsidRPr="009219F7">
        <w:rPr>
          <w:rFonts w:hAnsi="Times New Roman" w:ascii="Times New Roman"/>
          <w:sz w:val="24"/>
        </w:rPr>
        <w:t>kn te će smanjenu tražbinu isplatiti nakon počeka od godinu dana u 84 (osamdesetčetiri)  jednakih mjesečnih anuiteta, svaki u visini 78,29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MARTIN SPRINGETT ILLUSTRATION, KANADA</w:t>
      </w:r>
      <w:r w:rsidRPr="009219F7">
        <w:rPr>
          <w:rFonts w:hAnsi="Times New Roman" w:ascii="Times New Roman"/>
          <w:sz w:val="24"/>
        </w:rPr>
        <w:t xml:space="preserve">, Toronto - 40M WANLESS AVE TORONTO, ONTARIO CANADA M4N-1V6, KANADA,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3.525,13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3.525,13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3.525,13 </w:t>
      </w:r>
      <w:r w:rsidRPr="009219F7">
        <w:rPr>
          <w:rFonts w:hAnsi="Times New Roman" w:ascii="Times New Roman"/>
          <w:sz w:val="24"/>
        </w:rPr>
        <w:t>kn te će smanjenu tražbinu isplatiti nakon počeka od godinu dana u 84 (osamdesetčetiri)  jednakih mjesečnih anuiteta, svaki u visini 41,97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MILENA BUSQUETS TUSQUETS, Španjolska</w:t>
      </w:r>
      <w:r w:rsidRPr="009219F7">
        <w:rPr>
          <w:rFonts w:hAnsi="Times New Roman" w:ascii="Times New Roman"/>
          <w:sz w:val="24"/>
        </w:rPr>
        <w:t xml:space="preserve">  Barcelona - VENDRELL, 7 ATICO, 08022  ŠPANJOLSKA, OIB: ES46138788Y,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15.291,90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15.291,90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15.291,90 </w:t>
      </w:r>
      <w:r w:rsidRPr="009219F7">
        <w:rPr>
          <w:rFonts w:hAnsi="Times New Roman" w:ascii="Times New Roman"/>
          <w:sz w:val="24"/>
        </w:rPr>
        <w:t>kn te će smanjenu tražbinu isplatiti nakon počeka od godinu dana u 84 (osamdesetčetiri)  jednakih mjesečnih anuiteta, svaki u visini 182,05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NIKOLAIDIS ANDREJ,</w:t>
      </w:r>
      <w:r w:rsidRPr="009219F7">
        <w:rPr>
          <w:rFonts w:hAnsi="Times New Roman" w:ascii="Times New Roman"/>
          <w:sz w:val="24"/>
        </w:rPr>
        <w:t xml:space="preserve"> ULCINJ, CRNA GORA - MASLINE BB,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9.639,40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9.639,40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9.639,40 </w:t>
      </w:r>
      <w:r w:rsidRPr="009219F7">
        <w:rPr>
          <w:rFonts w:hAnsi="Times New Roman" w:ascii="Times New Roman"/>
          <w:sz w:val="24"/>
        </w:rPr>
        <w:t>kn te će smanjenu tražbinu isplatiti nakon počeka od godinu dana u 84 (osamdesetčetiri)  jednakih mjesečnih anuiteta, svaki u visini 114,75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PANINI S.P.A. CON SOCIO UNICO,</w:t>
      </w:r>
      <w:r w:rsidRPr="009219F7">
        <w:rPr>
          <w:rFonts w:hAnsi="Times New Roman" w:ascii="Times New Roman"/>
          <w:sz w:val="24"/>
        </w:rPr>
        <w:t xml:space="preserve"> Italija, MODENA - VIALE EMILIO PO 380-41126 , ITALIA, OIB:IT02701991206,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9.467,35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9.467,35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9.467,35 </w:t>
      </w:r>
      <w:r w:rsidRPr="009219F7">
        <w:rPr>
          <w:rFonts w:hAnsi="Times New Roman" w:ascii="Times New Roman"/>
          <w:sz w:val="24"/>
        </w:rPr>
        <w:t>kn te će smanjenu tražbinu isplatiti nakon počeka od godinu dana u 84 (osamdesetčetiri)  jednakih mjesečnih anuiteta, svaki u visini 112,71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PLIMA, SRBIJA,</w:t>
      </w:r>
      <w:r w:rsidRPr="009219F7">
        <w:rPr>
          <w:rFonts w:hAnsi="Times New Roman" w:ascii="Times New Roman"/>
          <w:sz w:val="24"/>
        </w:rPr>
        <w:t xml:space="preserve"> Beograd - B. ĆOPIĆA 20/8, 11160 BEOGRAD, SRBIJA, OIB: 106620181,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60.198,06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60.198,06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60.198,06 </w:t>
      </w:r>
      <w:r w:rsidRPr="009219F7">
        <w:rPr>
          <w:rFonts w:hAnsi="Times New Roman" w:ascii="Times New Roman"/>
          <w:sz w:val="24"/>
        </w:rPr>
        <w:t>kn te će smanjenu tražbinu isplatiti nakon počeka od godinu dana u 84 (osamdesetčetiri)  jednakih mjesečnih anuiteta, svaki u visini 716,64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RHENUS LOGISTIKS LIMITED, VELIKA BRITANIJA</w:t>
      </w:r>
      <w:r w:rsidRPr="009219F7">
        <w:rPr>
          <w:rFonts w:hAnsi="Times New Roman" w:ascii="Times New Roman"/>
          <w:sz w:val="24"/>
        </w:rPr>
        <w:t xml:space="preserve">, Manchester UK  - UNITS 1&amp; 2 WESTPOINT ENTERPRISE PARK ,M17 1qS , OIB:  </w:t>
      </w:r>
      <w:r w:rsidRPr="009219F7">
        <w:rPr>
          <w:rFonts w:hAnsi="Times New Roman" w:ascii="Times New Roman"/>
          <w:sz w:val="24"/>
        </w:rPr>
        <w:lastRenderedPageBreak/>
        <w:t xml:space="preserve">GB146892628,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36.255,92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36.255,92 </w:t>
      </w:r>
      <w:r w:rsidRPr="009219F7">
        <w:rPr>
          <w:rFonts w:hAnsi="Times New Roman" w:ascii="Times New Roman"/>
          <w:sz w:val="24"/>
        </w:rPr>
        <w:t xml:space="preserve">kn uz 0,00% otpisa glavnice u iznosu od </w:t>
      </w:r>
      <w:r w:rsidRPr="009219F7">
        <w:rPr>
          <w:rFonts w:hAnsi="Times New Roman" w:ascii="Times New Roman"/>
          <w:sz w:val="24"/>
          <w:lang w:eastAsia="hr-HR"/>
        </w:rPr>
        <w:t>0,00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36.255,92 </w:t>
      </w:r>
      <w:r w:rsidRPr="009219F7">
        <w:rPr>
          <w:rFonts w:hAnsi="Times New Roman" w:ascii="Times New Roman"/>
          <w:sz w:val="24"/>
        </w:rPr>
        <w:t>kn te će smanjenu tražbinu isplatiti nakon počeka od godinu dana u 84 (osamdesetčetiri)  jednakih mjesečnih anuiteta, svaki u visini 431,62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SHEIL LAND ASSOCIATES, USA</w:t>
      </w:r>
      <w:r w:rsidRPr="009219F7">
        <w:rPr>
          <w:rFonts w:hAnsi="Times New Roman" w:ascii="Times New Roman"/>
          <w:sz w:val="24"/>
        </w:rPr>
        <w:t xml:space="preserve"> London - 52 DOUGHTY STREET, LONDON WC1N 2LS, USA, OIB:GB239826037,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38.750,94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38.750,94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38.750,94 </w:t>
      </w:r>
      <w:r w:rsidRPr="009219F7">
        <w:rPr>
          <w:rFonts w:hAnsi="Times New Roman" w:ascii="Times New Roman"/>
          <w:sz w:val="24"/>
        </w:rPr>
        <w:t>kn te će smanjenu tražbinu isplatiti nakon počeka od godinu dana u 84 (osamdesetčetiri)  jednakih mjesečnih anuiteta, svaki u visini  461,32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Sieckmeyer Fotografie, NJEMAČKA</w:t>
      </w:r>
      <w:r w:rsidRPr="009219F7">
        <w:rPr>
          <w:rFonts w:hAnsi="Times New Roman" w:ascii="Times New Roman"/>
          <w:sz w:val="24"/>
        </w:rPr>
        <w:t xml:space="preserve"> KOELN, NJEMAČKA - HAUPTSTRASSE 23,51143 DE , OIB: 178698946,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54.238,40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54.238,40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54.238,40 </w:t>
      </w:r>
      <w:r w:rsidRPr="009219F7">
        <w:rPr>
          <w:rFonts w:hAnsi="Times New Roman" w:ascii="Times New Roman"/>
          <w:sz w:val="24"/>
        </w:rPr>
        <w:t>kn te će smanjenu tražbinu isplatiti nakon počeka od godinu dana u 84 (osamdesetčetiri)  jednakih mjesečnih anuiteta, svaki u visini 645,70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SKYBOUND LLC, USA</w:t>
      </w:r>
      <w:r w:rsidRPr="009219F7">
        <w:rPr>
          <w:rFonts w:hAnsi="Times New Roman" w:ascii="Times New Roman"/>
          <w:sz w:val="24"/>
        </w:rPr>
        <w:t xml:space="preserve"> CA - C/O CIRCLE OF CONFUSION, 8548 WASHINGTON BLVD. CULVER CITY, CA 90232 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7.089,88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7.089,88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7.089,88 </w:t>
      </w:r>
      <w:r w:rsidRPr="009219F7">
        <w:rPr>
          <w:rFonts w:hAnsi="Times New Roman" w:ascii="Times New Roman"/>
          <w:sz w:val="24"/>
        </w:rPr>
        <w:t>kn te će smanjenu tražbinu isplatiti nakon počeka od godinu dana u 84 (osamdesetčetiri)  jednakih mjesečnih anuiteta, svaki u visini 84,40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SPOTLIGHT VERLAG, NJEMAČKA</w:t>
      </w:r>
      <w:r w:rsidRPr="009219F7">
        <w:rPr>
          <w:rFonts w:hAnsi="Times New Roman" w:ascii="Times New Roman"/>
          <w:sz w:val="24"/>
        </w:rPr>
        <w:t xml:space="preserve"> PLANEGG - POSTFACH 1565,82152 PLANEGG, DE, OIB: DE265973410,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3.077,77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3.077,77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3.077,77 </w:t>
      </w:r>
      <w:r w:rsidRPr="009219F7">
        <w:rPr>
          <w:rFonts w:hAnsi="Times New Roman" w:ascii="Times New Roman"/>
          <w:sz w:val="24"/>
        </w:rPr>
        <w:t>kn te će smanjenu tražbinu isplatiti nakon počeka od godinu dana u 84 (osamdesetčetiri)  jednakih mjesečnih anuiteta, svaki u visini 36,64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SQUARE LAKE STUDIO, USA </w:t>
      </w:r>
      <w:r w:rsidRPr="009219F7">
        <w:rPr>
          <w:rFonts w:hAnsi="Times New Roman" w:ascii="Times New Roman"/>
          <w:sz w:val="24"/>
        </w:rPr>
        <w:t xml:space="preserve">Franklin - 26265 W 14 Mile Rd,Franklin,USA,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3.525,13 </w:t>
      </w:r>
      <w:r w:rsidRPr="009219F7">
        <w:rPr>
          <w:rFonts w:hAnsi="Times New Roman" w:ascii="Times New Roman"/>
          <w:sz w:val="24"/>
        </w:rPr>
        <w:t xml:space="preserve">kn, smanjenu za otpis </w:t>
      </w:r>
      <w:r w:rsidRPr="009219F7">
        <w:rPr>
          <w:rFonts w:hAnsi="Times New Roman" w:ascii="Times New Roman"/>
          <w:sz w:val="24"/>
        </w:rPr>
        <w:lastRenderedPageBreak/>
        <w:t xml:space="preserve">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3.525,13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3.525,13 </w:t>
      </w:r>
      <w:r w:rsidRPr="009219F7">
        <w:rPr>
          <w:rFonts w:hAnsi="Times New Roman" w:ascii="Times New Roman"/>
          <w:sz w:val="24"/>
        </w:rPr>
        <w:t>kn te će smanjenu tražbinu isplatiti nakon počeka od godinu dana u 84 (osamdesetčetiri)  jednakih mjesečnih anuiteta, svaki u visini 41,97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STANKOVIĆ SLAVOLJUB ,</w:t>
      </w:r>
      <w:r w:rsidRPr="009219F7">
        <w:rPr>
          <w:rFonts w:hAnsi="Times New Roman" w:ascii="Times New Roman"/>
          <w:sz w:val="24"/>
        </w:rPr>
        <w:t xml:space="preserve"> Beograd - Svetozora Markovića 36/5, OIB: 95061704128,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4.036,36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4.036,36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4.036,36 </w:t>
      </w:r>
      <w:r w:rsidRPr="009219F7">
        <w:rPr>
          <w:rFonts w:hAnsi="Times New Roman" w:ascii="Times New Roman"/>
          <w:sz w:val="24"/>
        </w:rPr>
        <w:t>kn te će smanjenu tražbinu isplatiti nakon počeka od godinu dana u 84 (osamdesetčetiri)  jednakih mjesečnih anuiteta, svaki u visini 48,05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CHANCELLOR MASTERS &amp; SCHOLARS OF THE UNIVERSITY OF CAMBRIDGE, VELIKA BRITANIJA, </w:t>
      </w:r>
      <w:r w:rsidRPr="009219F7">
        <w:rPr>
          <w:rFonts w:hAnsi="Times New Roman" w:ascii="Times New Roman"/>
          <w:sz w:val="24"/>
        </w:rPr>
        <w:t xml:space="preserve">CAMBRIDGE - 1ST FLOOR FINANCE SECTION,GREENWICH HOUSE,MADINGLEY RISE, MADINGLEY ROAD,CAMBRIDGE,CB3 0TX , U7K, OIB: GB823847609,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266.083,55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266.083,55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266.083,55 </w:t>
      </w:r>
      <w:r w:rsidRPr="009219F7">
        <w:rPr>
          <w:rFonts w:hAnsi="Times New Roman" w:ascii="Times New Roman"/>
          <w:sz w:val="24"/>
        </w:rPr>
        <w:t>kn te će smanjenu tražbinu isplatiti nakon počeka od godinu dana u 84 (osamdesetčetiri)  jednakih mjesečnih anuiteta, svaki u visini 3.167,66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THE CHILDREN'S HIGH LEVEL GROUP, KANADA</w:t>
      </w:r>
      <w:r w:rsidRPr="009219F7">
        <w:rPr>
          <w:rFonts w:hAnsi="Times New Roman" w:ascii="Times New Roman"/>
          <w:sz w:val="24"/>
        </w:rPr>
        <w:t xml:space="preserve"> San Francisco, CA 94107, KANADA - 360 Third Street, Suite 750,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41.825,17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41.825,17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41.825,17 </w:t>
      </w:r>
      <w:r w:rsidRPr="009219F7">
        <w:rPr>
          <w:rFonts w:hAnsi="Times New Roman" w:ascii="Times New Roman"/>
          <w:sz w:val="24"/>
        </w:rPr>
        <w:t>kn te će smanjenu tražbinu isplatiti nakon počeka od godinu dana u 84 (osamdesetčetiri)  jednakih mjesečnih anuiteta, svaki u visini 497,92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WORKING PARTNERS, VELIKA BRITANIJA</w:t>
      </w:r>
      <w:r w:rsidRPr="009219F7">
        <w:rPr>
          <w:rFonts w:hAnsi="Times New Roman" w:ascii="Times New Roman"/>
          <w:sz w:val="24"/>
        </w:rPr>
        <w:t xml:space="preserve">, LONDON - STANLEY HOUSE, ST CHAD S  PLACE,WC1X 9HH ,UK,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7.499,58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7.499,58 </w:t>
      </w:r>
      <w:r w:rsidRPr="009219F7">
        <w:rPr>
          <w:rFonts w:hAnsi="Times New Roman" w:ascii="Times New Roman"/>
          <w:sz w:val="24"/>
        </w:rPr>
        <w:t xml:space="preserve">kn uz 0,00% otpisa glavnice u iznosu od </w:t>
      </w:r>
      <w:r w:rsidRPr="009219F7">
        <w:rPr>
          <w:rFonts w:hAnsi="Times New Roman" w:ascii="Times New Roman"/>
          <w:sz w:val="24"/>
          <w:lang w:eastAsia="hr-HR"/>
        </w:rPr>
        <w:t xml:space="preserve">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7.499,58 </w:t>
      </w:r>
      <w:r w:rsidRPr="009219F7">
        <w:rPr>
          <w:rFonts w:hAnsi="Times New Roman" w:ascii="Times New Roman"/>
          <w:sz w:val="24"/>
        </w:rPr>
        <w:t>kn te će smanjenu tražbinu isplatiti nakon počeka od godinu dana u 84 (osamdesetčetiri)  jednakih mjesečnih anuiteta, svaki u visini 89,28 kn ,a sve počevši od dana pravomoćnosti rješenja o sklapanju predstečajna nagodbe pred Trgovačkim sudom.</w:t>
      </w:r>
    </w:p>
    <w:p w:rsidRDefault="00A343DA" w:rsidP="00242312" w:rsidR="00A343DA" w:rsidRPr="009219F7">
      <w:pPr>
        <w:pStyle w:val="StandardWeb"/>
        <w:ind w:left="502"/>
        <w:jc w:val="both"/>
        <w:rPr>
          <w:b/>
        </w:rPr>
      </w:pPr>
      <w:r w:rsidRPr="009219F7">
        <w:rPr>
          <w:b/>
        </w:rPr>
        <w:t>3.d.</w:t>
      </w:r>
      <w:r w:rsidRPr="009219F7">
        <w:rPr>
          <w:b/>
          <w:i/>
        </w:rPr>
        <w:t xml:space="preserve"> </w:t>
      </w:r>
      <w:r w:rsidRPr="009219F7">
        <w:rPr>
          <w:b/>
        </w:rPr>
        <w:t xml:space="preserve">Obveze prema ostalim vjerovnicima, 40 % otpisa iznad 2.000,00 kn te otpisa svih zateznih kamata i nakon počeka od 12 mjeseci otplata glavnice u 84 mjesečna </w:t>
      </w:r>
      <w:r w:rsidRPr="009219F7">
        <w:rPr>
          <w:b/>
        </w:rPr>
        <w:lastRenderedPageBreak/>
        <w:t>anuiteta, a sve počevši od dana pravomoćnosti rješenja o sklapanju predstečajne nagodbe pred Trgovačkim sudom u Zagrebu</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PISAC ANDREA</w:t>
      </w:r>
      <w:r w:rsidRPr="009219F7">
        <w:rPr>
          <w:rFonts w:hAnsi="Times New Roman" w:ascii="Times New Roman"/>
          <w:sz w:val="24"/>
        </w:rPr>
        <w:t xml:space="preserve"> , Zagreb - Primorska 32 , OIB: 23146109103,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20.927,20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8.467,20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12.460,00 </w:t>
      </w:r>
      <w:r w:rsidRPr="009219F7">
        <w:rPr>
          <w:rFonts w:hAnsi="Times New Roman" w:ascii="Times New Roman"/>
          <w:sz w:val="24"/>
        </w:rPr>
        <w:t xml:space="preserve">kn uz 40,00% otpisa glavnice u iznosu od </w:t>
      </w:r>
      <w:r w:rsidRPr="009219F7">
        <w:rPr>
          <w:rFonts w:hAnsi="Times New Roman" w:ascii="Times New Roman"/>
          <w:sz w:val="24"/>
          <w:lang w:eastAsia="hr-HR"/>
        </w:rPr>
        <w:t xml:space="preserve">4.984,00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7.476,00 </w:t>
      </w:r>
      <w:r w:rsidRPr="009219F7">
        <w:rPr>
          <w:rFonts w:hAnsi="Times New Roman" w:ascii="Times New Roman"/>
          <w:sz w:val="24"/>
        </w:rPr>
        <w:t>kn te će smanjenu tražbinu isplatiti nakon počeka od godinu dana u 84 (osamdesetčetiri)  jednakih mjesečnih anuiteta, svaki u visini 89,00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ŠKRLEC JASMINKA</w:t>
      </w:r>
      <w:r w:rsidRPr="009219F7">
        <w:rPr>
          <w:rFonts w:hAnsi="Times New Roman" w:ascii="Times New Roman"/>
          <w:sz w:val="24"/>
        </w:rPr>
        <w:t xml:space="preserve"> , Zagreb - Sokolgradska 16, OIB: 90216249241,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6.394,74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2.894,74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3.500,00 </w:t>
      </w:r>
      <w:r w:rsidRPr="009219F7">
        <w:rPr>
          <w:rFonts w:hAnsi="Times New Roman" w:ascii="Times New Roman"/>
          <w:sz w:val="24"/>
        </w:rPr>
        <w:t xml:space="preserve">kn uz 40,00% otpisa glavnice u iznosu od </w:t>
      </w:r>
      <w:r w:rsidRPr="009219F7">
        <w:rPr>
          <w:rFonts w:hAnsi="Times New Roman" w:ascii="Times New Roman"/>
          <w:sz w:val="24"/>
          <w:lang w:eastAsia="hr-HR"/>
        </w:rPr>
        <w:t xml:space="preserve">1.400,00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2.100,00 </w:t>
      </w:r>
      <w:r w:rsidRPr="009219F7">
        <w:rPr>
          <w:rFonts w:hAnsi="Times New Roman" w:ascii="Times New Roman"/>
          <w:sz w:val="24"/>
        </w:rPr>
        <w:t>kn te će smanjenu tražbinu isplatiti nakon počeka od godinu dana u 84 (osamdesetčetiri)  jednakih mjesečnih anuiteta, svaki u visini 25,00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VELJAŠ, d.o.o.</w:t>
      </w:r>
      <w:r w:rsidRPr="009219F7">
        <w:rPr>
          <w:rFonts w:hAnsi="Times New Roman" w:ascii="Times New Roman"/>
          <w:sz w:val="24"/>
        </w:rPr>
        <w:t xml:space="preserve">ZAGREB - HEINZELOVA 47, OIB: 07193657714,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134.204,84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58.653,07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75.551,77 </w:t>
      </w:r>
      <w:r w:rsidRPr="009219F7">
        <w:rPr>
          <w:rFonts w:hAnsi="Times New Roman" w:ascii="Times New Roman"/>
          <w:sz w:val="24"/>
        </w:rPr>
        <w:t xml:space="preserve">kn uz 40,00% otpisa glavnice u iznosu od </w:t>
      </w:r>
      <w:r w:rsidRPr="009219F7">
        <w:rPr>
          <w:rFonts w:hAnsi="Times New Roman" w:ascii="Times New Roman"/>
          <w:sz w:val="24"/>
          <w:lang w:eastAsia="hr-HR"/>
        </w:rPr>
        <w:t xml:space="preserve">30.220,71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45.331,06 </w:t>
      </w:r>
      <w:r w:rsidRPr="009219F7">
        <w:rPr>
          <w:rFonts w:hAnsi="Times New Roman" w:ascii="Times New Roman"/>
          <w:sz w:val="24"/>
        </w:rPr>
        <w:t>kn te će smanjenu tražbinu isplatiti nakon počeka od godinu dana u 84 (osamdesetčetiri)  jednakih mjesečnih anuiteta, svaki u visini 539,66 kn ,a sve počevši od dana pravomoćnosti rješenja o sklapanju predstečajna nagodbe pred Trgovačkim sudom.</w:t>
      </w:r>
    </w:p>
    <w:p w:rsidRDefault="00A343DA" w:rsidP="00242312" w:rsidR="00A343DA" w:rsidRPr="009219F7">
      <w:pPr>
        <w:pStyle w:val="normal1"/>
        <w:ind w:right="-2" w:left="720"/>
        <w:jc w:val="both"/>
        <w:rPr>
          <w:b/>
          <w:lang w:val="hr-HR"/>
        </w:rPr>
      </w:pPr>
      <w:r w:rsidRPr="009219F7">
        <w:rPr>
          <w:b/>
          <w:lang w:val="hr-HR"/>
        </w:rPr>
        <w:t>3.e. Grupa vjerovnika čija tražbina iznosi više od 2.000,00 kuna uz otpis od 50 % te svih zateznih kamata te nakon počeka od 12 mjeci obročna otplata glavnice u 84 mjesečna anuiteta, a sve počev od pravomoćnosti rješenja o sklapanju predstečjanje nagodbe pred Trgovačkim sudom u Zagrebu</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24 SATA D.O.O.,</w:t>
      </w:r>
      <w:r w:rsidRPr="009219F7">
        <w:rPr>
          <w:rFonts w:hAnsi="Times New Roman" w:ascii="Times New Roman"/>
          <w:sz w:val="24"/>
        </w:rPr>
        <w:t xml:space="preserve"> Zagreb - Oreškovićeva 6H/1, OIB: 78093047651,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69.795,20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69.795,20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34.897,60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34.897,60 </w:t>
      </w:r>
      <w:r w:rsidRPr="009219F7">
        <w:rPr>
          <w:rFonts w:hAnsi="Times New Roman" w:ascii="Times New Roman"/>
          <w:sz w:val="24"/>
        </w:rPr>
        <w:t>kn te će smanjenu tražbinu isplatiti nakon počeka od godinu dana u 84 (osamdesetčetiri)  jednakih mjesečnih anuiteta, svaki u visini 415,45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ALGORITAM MEDIA D.O.O. SRBIJA </w:t>
      </w:r>
      <w:r w:rsidRPr="009219F7">
        <w:rPr>
          <w:rFonts w:hAnsi="Times New Roman" w:ascii="Times New Roman"/>
          <w:sz w:val="24"/>
        </w:rPr>
        <w:t xml:space="preserve">BEOGRAD, SRBIJA - BULEVAR M. PUPINA 10Z/IV, OIB: 106075566,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21.392,41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w:t>
      </w:r>
      <w:r w:rsidRPr="009219F7">
        <w:rPr>
          <w:rFonts w:hAnsi="Times New Roman" w:ascii="Times New Roman"/>
          <w:sz w:val="24"/>
        </w:rPr>
        <w:lastRenderedPageBreak/>
        <w:t xml:space="preserve">otpisa zatezne kamate iznosi </w:t>
      </w:r>
      <w:r w:rsidRPr="009219F7">
        <w:rPr>
          <w:rFonts w:hAnsi="Times New Roman" w:ascii="Times New Roman"/>
          <w:sz w:val="24"/>
          <w:lang w:eastAsia="hr-HR"/>
        </w:rPr>
        <w:t xml:space="preserve">21.392,41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10.696,21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10.696,21 </w:t>
      </w:r>
      <w:r w:rsidRPr="009219F7">
        <w:rPr>
          <w:rFonts w:hAnsi="Times New Roman" w:ascii="Times New Roman"/>
          <w:sz w:val="24"/>
        </w:rPr>
        <w:t>kn te će smanjenu tražbinu isplatiti nakon počeka od godinu dana u 84 (osamdesetčetiri)  jednakih mjesečnih anuiteta, svaki u visini 127,34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Algoritam Profil Mozaik d.o.o.,</w:t>
      </w:r>
      <w:r w:rsidRPr="009219F7">
        <w:rPr>
          <w:rFonts w:hAnsi="Times New Roman" w:ascii="Times New Roman"/>
          <w:sz w:val="24"/>
        </w:rPr>
        <w:t xml:space="preserve"> Zagreb - BUŽANOVA br.20A, OIB: 52176099308,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1.868.600,00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1.868.600,00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934.300,00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934.300,00 </w:t>
      </w:r>
      <w:r w:rsidRPr="009219F7">
        <w:rPr>
          <w:rFonts w:hAnsi="Times New Roman" w:ascii="Times New Roman"/>
          <w:sz w:val="24"/>
        </w:rPr>
        <w:t>kn te će smanjenu tražbinu isplatiti nakon počeka od godinu dana u 84 (osamdesetčetiri)  jednakih mjesečnih anuiteta, svaki u visini 11.122,62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ALGORITAM STANEK d.o.o.,</w:t>
      </w:r>
      <w:r w:rsidRPr="009219F7">
        <w:rPr>
          <w:rFonts w:hAnsi="Times New Roman" w:ascii="Times New Roman"/>
          <w:sz w:val="24"/>
        </w:rPr>
        <w:t xml:space="preserve"> MOSTAR, BIH - S.RADIĆA 70, OIB:  2 2 7 4 5 5 900009,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42.363,90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42.363,90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21.181,95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21.181,95 </w:t>
      </w:r>
      <w:r w:rsidRPr="009219F7">
        <w:rPr>
          <w:rFonts w:hAnsi="Times New Roman" w:ascii="Times New Roman"/>
          <w:sz w:val="24"/>
        </w:rPr>
        <w:t>kn te će smanjenu tražbinu isplatiti nakon počeka od godinu dana u 84 (osamdesetčetiri)  jednakih mjesečnih anuiteta, svaki u visini 252,17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ANNA JAROTA AGENCY, POLJSKA,</w:t>
      </w:r>
      <w:r w:rsidRPr="009219F7">
        <w:rPr>
          <w:rFonts w:hAnsi="Times New Roman" w:ascii="Times New Roman"/>
          <w:sz w:val="24"/>
        </w:rPr>
        <w:t xml:space="preserve"> Warsaw, Poland - Rynek Starego Miasta 22/24 m.6,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12.613,58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12.613,58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6.306,79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6.306,79 </w:t>
      </w:r>
      <w:r w:rsidRPr="009219F7">
        <w:rPr>
          <w:rFonts w:hAnsi="Times New Roman" w:ascii="Times New Roman"/>
          <w:sz w:val="24"/>
        </w:rPr>
        <w:t>kn te će smanjenu tražbinu isplatiti nakon počeka od godinu dana u 84 (osamdesetčetiri)  jednakih mjesečnih anuiteta, svaki u visini 75,08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ANTIČEVIĆ NEVEN,</w:t>
      </w:r>
      <w:r w:rsidRPr="009219F7">
        <w:rPr>
          <w:rFonts w:hAnsi="Times New Roman" w:ascii="Times New Roman"/>
          <w:sz w:val="24"/>
        </w:rPr>
        <w:t xml:space="preserve"> Zagreb - Škrlčeva 47, OIB: 23337965417tražbinu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21.161,08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21.161,08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10.580,54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10.580,54 </w:t>
      </w:r>
      <w:r w:rsidRPr="009219F7">
        <w:rPr>
          <w:rFonts w:hAnsi="Times New Roman" w:ascii="Times New Roman"/>
          <w:sz w:val="24"/>
        </w:rPr>
        <w:t>kn te će smanjenu tražbinu isplatiti nakon počeka od godinu dana u 84 (osamdesetčetiri)  jednakih mjesečnih anuiteta, svaki u visini 125,96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ANTIĆ SONJA,</w:t>
      </w:r>
      <w:r w:rsidRPr="009219F7">
        <w:rPr>
          <w:rFonts w:hAnsi="Times New Roman" w:ascii="Times New Roman"/>
          <w:sz w:val="24"/>
        </w:rPr>
        <w:t xml:space="preserve"> Zagreb - Vojnovićeva 40 , OIB: 48965395123tražbinu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14.974,15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14.974,15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7.487,08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7.487,08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89,13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AQUARIUS - RECORDS d.o.o.,</w:t>
      </w:r>
      <w:r w:rsidRPr="009219F7">
        <w:rPr>
          <w:rFonts w:hAnsi="Times New Roman" w:ascii="Times New Roman"/>
          <w:sz w:val="24"/>
        </w:rPr>
        <w:t xml:space="preserve"> Zagreb - Petrova 138, OIB: 94148441157,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11.188,69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1.227,09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9.961,60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4.980,80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4.980,80 </w:t>
      </w:r>
      <w:r w:rsidRPr="009219F7">
        <w:rPr>
          <w:rFonts w:hAnsi="Times New Roman" w:ascii="Times New Roman"/>
          <w:sz w:val="24"/>
        </w:rPr>
        <w:t>kn te će smanjenu tražbinu isplatiti nakon počeka od godinu dana u 84 (osamdesetčetiri)  jednakih mjesečnih anuiteta, svaki u visini  59,30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ARSENIJEVIĆ VLADIMIR, Beograd</w:t>
      </w:r>
      <w:r w:rsidRPr="009219F7">
        <w:rPr>
          <w:rFonts w:hAnsi="Times New Roman" w:ascii="Times New Roman"/>
          <w:sz w:val="24"/>
        </w:rPr>
        <w:t xml:space="preserve"> - KRONŠTATSKA 14 a, 11000 BEOGRAD, SRBIA,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14.069,35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14.069,35 </w:t>
      </w:r>
      <w:r w:rsidRPr="009219F7">
        <w:rPr>
          <w:rFonts w:hAnsi="Times New Roman" w:ascii="Times New Roman"/>
          <w:sz w:val="24"/>
        </w:rPr>
        <w:t xml:space="preserve">kn uz 50% otpisa glavnice u iznosu od </w:t>
      </w:r>
      <w:r w:rsidRPr="009219F7">
        <w:rPr>
          <w:rFonts w:hAnsi="Times New Roman" w:ascii="Times New Roman"/>
          <w:sz w:val="24"/>
          <w:lang w:eastAsia="hr-HR"/>
        </w:rPr>
        <w:t xml:space="preserve">7.034,68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7.034,68 </w:t>
      </w:r>
      <w:r w:rsidRPr="009219F7">
        <w:rPr>
          <w:rFonts w:hAnsi="Times New Roman" w:ascii="Times New Roman"/>
          <w:sz w:val="24"/>
        </w:rPr>
        <w:t>kn te će smanjenu tražbinu isplatiti nakon počeka od godinu dana u 84 (osamdesetčetiri)  jednakih mjesečnih anuiteta, svaki u visini 83,75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ART MAGAZIN KONTURA d.o.o.,</w:t>
      </w:r>
      <w:r w:rsidRPr="009219F7">
        <w:rPr>
          <w:rFonts w:hAnsi="Times New Roman" w:ascii="Times New Roman"/>
          <w:sz w:val="24"/>
        </w:rPr>
        <w:t xml:space="preserve"> Zagreb - Radićeva 24, OIB:0405068403,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3.112,00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3.112,00 kn </w:t>
      </w:r>
      <w:r w:rsidRPr="009219F7">
        <w:rPr>
          <w:rFonts w:hAnsi="Times New Roman" w:ascii="Times New Roman"/>
          <w:sz w:val="24"/>
        </w:rPr>
        <w:t xml:space="preserve">uz 50,00% otpisa glavnice u iznosu od </w:t>
      </w:r>
      <w:r w:rsidRPr="009219F7">
        <w:rPr>
          <w:rFonts w:hAnsi="Times New Roman" w:ascii="Times New Roman"/>
          <w:sz w:val="24"/>
          <w:lang w:eastAsia="hr-HR"/>
        </w:rPr>
        <w:t xml:space="preserve">1.556,00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1.556,00 </w:t>
      </w:r>
      <w:r w:rsidRPr="009219F7">
        <w:rPr>
          <w:rFonts w:hAnsi="Times New Roman" w:ascii="Times New Roman"/>
          <w:sz w:val="24"/>
        </w:rPr>
        <w:t>kn te će smanjenu tražbinu isplatiti nakon počeka od godinu dana u 84 (osamdesetčetiri)  jednakih mjesečnih anuiteta, svaki u visini 18,52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AUTO CENTAR ŠATRAK d.o.o.,</w:t>
      </w:r>
      <w:r w:rsidRPr="009219F7">
        <w:rPr>
          <w:rFonts w:hAnsi="Times New Roman" w:ascii="Times New Roman"/>
          <w:sz w:val="24"/>
        </w:rPr>
        <w:t xml:space="preserve"> Zagreb - Nikola Božidarevića 13, OIB: 83902993021,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4.961,14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4.961,14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2.480,57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2.480,57 </w:t>
      </w:r>
      <w:r w:rsidRPr="009219F7">
        <w:rPr>
          <w:rFonts w:hAnsi="Times New Roman" w:ascii="Times New Roman"/>
          <w:sz w:val="24"/>
        </w:rPr>
        <w:t>kn te će smanjenu tražbinu isplatiti nakon počeka od godinu dana u 84 (osamdesetčetiri)  jednakih mjesečnih anuiteta, svaki u visini 29,53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AVDIĆ DAMIR, SLOVENIJA, LJUBLJANA - Damir Avdić, </w:t>
      </w:r>
      <w:r w:rsidRPr="009219F7">
        <w:rPr>
          <w:rFonts w:hAnsi="Times New Roman" w:ascii="Times New Roman"/>
          <w:sz w:val="24"/>
        </w:rPr>
        <w:t xml:space="preserve">Medvedova cesta 14, 1000 Ljubljana, Republika Slovenija, FIZIČKA OSOBA,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3.780,72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3.780,72 kn </w:t>
      </w:r>
      <w:r w:rsidRPr="009219F7">
        <w:rPr>
          <w:rFonts w:hAnsi="Times New Roman" w:ascii="Times New Roman"/>
          <w:sz w:val="24"/>
        </w:rPr>
        <w:t xml:space="preserve">uz 50,00% otpisa glavnice u iznosu od </w:t>
      </w:r>
      <w:r w:rsidRPr="009219F7">
        <w:rPr>
          <w:rFonts w:hAnsi="Times New Roman" w:ascii="Times New Roman"/>
          <w:sz w:val="24"/>
          <w:lang w:eastAsia="hr-HR"/>
        </w:rPr>
        <w:t xml:space="preserve">1.890,36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1.890,36 </w:t>
      </w:r>
      <w:r w:rsidRPr="009219F7">
        <w:rPr>
          <w:rFonts w:hAnsi="Times New Roman" w:ascii="Times New Roman"/>
          <w:sz w:val="24"/>
        </w:rPr>
        <w:t>kn te će smanjenu tražbinu isplatiti nakon počeka od godinu dana u 84 (osamdesetčetiri)  jednakih mjesečnih anuiteta, svaki u visini 22,50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B.T.TRANSPORT D.O.O.,</w:t>
      </w:r>
      <w:r w:rsidRPr="009219F7">
        <w:rPr>
          <w:rFonts w:hAnsi="Times New Roman" w:ascii="Times New Roman"/>
          <w:sz w:val="24"/>
        </w:rPr>
        <w:t xml:space="preserve"> Zagreb - Zagreb, Prilaz Vladislava Brajkovića 12, OIB: 16007683527,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5.250,00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2.625,00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2.625,00 </w:t>
      </w:r>
      <w:r w:rsidRPr="009219F7">
        <w:rPr>
          <w:rFonts w:hAnsi="Times New Roman" w:ascii="Times New Roman"/>
          <w:sz w:val="24"/>
        </w:rPr>
        <w:t>kn te će smanjenu tražbinu isplatiti nakon počeka od godinu dana u 84 (osamdesetčetiri)  jednakih mjesečnih anuiteta, svaki u visini 31,25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BAGOVIĆ ANDREA,</w:t>
      </w:r>
      <w:r w:rsidRPr="009219F7">
        <w:rPr>
          <w:rFonts w:hAnsi="Times New Roman" w:ascii="Times New Roman"/>
          <w:sz w:val="24"/>
        </w:rPr>
        <w:t xml:space="preserve">  Zagreb - Perjavica 44, OIB: 69868783115,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10.056,00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0,</w:t>
      </w:r>
      <w:r w:rsidRPr="009219F7">
        <w:rPr>
          <w:rFonts w:hAnsi="Times New Roman" w:ascii="Times New Roman"/>
          <w:sz w:val="24"/>
        </w:rPr>
        <w:t xml:space="preserve">00 kn te iznos tražbine nakon otpisa zatezne kamate iznosi </w:t>
      </w:r>
      <w:r w:rsidRPr="009219F7">
        <w:rPr>
          <w:rFonts w:hAnsi="Times New Roman" w:ascii="Times New Roman"/>
          <w:sz w:val="24"/>
          <w:lang w:eastAsia="hr-HR"/>
        </w:rPr>
        <w:t xml:space="preserve">10.056,00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5.028,00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5.028,00 </w:t>
      </w:r>
      <w:r w:rsidRPr="009219F7">
        <w:rPr>
          <w:rFonts w:hAnsi="Times New Roman" w:ascii="Times New Roman"/>
          <w:sz w:val="24"/>
        </w:rPr>
        <w:t>kn te će smanjenu tražbinu isplatiti nakon počeka od godinu dana u 84 (osamdesetčetiri)  jednakih mjesečnih anuiteta, svaki u visini 59,86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Bakarić Mia, </w:t>
      </w:r>
      <w:r w:rsidRPr="009219F7">
        <w:rPr>
          <w:rFonts w:hAnsi="Times New Roman" w:ascii="Times New Roman"/>
          <w:sz w:val="24"/>
        </w:rPr>
        <w:t xml:space="preserve">Zagreb - Schrottova 3, OIB:  99151574502,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3.064,90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3.064,90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1.532,45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1.532,45 </w:t>
      </w:r>
      <w:r w:rsidRPr="009219F7">
        <w:rPr>
          <w:rFonts w:hAnsi="Times New Roman" w:ascii="Times New Roman"/>
          <w:sz w:val="24"/>
        </w:rPr>
        <w:t>kn te će smanjenu tražbinu isplatiti nakon počeka od godinu dana u 84 (osamdesetčetiri)  jednakih mjesečnih anuiteta, svaki u visini 18,24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BANIĆEVIĆ MOREA,</w:t>
      </w:r>
      <w:r w:rsidRPr="009219F7">
        <w:rPr>
          <w:rFonts w:hAnsi="Times New Roman" w:ascii="Times New Roman"/>
          <w:sz w:val="24"/>
        </w:rPr>
        <w:t xml:space="preserve"> Rijeka - Marijana Stepčića 9, OIB: 91438892972,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4.429,16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4.429,16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2.214,58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2.214,58 </w:t>
      </w:r>
      <w:r w:rsidRPr="009219F7">
        <w:rPr>
          <w:rFonts w:hAnsi="Times New Roman" w:ascii="Times New Roman"/>
          <w:sz w:val="24"/>
        </w:rPr>
        <w:t>kn te će smanjenu tražbinu isplatiti nakon počeka od godinu dana u 84 (osamdesetčetiri)  jednakih mjesečnih anuiteta, svaki u visini 26,36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BANOVIĆ DANIJELA,</w:t>
      </w:r>
      <w:r w:rsidRPr="009219F7">
        <w:rPr>
          <w:rFonts w:hAnsi="Times New Roman" w:ascii="Times New Roman"/>
          <w:sz w:val="24"/>
        </w:rPr>
        <w:t xml:space="preserve"> ZAGREB - Pančićeva 9, OIB: 96708631939,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10.952,00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10.952,00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5.476,00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5.476,00 </w:t>
      </w:r>
      <w:r w:rsidRPr="009219F7">
        <w:rPr>
          <w:rFonts w:hAnsi="Times New Roman" w:ascii="Times New Roman"/>
          <w:sz w:val="24"/>
        </w:rPr>
        <w:t>kn te će smanjenu tražbinu isplatiti nakon počeka od godinu dana u 84 (osamdesetčetiri)  jednakih mjesečnih anuiteta, svaki u visini 65,20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BARAOHARA vl. Ivana  Barišić Oharek, Zagreb</w:t>
      </w:r>
      <w:r w:rsidRPr="009219F7">
        <w:rPr>
          <w:rFonts w:hAnsi="Times New Roman" w:ascii="Times New Roman"/>
          <w:sz w:val="24"/>
        </w:rPr>
        <w:t xml:space="preserve"> - Zagreb, Siget 18c, OIB: 81267470885,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2.003,75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2.003,75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1.001,88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1.001,88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11,93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BAŠIĆ TAMARA,</w:t>
      </w:r>
      <w:r w:rsidRPr="009219F7">
        <w:rPr>
          <w:rFonts w:hAnsi="Times New Roman" w:ascii="Times New Roman"/>
          <w:sz w:val="24"/>
        </w:rPr>
        <w:t xml:space="preserve"> Kostrena - Sv. Lucija 64, OIB: 08186741624,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4.736,00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4.736,00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2.368,00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2.368,00 </w:t>
      </w:r>
      <w:r w:rsidRPr="009219F7">
        <w:rPr>
          <w:rFonts w:hAnsi="Times New Roman" w:ascii="Times New Roman"/>
          <w:sz w:val="24"/>
        </w:rPr>
        <w:t>kn te će smanjenu tražbinu isplatiti nakon počeka od godinu dana u 84 (osamdesetčetiri)  jednakih mjesečnih anuiteta, svaki u visini 28,19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BATINIĆ ANA ,</w:t>
      </w:r>
      <w:r w:rsidRPr="009219F7">
        <w:rPr>
          <w:rFonts w:hAnsi="Times New Roman" w:ascii="Times New Roman"/>
          <w:sz w:val="24"/>
        </w:rPr>
        <w:t xml:space="preserve"> Zagreb - Kažotićev trg 6 , OIB: 55263553858,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18.839,34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7.446,34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11.393,00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5.696,50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5.696,50 </w:t>
      </w:r>
      <w:r w:rsidRPr="009219F7">
        <w:rPr>
          <w:rFonts w:hAnsi="Times New Roman" w:ascii="Times New Roman"/>
          <w:sz w:val="24"/>
        </w:rPr>
        <w:t>kn te će smanjenu tražbinu isplatiti nakon počeka od godinu dana u 84 (osamdesetčetiri)  jednakih mjesečnih anuiteta, svaki u visini 67,82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BECIĆ VLADIMIRA,</w:t>
      </w:r>
      <w:r w:rsidRPr="009219F7">
        <w:rPr>
          <w:rFonts w:hAnsi="Times New Roman" w:ascii="Times New Roman"/>
          <w:sz w:val="24"/>
        </w:rPr>
        <w:t xml:space="preserve"> Dugo Selo - Kažotićeva 2 , OIB: 28539579112,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3.982,98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3.982,98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1.991,49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1.991,49 </w:t>
      </w:r>
      <w:r w:rsidRPr="009219F7">
        <w:rPr>
          <w:rFonts w:hAnsi="Times New Roman" w:ascii="Times New Roman"/>
          <w:sz w:val="24"/>
        </w:rPr>
        <w:t>kn te će smanjenu tražbinu isplatiti nakon počeka od godinu dana u 84 (osamdesetčetiri)  jednakih mjesečnih anuiteta, svaki u visini 23,71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BEGEN D.O.O.,</w:t>
      </w:r>
      <w:r w:rsidRPr="009219F7">
        <w:rPr>
          <w:rFonts w:hAnsi="Times New Roman" w:ascii="Times New Roman"/>
          <w:sz w:val="24"/>
        </w:rPr>
        <w:t xml:space="preserve"> Zagreb - Milana Šenoe 18/0, OIB: 64151646889,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38.320,09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4.927,18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33.392,91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16.696,46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16.696,46 </w:t>
      </w:r>
      <w:r w:rsidRPr="009219F7">
        <w:rPr>
          <w:rFonts w:hAnsi="Times New Roman" w:ascii="Times New Roman"/>
          <w:sz w:val="24"/>
        </w:rPr>
        <w:t>kn te će smanjenu tražbinu isplatiti nakon počeka od godinu dana u 84 (osamdesetčetiri)  jednakih mjesečnih anuiteta, svaki u visini 198,77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BELMO d.o.o.,</w:t>
      </w:r>
      <w:r w:rsidRPr="009219F7">
        <w:rPr>
          <w:rFonts w:hAnsi="Times New Roman" w:ascii="Times New Roman"/>
          <w:sz w:val="24"/>
        </w:rPr>
        <w:t xml:space="preserve"> Zagreb - Zelenjak 50, OIB: 92496305480,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6.250,76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694,16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5.556,60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2.778,30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2.778,30 </w:t>
      </w:r>
      <w:r w:rsidRPr="009219F7">
        <w:rPr>
          <w:rFonts w:hAnsi="Times New Roman" w:ascii="Times New Roman"/>
          <w:sz w:val="24"/>
        </w:rPr>
        <w:t>kn te će smanjenu tražbinu isplatiti nakon počeka od godinu dana u 84 (osamdesetčetiri)  jednakih mjesečnih anuiteta, svaki u visini 33,08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BERNARDIĆ LIDIJA,</w:t>
      </w:r>
      <w:r w:rsidRPr="009219F7">
        <w:rPr>
          <w:rFonts w:hAnsi="Times New Roman" w:ascii="Times New Roman"/>
          <w:sz w:val="24"/>
        </w:rPr>
        <w:t xml:space="preserve"> ZAGREB - Jankomir 10a, OIB: </w:t>
      </w:r>
      <w:r w:rsidRPr="009219F7">
        <w:rPr>
          <w:rFonts w:hAnsi="Times New Roman" w:ascii="Times New Roman"/>
          <w:sz w:val="24"/>
        </w:rPr>
        <w:lastRenderedPageBreak/>
        <w:t xml:space="preserve">32977991413,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9.451,80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9.451,80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4.725,90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4.725,90 </w:t>
      </w:r>
      <w:r w:rsidRPr="009219F7">
        <w:rPr>
          <w:rFonts w:hAnsi="Times New Roman" w:ascii="Times New Roman"/>
          <w:sz w:val="24"/>
        </w:rPr>
        <w:t>kn te će smanjenu tražbinu isplatiti nakon počeka od godinu dana u 84 (osamdesetčetiri)  jednakih mjesečnih anuiteta, svaki u visini 56,26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BILIČIĆ DAMIR, SAMOSTALNI UMJETNIK, KNJŽEVNI PREVODITELJ,</w:t>
      </w:r>
      <w:r w:rsidRPr="009219F7">
        <w:rPr>
          <w:rFonts w:hAnsi="Times New Roman" w:ascii="Times New Roman"/>
          <w:sz w:val="24"/>
        </w:rPr>
        <w:t xml:space="preserve"> Duga Resa  - BREZOVAC 1, OIB: 51056071613,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102.912,05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2.847,05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100.065,00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50.032,50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50.032,50 </w:t>
      </w:r>
      <w:r w:rsidRPr="009219F7">
        <w:rPr>
          <w:rFonts w:hAnsi="Times New Roman" w:ascii="Times New Roman"/>
          <w:sz w:val="24"/>
        </w:rPr>
        <w:t>kn te će smanjenu tražbinu isplatiti nakon počeka od godinu dana u 84 (osamdesetčetiri)  jednakih mjesečnih anuiteta, svaki u visini 595,63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BOLJA IDEJA d.o.o.,</w:t>
      </w:r>
      <w:r w:rsidRPr="009219F7">
        <w:rPr>
          <w:rFonts w:hAnsi="Times New Roman" w:ascii="Times New Roman"/>
          <w:sz w:val="24"/>
        </w:rPr>
        <w:t xml:space="preserve"> Zagreb - Andrije Žaje 10, OIB: 61638682527,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2.490,00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2.490,00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1.245,00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1.245,00 </w:t>
      </w:r>
      <w:r w:rsidRPr="009219F7">
        <w:rPr>
          <w:rFonts w:hAnsi="Times New Roman" w:ascii="Times New Roman"/>
          <w:sz w:val="24"/>
        </w:rPr>
        <w:t>kn te će smanjenu tražbinu isplatiti nakon počeka od godinu dana u 84 (osamdesetčetiri)  jednakih mjesečnih anuiteta, svaki u visini 14,82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BOSNIĆ IRENA,</w:t>
      </w:r>
      <w:r w:rsidRPr="009219F7">
        <w:rPr>
          <w:rFonts w:hAnsi="Times New Roman" w:ascii="Times New Roman"/>
          <w:sz w:val="24"/>
        </w:rPr>
        <w:t xml:space="preserve"> Zagreb - Prisavlje 10, OIB: 61934893746,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4.980,46</w:t>
      </w:r>
      <w:r w:rsidRPr="009219F7">
        <w:rPr>
          <w:rFonts w:hAnsi="Times New Roman" w:ascii="Times New Roman"/>
          <w:sz w:val="24"/>
        </w:rPr>
        <w:t xml:space="preserve">,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4.980,46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2.490,23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2.490,23 </w:t>
      </w:r>
      <w:r w:rsidRPr="009219F7">
        <w:rPr>
          <w:rFonts w:hAnsi="Times New Roman" w:ascii="Times New Roman"/>
          <w:sz w:val="24"/>
        </w:rPr>
        <w:t>kn te će smanjenu tražbinu isplatiti nakon počeka od godinu dana u 84 (osamdesetčetiri)  jednakih mjesečnih anuiteta, svaki u visini  29,65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BRID - BRZE IDEJE d.o.o.,</w:t>
      </w:r>
      <w:r w:rsidRPr="009219F7">
        <w:rPr>
          <w:rFonts w:hAnsi="Times New Roman" w:ascii="Times New Roman"/>
          <w:sz w:val="24"/>
        </w:rPr>
        <w:t xml:space="preserve"> Zagreb - Pavlenski put 5F, OIB: 03614663740,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4.973,49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4.973,49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2.486,75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2.486,75 </w:t>
      </w:r>
      <w:r w:rsidRPr="009219F7">
        <w:rPr>
          <w:rFonts w:hAnsi="Times New Roman" w:ascii="Times New Roman"/>
          <w:sz w:val="24"/>
        </w:rPr>
        <w:t>kn te će smanjenu tražbinu isplatiti nakon počeka od godinu dana u 84 (osamdesetčetiri)  jednakih mjesečnih anuiteta, svaki u visini  29,60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BRIŠKI ĐURĐEVAC ANA,</w:t>
      </w:r>
      <w:r w:rsidRPr="009219F7">
        <w:rPr>
          <w:rFonts w:hAnsi="Times New Roman" w:ascii="Times New Roman"/>
          <w:sz w:val="24"/>
        </w:rPr>
        <w:t xml:space="preserve"> Zagreb - HLEBINSKA 33 , OIB: 18890922071tražbinu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5.548,84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5.548,84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2.774,42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2.774,42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33,03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BRIŠKI VALENTINA,  </w:t>
      </w:r>
      <w:r w:rsidRPr="009219F7">
        <w:rPr>
          <w:rFonts w:hAnsi="Times New Roman" w:ascii="Times New Roman"/>
          <w:sz w:val="24"/>
        </w:rPr>
        <w:t xml:space="preserve">ZAGREB - HLEBINSKA 33 , OIB: 63113817483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3.780,72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3.780,72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1.890,36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1.890,36 </w:t>
      </w:r>
      <w:r w:rsidRPr="009219F7">
        <w:rPr>
          <w:rFonts w:hAnsi="Times New Roman" w:ascii="Times New Roman"/>
          <w:sz w:val="24"/>
        </w:rPr>
        <w:t>kn te će smanjenu tražbinu isplatiti nakon počeka od godinu dana u 84 (osamdesetčetiri)  jednakih mjesečnih anuiteta, svaki u visini 22,50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BRLEK ALEN,</w:t>
      </w:r>
      <w:r w:rsidRPr="009219F7">
        <w:rPr>
          <w:rFonts w:hAnsi="Times New Roman" w:ascii="Times New Roman"/>
          <w:sz w:val="24"/>
        </w:rPr>
        <w:t xml:space="preserve"> Dugo Selo - Josipa Predavca 18a, OIB: 47526720701,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6.175,17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6.175,17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3.087,59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3.087,59 </w:t>
      </w:r>
      <w:r w:rsidRPr="009219F7">
        <w:rPr>
          <w:rFonts w:hAnsi="Times New Roman" w:ascii="Times New Roman"/>
          <w:sz w:val="24"/>
        </w:rPr>
        <w:t>kn te će smanjenu tražbinu isplatiti nakon počeka od godinu dana u 84 (osamdesetčetiri)  jednakih mjesečnih anuiteta, svaki u visini 36,76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BROZ ZRINKA ,</w:t>
      </w:r>
      <w:r w:rsidRPr="009219F7">
        <w:rPr>
          <w:rFonts w:hAnsi="Times New Roman" w:ascii="Times New Roman"/>
          <w:sz w:val="24"/>
        </w:rPr>
        <w:t xml:space="preserve"> ZAGREB - Tuškanac 12, OIB:16402137737,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13.850,03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13.850,03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6.925,02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6.925,02 </w:t>
      </w:r>
      <w:r w:rsidRPr="009219F7">
        <w:rPr>
          <w:rFonts w:hAnsi="Times New Roman" w:ascii="Times New Roman"/>
          <w:sz w:val="24"/>
        </w:rPr>
        <w:t>kn te će smanjenu tražbinu isplatiti nakon počeka od godinu dana u 84 (osamdesetčetiri)  jednakih mjesečnih anuiteta, svaki u visini 82,44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BTC ŠAHINPAŠIĆ d.o.o.,</w:t>
      </w:r>
      <w:r w:rsidRPr="009219F7">
        <w:rPr>
          <w:rFonts w:hAnsi="Times New Roman" w:ascii="Times New Roman"/>
          <w:sz w:val="24"/>
        </w:rPr>
        <w:t xml:space="preserve"> ZAGREB - Bože i Nikole Bionde 2, OIB: 42540351794,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2.729,85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2.729,85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1.364,93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1.364,93 </w:t>
      </w:r>
      <w:r w:rsidRPr="009219F7">
        <w:rPr>
          <w:rFonts w:hAnsi="Times New Roman" w:ascii="Times New Roman"/>
          <w:sz w:val="24"/>
        </w:rPr>
        <w:t>kn te će smanjenu tražbinu isplatiti nakon počeka od godinu dana u 84 (osamdesetčetiri)  jednakih mjesečnih anuiteta, svaki u visini 16,25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BUTORAC DALIA,</w:t>
      </w:r>
      <w:r w:rsidRPr="009219F7">
        <w:rPr>
          <w:rFonts w:hAnsi="Times New Roman" w:ascii="Times New Roman"/>
          <w:sz w:val="24"/>
        </w:rPr>
        <w:t xml:space="preserve"> NOVI VINODOLSKI - 22. Lipnja 13, OIB:43301673187,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4.164,63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417,82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3.746,81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1.873,41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1.873,41 </w:t>
      </w:r>
      <w:r w:rsidRPr="009219F7">
        <w:rPr>
          <w:rFonts w:hAnsi="Times New Roman" w:ascii="Times New Roman"/>
          <w:sz w:val="24"/>
        </w:rPr>
        <w:t>kn te će smanjenu tražbinu isplatiti nakon počeka od godinu dana u 84 (osamdesetčetiri)  jednakih mjesečnih anuiteta, svaki u visini 22,30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BUTORAC SLAVICA,</w:t>
      </w:r>
      <w:r w:rsidRPr="009219F7">
        <w:rPr>
          <w:rFonts w:hAnsi="Times New Roman" w:ascii="Times New Roman"/>
          <w:sz w:val="24"/>
        </w:rPr>
        <w:t xml:space="preserve"> Karlovac - Zvonimirova 10 , OIB: </w:t>
      </w:r>
      <w:r w:rsidRPr="009219F7">
        <w:rPr>
          <w:rFonts w:hAnsi="Times New Roman" w:ascii="Times New Roman"/>
          <w:sz w:val="24"/>
        </w:rPr>
        <w:lastRenderedPageBreak/>
        <w:t xml:space="preserve">75134444046,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6.218,91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6.218,91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3.109,46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3.109,46 </w:t>
      </w:r>
      <w:r w:rsidRPr="009219F7">
        <w:rPr>
          <w:rFonts w:hAnsi="Times New Roman" w:ascii="Times New Roman"/>
          <w:sz w:val="24"/>
        </w:rPr>
        <w:t>kn te će smanjenu tražbinu isplatiti nakon počeka od godinu dana u 84 (osamdesetčetiri)  jednakih mjesečnih anuiteta, svaki u visini 37,01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Centar za knjigu,</w:t>
      </w:r>
      <w:r w:rsidRPr="009219F7">
        <w:rPr>
          <w:rFonts w:hAnsi="Times New Roman" w:ascii="Times New Roman"/>
          <w:sz w:val="24"/>
        </w:rPr>
        <w:t xml:space="preserve"> ZAGREB - Kordunska 5, OIB: 47892285786,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2.429,99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2.429,99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1.215,00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1.215,00 </w:t>
      </w:r>
      <w:r w:rsidRPr="009219F7">
        <w:rPr>
          <w:rFonts w:hAnsi="Times New Roman" w:ascii="Times New Roman"/>
          <w:sz w:val="24"/>
        </w:rPr>
        <w:t>kn te će smanjenu tražbinu isplatiti nakon počeka od godinu dana u 84 (osamdesetčetiri)  jednakih mjesečnih anuiteta, svaki u visini 14,46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CID-NOVA d.o.o.,</w:t>
      </w:r>
      <w:r w:rsidRPr="009219F7">
        <w:rPr>
          <w:rFonts w:hAnsi="Times New Roman" w:ascii="Times New Roman"/>
          <w:sz w:val="24"/>
        </w:rPr>
        <w:t xml:space="preserve"> ZAGREB - Nova Cesta 120, OIB: 20059505991,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2.786,92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2.786,92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1.393,46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1.393,46 </w:t>
      </w:r>
      <w:r w:rsidRPr="009219F7">
        <w:rPr>
          <w:rFonts w:hAnsi="Times New Roman" w:ascii="Times New Roman"/>
          <w:sz w:val="24"/>
        </w:rPr>
        <w:t>kn te će smanjenu tražbinu isplatiti nakon počeka od godinu dana u 84 (osamdesetčetiri)  jednakih mjesečnih anuiteta, svaki u visini 16,59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CITY EX d.o.o.,</w:t>
      </w:r>
      <w:r w:rsidRPr="009219F7">
        <w:rPr>
          <w:rFonts w:hAnsi="Times New Roman" w:ascii="Times New Roman"/>
          <w:sz w:val="24"/>
        </w:rPr>
        <w:t xml:space="preserve"> ZAGREB - Donje Svetice 40, OIB: 99406899243,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66.109,00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1.766,29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64.342,71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32.171,36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32.171,36 </w:t>
      </w:r>
      <w:r w:rsidRPr="009219F7">
        <w:rPr>
          <w:rFonts w:hAnsi="Times New Roman" w:ascii="Times New Roman"/>
          <w:sz w:val="24"/>
        </w:rPr>
        <w:t>kn te će smanjenu tražbinu isplatiti nakon počeka od godinu dana u 84 (osamdesetčetiri)  jednakih mjesečnih anuiteta, svaki u visini 382,99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CROATIA FILM d.o.o.,</w:t>
      </w:r>
      <w:r w:rsidRPr="009219F7">
        <w:rPr>
          <w:rFonts w:hAnsi="Times New Roman" w:ascii="Times New Roman"/>
          <w:sz w:val="24"/>
        </w:rPr>
        <w:t xml:space="preserve"> ZAGREB - Katančićeva 3, OIB: 74221993288,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18.170,25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18.170,25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9.085,13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9.085,13 </w:t>
      </w:r>
      <w:r w:rsidRPr="009219F7">
        <w:rPr>
          <w:rFonts w:hAnsi="Times New Roman" w:ascii="Times New Roman"/>
          <w:sz w:val="24"/>
        </w:rPr>
        <w:t>kn te će smanjenu tražbinu isplatiti nakon počeka od godinu dana u 84 (osamdesetčetiri)  jednakih mjesečnih anuiteta, svaki u visini 108,16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Croatia Records d.d.,</w:t>
      </w:r>
      <w:r w:rsidRPr="009219F7">
        <w:rPr>
          <w:rFonts w:hAnsi="Times New Roman" w:ascii="Times New Roman"/>
          <w:sz w:val="24"/>
        </w:rPr>
        <w:t xml:space="preserve"> ZAGREB - Makarska 3, OIB: 45495790992,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150.566,14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21.641,41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128.924,73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64.462,36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64.462,36 </w:t>
      </w:r>
      <w:r w:rsidRPr="009219F7">
        <w:rPr>
          <w:rFonts w:hAnsi="Times New Roman" w:ascii="Times New Roman"/>
          <w:sz w:val="24"/>
        </w:rPr>
        <w:t xml:space="preserve">kn te će smanjenu tražbinu isplatiti nakon počeka od godinu dana u </w:t>
      </w:r>
      <w:r w:rsidRPr="009219F7">
        <w:rPr>
          <w:rFonts w:hAnsi="Times New Roman" w:ascii="Times New Roman"/>
          <w:sz w:val="24"/>
        </w:rPr>
        <w:lastRenderedPageBreak/>
        <w:t>84 (osamdesetčetiri)  jednakih mjesečnih anuiteta, svaki u visini 767,41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Čulić Dražen,</w:t>
      </w:r>
      <w:r w:rsidRPr="009219F7">
        <w:rPr>
          <w:rFonts w:hAnsi="Times New Roman" w:ascii="Times New Roman"/>
          <w:sz w:val="24"/>
        </w:rPr>
        <w:t xml:space="preserve"> Split - Lučićeva 4 , OIB: 72849372758,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9.933,00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9.933,00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4.966,50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4.966,50 </w:t>
      </w:r>
      <w:r w:rsidRPr="009219F7">
        <w:rPr>
          <w:rFonts w:hAnsi="Times New Roman" w:ascii="Times New Roman"/>
          <w:sz w:val="24"/>
        </w:rPr>
        <w:t>kn te će smanjenu tražbinu isplatiti nakon počeka od godinu dana u 84 (osamdesetčetiri)  jednakih mjesečnih anuiteta, svaki u visini 59,13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ĆERAN MILIVOJ ,</w:t>
      </w:r>
      <w:r w:rsidRPr="009219F7">
        <w:rPr>
          <w:rFonts w:hAnsi="Times New Roman" w:ascii="Times New Roman"/>
          <w:sz w:val="24"/>
        </w:rPr>
        <w:t xml:space="preserve"> Zagreb - Kruge 28, OIB: 24072553919,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14.195,27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2.223,59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11.971,68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5.985,84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5.985,84 </w:t>
      </w:r>
      <w:r w:rsidRPr="009219F7">
        <w:rPr>
          <w:rFonts w:hAnsi="Times New Roman" w:ascii="Times New Roman"/>
          <w:sz w:val="24"/>
        </w:rPr>
        <w:t>kn te će smanjenu tražbinu isplatiti nakon počeka od godinu dana u 84 (osamdesetčetiri)  jednakih mjesečnih anuiteta, svaki u visini 71,26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Ćurin Alem</w:t>
      </w:r>
      <w:r w:rsidRPr="009219F7">
        <w:rPr>
          <w:rFonts w:hAnsi="Times New Roman" w:ascii="Times New Roman"/>
          <w:sz w:val="24"/>
        </w:rPr>
        <w:t xml:space="preserve"> Split - Kneza Lj. Posavskog 7, OIB: 14169632508,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4.705,88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4.705,88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2.352,94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2.352,94 </w:t>
      </w:r>
      <w:r w:rsidRPr="009219F7">
        <w:rPr>
          <w:rFonts w:hAnsi="Times New Roman" w:ascii="Times New Roman"/>
          <w:sz w:val="24"/>
        </w:rPr>
        <w:t>kn te će smanjenu tražbinu isplatiti nakon počeka od godinu dana u 84 (osamdesetčetiri)  jednakih mjesečnih anuiteta, svaki u visini  28,01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DALLAS d.o.o.,</w:t>
      </w:r>
      <w:r w:rsidRPr="009219F7">
        <w:rPr>
          <w:rFonts w:hAnsi="Times New Roman" w:ascii="Times New Roman"/>
          <w:sz w:val="24"/>
        </w:rPr>
        <w:t xml:space="preserve"> ZAGREB - Paromlinska 49/I, OIB: 24347475593,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13.423,84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1.504,59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11.919,25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5.959,63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5.959,63 </w:t>
      </w:r>
      <w:r w:rsidRPr="009219F7">
        <w:rPr>
          <w:rFonts w:hAnsi="Times New Roman" w:ascii="Times New Roman"/>
          <w:sz w:val="24"/>
        </w:rPr>
        <w:t>kn te će smanjenu tražbinu isplatiti nakon počeka od godinu dana u 84 (osamdesetčetiri)  jednakih mjesečnih anuiteta, svaki u visini 70,95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DANCING BEAR d.o.o.,</w:t>
      </w:r>
      <w:r w:rsidRPr="009219F7">
        <w:rPr>
          <w:rFonts w:hAnsi="Times New Roman" w:ascii="Times New Roman"/>
          <w:sz w:val="24"/>
        </w:rPr>
        <w:t xml:space="preserve"> ZAGREB - Heinzelova 47/a, OIB: 25474613614,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30.814,16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4.216,47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26.597,69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13.294,30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13.294,30 </w:t>
      </w:r>
      <w:r w:rsidRPr="009219F7">
        <w:rPr>
          <w:rFonts w:hAnsi="Times New Roman" w:ascii="Times New Roman"/>
          <w:sz w:val="24"/>
        </w:rPr>
        <w:t>kn te će smanjenu tražbinu isplatiti nakon počeka od godinu dana u 84 (osamdesetčetiri)  jednakih mjesečnih anuiteta, svaki u visini 158,27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Degi Jankomir d.o.o.,</w:t>
      </w:r>
      <w:r w:rsidRPr="009219F7">
        <w:rPr>
          <w:rFonts w:hAnsi="Times New Roman" w:ascii="Times New Roman"/>
          <w:sz w:val="24"/>
        </w:rPr>
        <w:t xml:space="preserve"> ZAGREB - Radnička cesta 80, OIB: </w:t>
      </w:r>
      <w:r w:rsidRPr="009219F7">
        <w:rPr>
          <w:rFonts w:hAnsi="Times New Roman" w:ascii="Times New Roman"/>
          <w:sz w:val="24"/>
        </w:rPr>
        <w:lastRenderedPageBreak/>
        <w:t xml:space="preserve">56878641149,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84.799,90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84.799,90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42.399,95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42.399,95 </w:t>
      </w:r>
      <w:r w:rsidRPr="009219F7">
        <w:rPr>
          <w:rFonts w:hAnsi="Times New Roman" w:ascii="Times New Roman"/>
          <w:sz w:val="24"/>
        </w:rPr>
        <w:t>kn te će smanjenu tražbinu isplatiti nakon počeka od godinu dana u 84 (osamdesetčetiri)  jednakih mjesečnih anuiteta, svaki u visini 504,76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DENONA d.o.o.,</w:t>
      </w:r>
      <w:r w:rsidRPr="009219F7">
        <w:rPr>
          <w:rFonts w:hAnsi="Times New Roman" w:ascii="Times New Roman"/>
          <w:sz w:val="24"/>
        </w:rPr>
        <w:t xml:space="preserve"> ZAGREB - Getaldićeva 1, OIB: 97373082565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1.053.541,03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1.053.541,03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526.770,52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526.770,52 </w:t>
      </w:r>
      <w:r w:rsidRPr="009219F7">
        <w:rPr>
          <w:rFonts w:hAnsi="Times New Roman" w:ascii="Times New Roman"/>
          <w:sz w:val="24"/>
        </w:rPr>
        <w:t>kn te će smanjenu tražbinu isplatiti nakon počeka od godinu dana u 84 (osamdesetčetiri)  jednakih mjesečnih anuiteta, svaki u visini 6.271,08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DISCOVERY d.o.o.,</w:t>
      </w:r>
      <w:r w:rsidRPr="009219F7">
        <w:rPr>
          <w:rFonts w:hAnsi="Times New Roman" w:ascii="Times New Roman"/>
          <w:sz w:val="24"/>
        </w:rPr>
        <w:t xml:space="preserve"> VUKOVAR - 204. Vukovarske brigade 43, OIB: 75028907826,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32.249,55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32.249,55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16.124,78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16.124,78 </w:t>
      </w:r>
      <w:r w:rsidRPr="009219F7">
        <w:rPr>
          <w:rFonts w:hAnsi="Times New Roman" w:ascii="Times New Roman"/>
          <w:sz w:val="24"/>
        </w:rPr>
        <w:t>kn te će smanjenu tražbinu isplatiti nakon počeka od godinu dana u 84 (osamdesetčetiri)  jednakih mjesečnih anuiteta, svaki u visini 191,96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DNM Zagreb d.o.o.</w:t>
      </w:r>
      <w:r w:rsidRPr="009219F7">
        <w:rPr>
          <w:rFonts w:hAnsi="Times New Roman" w:ascii="Times New Roman"/>
          <w:sz w:val="24"/>
        </w:rPr>
        <w:t xml:space="preserve"> ZAGREB - Jurišićeva 3, OIB: 97368844596,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3.744,07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1.486,11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3.744,07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1.872,04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1.872,04 </w:t>
      </w:r>
      <w:r w:rsidRPr="009219F7">
        <w:rPr>
          <w:rFonts w:hAnsi="Times New Roman" w:ascii="Times New Roman"/>
          <w:sz w:val="24"/>
        </w:rPr>
        <w:t>kn te će smanjenu tražbinu isplatiti nakon počeka od godinu dana u 84 (osamdesetčetiri)  jednakih mjesečnih anuiteta, svaki u visini  22,29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DOBAR PLAN d.o.o.</w:t>
      </w:r>
      <w:r w:rsidRPr="009219F7">
        <w:rPr>
          <w:rFonts w:hAnsi="Times New Roman" w:ascii="Times New Roman"/>
          <w:sz w:val="24"/>
        </w:rPr>
        <w:t xml:space="preserve"> ZAGREB - Sjevernjak 10/a, OIB: 24400967883,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4.858,20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1.486,11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4.858,20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2.429,10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2.429,10 </w:t>
      </w:r>
      <w:r w:rsidRPr="009219F7">
        <w:rPr>
          <w:rFonts w:hAnsi="Times New Roman" w:ascii="Times New Roman"/>
          <w:sz w:val="24"/>
        </w:rPr>
        <w:t>kn te će smanjenu tražbinu isplatiti nakon počeka od godinu dana u 84 (osamdesetčetiri)  jednakih mjesečnih anuiteta, svaki u visini 28,92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DOMAZET FLEGO ALMA,</w:t>
      </w:r>
      <w:r w:rsidRPr="009219F7">
        <w:rPr>
          <w:rFonts w:hAnsi="Times New Roman" w:ascii="Times New Roman"/>
          <w:sz w:val="24"/>
        </w:rPr>
        <w:t xml:space="preserve"> KOSOROVA - Kosorova 3, OIB: 67774123833,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10.403,00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10.403,00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5.201,50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5.201,50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61,92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DOTISAK d.o.o.,</w:t>
      </w:r>
      <w:r w:rsidRPr="009219F7">
        <w:rPr>
          <w:rFonts w:hAnsi="Times New Roman" w:ascii="Times New Roman"/>
          <w:sz w:val="24"/>
        </w:rPr>
        <w:t xml:space="preserve"> DUBROVNIK - Obala Stjepana Radića 25 , OIB: 56182827124tražbinu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9.848,71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1.486,11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8.362,60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4.181,30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4.181,30 </w:t>
      </w:r>
      <w:r w:rsidRPr="009219F7">
        <w:rPr>
          <w:rFonts w:hAnsi="Times New Roman" w:ascii="Times New Roman"/>
          <w:sz w:val="24"/>
        </w:rPr>
        <w:t>kn te će smanjenu tražbinu isplatiti nakon počeka od godinu dana u 84 (osamdesetčetiri)  jednakih mjesečnih anuiteta, svaki u visini  49,78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DRAGAŠ MATIJEVIĆ BOŽICA,</w:t>
      </w:r>
      <w:r w:rsidRPr="009219F7">
        <w:rPr>
          <w:rFonts w:hAnsi="Times New Roman" w:ascii="Times New Roman"/>
          <w:sz w:val="24"/>
        </w:rPr>
        <w:t xml:space="preserve"> ZAGREB - Šenova 2, OIB: 69528754209,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25.282,92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25.282,92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12.641,46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12.641,46 </w:t>
      </w:r>
      <w:r w:rsidRPr="009219F7">
        <w:rPr>
          <w:rFonts w:hAnsi="Times New Roman" w:ascii="Times New Roman"/>
          <w:sz w:val="24"/>
        </w:rPr>
        <w:t>kn te će smanjenu tražbinu isplatiti nakon počeka od godinu dana u 84 (osamdesetčetiri)  jednakih mjesečnih anuiteta, svaki u visini 150,49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DRUŠTVO HRVATSKIH KNJIŽEVNIKA,</w:t>
      </w:r>
      <w:r w:rsidRPr="009219F7">
        <w:rPr>
          <w:rFonts w:hAnsi="Times New Roman" w:ascii="Times New Roman"/>
          <w:sz w:val="24"/>
        </w:rPr>
        <w:t xml:space="preserve"> Zagreb - Trg bana Josipa Jelačića 7/I, OIB: 14928074436,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2.477,00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2.477,00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1.238,50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1.238,50 </w:t>
      </w:r>
      <w:r w:rsidRPr="009219F7">
        <w:rPr>
          <w:rFonts w:hAnsi="Times New Roman" w:ascii="Times New Roman"/>
          <w:sz w:val="24"/>
        </w:rPr>
        <w:t>kn te će smanjenu tražbinu isplatiti nakon počeka od godinu dana u 84 (osamdesetčetiri)  jednakih mjesečnih anuiteta, svaki u visini 14,74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DRUŠTVO ZA ZAŠTITU AUDIO VIZUALNIH DJELA,</w:t>
      </w:r>
      <w:r w:rsidRPr="009219F7">
        <w:rPr>
          <w:rFonts w:hAnsi="Times New Roman" w:ascii="Times New Roman"/>
          <w:sz w:val="24"/>
        </w:rPr>
        <w:t xml:space="preserve"> ZAGREB - Boškovićeva 7/II, OIB: 04501029716,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3.107,15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3.107,15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1.553,58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1.553,58 </w:t>
      </w:r>
      <w:r w:rsidRPr="009219F7">
        <w:rPr>
          <w:rFonts w:hAnsi="Times New Roman" w:ascii="Times New Roman"/>
          <w:sz w:val="24"/>
        </w:rPr>
        <w:t>kn te će smanjenu tražbinu isplatiti nakon počeka od godinu dana u 84 (osamdesetčetiri)  jednakih mjesečnih anuiteta, svaki u visini 18,50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DUŠEVIĆ &amp; KRŠOVNIK d. o. o.,</w:t>
      </w:r>
      <w:r w:rsidRPr="009219F7">
        <w:rPr>
          <w:rFonts w:hAnsi="Times New Roman" w:ascii="Times New Roman"/>
          <w:sz w:val="24"/>
        </w:rPr>
        <w:t xml:space="preserve"> Rijeka -  Milutina Barača 7 , OIB:69197160896,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8.827,42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8.827,42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4.413,71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4.413,71 </w:t>
      </w:r>
      <w:r w:rsidRPr="009219F7">
        <w:rPr>
          <w:rFonts w:hAnsi="Times New Roman" w:ascii="Times New Roman"/>
          <w:sz w:val="24"/>
        </w:rPr>
        <w:t>kn te će smanjenu tražbinu isplatiti nakon počeka od godinu dana u 84 (osamdesetčetiri)  jednakih mjesečnih anuiteta, svaki u visini 52,54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DVA I DVA d.o.o.,</w:t>
      </w:r>
      <w:r w:rsidRPr="009219F7">
        <w:rPr>
          <w:rFonts w:hAnsi="Times New Roman" w:ascii="Times New Roman"/>
          <w:sz w:val="24"/>
        </w:rPr>
        <w:t xml:space="preserve"> Zagreb - Drage Ivaniševića 3 , OIB: 07279061812,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2.181,58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2.181,58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1.090,79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1.090,79 </w:t>
      </w:r>
      <w:r w:rsidRPr="009219F7">
        <w:rPr>
          <w:rFonts w:hAnsi="Times New Roman" w:ascii="Times New Roman"/>
          <w:sz w:val="24"/>
        </w:rPr>
        <w:t>kn te će smanjenu tražbinu isplatiti nakon počeka od godinu dana u 84 (osamdesetčetiri)  jednakih mjesečnih anuiteta, svaki u visini 12,99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EKO PLAMEN, VL.IVAN ŠTIMAC,</w:t>
      </w:r>
      <w:r w:rsidRPr="009219F7">
        <w:rPr>
          <w:rFonts w:hAnsi="Times New Roman" w:ascii="Times New Roman"/>
          <w:sz w:val="24"/>
        </w:rPr>
        <w:t xml:space="preserve"> Dugo selo -  I.G.KOVAČIĆA 19 , OIB:96817373619,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5.818,75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5.818,75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2.909,38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2.909,38 </w:t>
      </w:r>
      <w:r w:rsidRPr="009219F7">
        <w:rPr>
          <w:rFonts w:hAnsi="Times New Roman" w:ascii="Times New Roman"/>
          <w:sz w:val="24"/>
        </w:rPr>
        <w:t>kn te će smanjenu tražbinu isplatiti nakon počeka od godinu dana u 84 (osamdesetčetiri)  jednakih mjesečnih anuiteta, svaki u visini 34,64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EPH media d.o.o., </w:t>
      </w:r>
      <w:r w:rsidRPr="009219F7">
        <w:rPr>
          <w:rFonts w:hAnsi="Times New Roman" w:ascii="Times New Roman"/>
          <w:sz w:val="24"/>
        </w:rPr>
        <w:t xml:space="preserve">Zagreb - Koranska 2 , OIB:07813238579,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486.816,62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42.456,01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444.360,61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222.180,31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222.180,31 </w:t>
      </w:r>
      <w:r w:rsidRPr="009219F7">
        <w:rPr>
          <w:rFonts w:hAnsi="Times New Roman" w:ascii="Times New Roman"/>
          <w:sz w:val="24"/>
        </w:rPr>
        <w:t>kn te će smanjenu tražbinu isplatiti nakon počeka od godinu dana u 84 (osamdesetčetiri)  jednakih mjesečnih anuiteta, svaki u visini 2.645,01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ERCEGOVAC SNJEŽANA,</w:t>
      </w:r>
      <w:r w:rsidRPr="009219F7">
        <w:rPr>
          <w:rFonts w:hAnsi="Times New Roman" w:ascii="Times New Roman"/>
          <w:sz w:val="24"/>
        </w:rPr>
        <w:t xml:space="preserve"> Zagreb - Pičmanova 2, OIB: 1342520156,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63.603,93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63.603,93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31.801,97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31.801,97 </w:t>
      </w:r>
      <w:r w:rsidRPr="009219F7">
        <w:rPr>
          <w:rFonts w:hAnsi="Times New Roman" w:ascii="Times New Roman"/>
          <w:sz w:val="24"/>
        </w:rPr>
        <w:t>kn te će smanjenu tražbinu isplatiti nakon počeka od godinu dana u 84 (osamdesetčetiri)  jednakih mjesečnih anuiteta, svaki u visini 378,59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ESIH MARIJA</w:t>
      </w:r>
      <w:r w:rsidRPr="009219F7">
        <w:rPr>
          <w:rFonts w:hAnsi="Times New Roman" w:ascii="Times New Roman"/>
          <w:sz w:val="24"/>
        </w:rPr>
        <w:t xml:space="preserve"> , Zagreb - Ljerke Šram 2, OIB: 73372974196,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4.787,50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4.787,50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2.393,75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2.393,75 </w:t>
      </w:r>
      <w:r w:rsidRPr="009219F7">
        <w:rPr>
          <w:rFonts w:hAnsi="Times New Roman" w:ascii="Times New Roman"/>
          <w:sz w:val="24"/>
        </w:rPr>
        <w:t>kn te će smanjenu tražbinu isplatiti nakon počeka od godinu dana u 84 (osamdesetčetiri)  jednakih mjesečnih anuiteta, svaki u visini 28,50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EUROPAPRESS HOLDING d.o.o.,</w:t>
      </w:r>
      <w:r w:rsidRPr="009219F7">
        <w:rPr>
          <w:rFonts w:hAnsi="Times New Roman" w:ascii="Times New Roman"/>
          <w:sz w:val="24"/>
        </w:rPr>
        <w:t xml:space="preserve"> Zagreb - Koranska 2 , OIB: 79517545745,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49.676,87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3.301,40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lastRenderedPageBreak/>
        <w:t xml:space="preserve">46.375,47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23.187,74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23.187,74 </w:t>
      </w:r>
      <w:r w:rsidRPr="009219F7">
        <w:rPr>
          <w:rFonts w:hAnsi="Times New Roman" w:ascii="Times New Roman"/>
          <w:sz w:val="24"/>
        </w:rPr>
        <w:t>kn te će smanjenu tražbinu isplatiti nakon počeka od godinu dana u 84 (osamdesetčetiri)  jednakih mjesečnih anuiteta, svaki u visini 276,04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FABRA PRESS d.o.o. ,</w:t>
      </w:r>
      <w:r w:rsidRPr="009219F7">
        <w:rPr>
          <w:rFonts w:hAnsi="Times New Roman" w:ascii="Times New Roman"/>
          <w:sz w:val="24"/>
        </w:rPr>
        <w:t xml:space="preserve"> Zagreb -  Savska cesta 141 , OIB: 99900540528,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5.015,49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5.015,49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2.507,75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2.507,75 </w:t>
      </w:r>
      <w:r w:rsidRPr="009219F7">
        <w:rPr>
          <w:rFonts w:hAnsi="Times New Roman" w:ascii="Times New Roman"/>
          <w:sz w:val="24"/>
        </w:rPr>
        <w:t>kn te će smanjenu tražbinu isplatiti nakon počeka od godinu dana u 84 (osamdesetčetiri)  jednakih mjesečnih anuiteta, svaki u visini 29,85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FILIPOVIĆ GRČIĆ IVONA</w:t>
      </w:r>
      <w:r w:rsidRPr="009219F7">
        <w:rPr>
          <w:rFonts w:hAnsi="Times New Roman" w:ascii="Times New Roman"/>
          <w:sz w:val="24"/>
        </w:rPr>
        <w:t xml:space="preserve"> Zagreb - Baruna trenka 11, OIB: 48999461514,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16.756,14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16.756,14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8.378,07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8.378,07 </w:t>
      </w:r>
      <w:r w:rsidRPr="009219F7">
        <w:rPr>
          <w:rFonts w:hAnsi="Times New Roman" w:ascii="Times New Roman"/>
          <w:sz w:val="24"/>
        </w:rPr>
        <w:t>kn te će smanjenu tražbinu isplatiti nakon počeka od godinu dana u 84 (osamdesetčetiri)  jednakih mjesečnih anuiteta, svaki u visini 99,74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FISCHER KINDER UND JUGENDBUCH VERLAG GMBH, NJEMAČKA,</w:t>
      </w:r>
      <w:r w:rsidRPr="009219F7">
        <w:rPr>
          <w:rFonts w:hAnsi="Times New Roman" w:ascii="Times New Roman"/>
          <w:sz w:val="24"/>
        </w:rPr>
        <w:t xml:space="preserve"> Frankfurt - HEDDERUCHSTRASSE 114, 60596 FRANKFURT AM MAIN, NJEMAČKA, OIB: DE268211523,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21.404,88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21.404,88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10.702,44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10.702,44 </w:t>
      </w:r>
      <w:r w:rsidRPr="009219F7">
        <w:rPr>
          <w:rFonts w:hAnsi="Times New Roman" w:ascii="Times New Roman"/>
          <w:sz w:val="24"/>
        </w:rPr>
        <w:t>kn te će smanjenu tražbinu isplatiti nakon počeka od godinu dana u 84 (osamdesetčetiri)  jednakih mjesečnih anuiteta, svaki u visini  127,41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FIŠER BAUDOIN ANDREA,</w:t>
      </w:r>
      <w:r w:rsidRPr="009219F7">
        <w:rPr>
          <w:rFonts w:hAnsi="Times New Roman" w:ascii="Times New Roman"/>
          <w:sz w:val="24"/>
        </w:rPr>
        <w:t xml:space="preserve"> Zagreb - Vincenta iz Kastva 10, OIB: 69156488670,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16.775,80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16.775,80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8.387,90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8.387,90 </w:t>
      </w:r>
      <w:r w:rsidRPr="009219F7">
        <w:rPr>
          <w:rFonts w:hAnsi="Times New Roman" w:ascii="Times New Roman"/>
          <w:sz w:val="24"/>
        </w:rPr>
        <w:t>kn te će smanjenu tražbinu isplatiti nakon počeka od godinu dana u 84 (osamdesetčetiri)  jednakih mjesečnih anuiteta, svaki u visini 99,86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FOST NOVI d.o.o.,</w:t>
      </w:r>
      <w:r w:rsidRPr="009219F7">
        <w:rPr>
          <w:rFonts w:hAnsi="Times New Roman" w:ascii="Times New Roman"/>
          <w:sz w:val="24"/>
        </w:rPr>
        <w:t xml:space="preserve"> Zagreb - HARAMBAŠIĆEVA 7, OIB: 59430537110,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3.546,90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3.546,90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1.773,45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1.773,45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21,11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FRANIĆ NIVES, </w:t>
      </w:r>
      <w:r w:rsidRPr="009219F7">
        <w:rPr>
          <w:rFonts w:hAnsi="Times New Roman" w:ascii="Times New Roman"/>
          <w:sz w:val="24"/>
        </w:rPr>
        <w:t xml:space="preserve">Dubrovnik - Peline 41, OIB: 34948411289,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4.071,37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4.071,37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2.035,69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2.035,69 </w:t>
      </w:r>
      <w:r w:rsidRPr="009219F7">
        <w:rPr>
          <w:rFonts w:hAnsi="Times New Roman" w:ascii="Times New Roman"/>
          <w:sz w:val="24"/>
        </w:rPr>
        <w:t>kn te će smanjenu tražbinu isplatiti nakon počeka od godinu dana u 84 (osamdesetčetiri)  jednakih mjesečnih anuiteta, svaki u visini 24,23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GALOVIĆ IVANA ,</w:t>
      </w:r>
      <w:r w:rsidRPr="009219F7">
        <w:rPr>
          <w:rFonts w:hAnsi="Times New Roman" w:ascii="Times New Roman"/>
          <w:sz w:val="24"/>
        </w:rPr>
        <w:t xml:space="preserve"> Zagreb - Orahovac 26, OIB: 54998798776,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14.700,00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14.700,00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7.350,00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7.350,00 </w:t>
      </w:r>
      <w:r w:rsidRPr="009219F7">
        <w:rPr>
          <w:rFonts w:hAnsi="Times New Roman" w:ascii="Times New Roman"/>
          <w:sz w:val="24"/>
        </w:rPr>
        <w:t>kn te će smanjenu tražbinu isplatiti nakon počeka od godinu dana u 84 (osamdesetčetiri)  jednakih mjesečnih anuiteta, svaki u visini 87,50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GAŠPEROV SONJA</w:t>
      </w:r>
      <w:r w:rsidRPr="009219F7">
        <w:rPr>
          <w:rFonts w:hAnsi="Times New Roman" w:ascii="Times New Roman"/>
          <w:sz w:val="24"/>
        </w:rPr>
        <w:t xml:space="preserve">  Split - Kvaternikova 10 , OIB:65443080358,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4.380,68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4.380,68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2.190,34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2.190,34 </w:t>
      </w:r>
      <w:r w:rsidRPr="009219F7">
        <w:rPr>
          <w:rFonts w:hAnsi="Times New Roman" w:ascii="Times New Roman"/>
          <w:sz w:val="24"/>
        </w:rPr>
        <w:t>kn te će smanjenu tražbinu isplatiti nakon počeka od godinu dana u 84 (osamdesetčetiri)  jednakih mjesečnih anuiteta, svaki u visini  26,08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GENERAL SECURITY d.o.o.,</w:t>
      </w:r>
      <w:r w:rsidRPr="009219F7">
        <w:rPr>
          <w:rFonts w:hAnsi="Times New Roman" w:ascii="Times New Roman"/>
          <w:sz w:val="24"/>
        </w:rPr>
        <w:t xml:space="preserve"> Donja Stubica - Donja Stubica, Golubovečka 19, OIB: 89775281871,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14.250,00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14.250,00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7.125,00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7.125,00 </w:t>
      </w:r>
      <w:r w:rsidRPr="009219F7">
        <w:rPr>
          <w:rFonts w:hAnsi="Times New Roman" w:ascii="Times New Roman"/>
          <w:sz w:val="24"/>
        </w:rPr>
        <w:t>kn te će smanjenu tražbinu isplatiti nakon počeka od godinu dana u 84 (osamdesetčetiri)  jednakih mjesečnih anuiteta, svaki u visini 84,82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GEROK d.o.o. za proizvodnju, usluge i trgovinu u stečaju - BRISAN POD OVIM IMENOM IZ SUDSKOG REGISTRA</w:t>
      </w:r>
      <w:r w:rsidRPr="009219F7">
        <w:rPr>
          <w:rFonts w:hAnsi="Times New Roman" w:ascii="Times New Roman"/>
          <w:sz w:val="24"/>
        </w:rPr>
        <w:t xml:space="preserve">, Đakovo - Industrijska zona bb, OIB: 89300440422,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4.803,41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4.803,41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2.401,71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2.401,71 </w:t>
      </w:r>
      <w:r w:rsidRPr="009219F7">
        <w:rPr>
          <w:rFonts w:hAnsi="Times New Roman" w:ascii="Times New Roman"/>
          <w:sz w:val="24"/>
        </w:rPr>
        <w:t>kn te će smanjenu tražbinu isplatiti nakon počeka od godinu dana u 84 (osamdesetčetiri)  jednakih mjesečnih anuiteta, svaki u visini 28,59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lastRenderedPageBreak/>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GLAVAŠ FELICITA ,</w:t>
      </w:r>
      <w:r w:rsidRPr="009219F7">
        <w:rPr>
          <w:rFonts w:hAnsi="Times New Roman" w:ascii="Times New Roman"/>
          <w:sz w:val="24"/>
        </w:rPr>
        <w:t xml:space="preserve"> Zagreb - Siječanjaksa 4, OIB: 50766020598,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19.754,25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19.754,25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9.877,13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9.877,13 </w:t>
      </w:r>
      <w:r w:rsidRPr="009219F7">
        <w:rPr>
          <w:rFonts w:hAnsi="Times New Roman" w:ascii="Times New Roman"/>
          <w:sz w:val="24"/>
        </w:rPr>
        <w:t>kn te će smanjenu tražbinu isplatiti nakon počeka od godinu dana u 84 (osamdesetčetiri)  jednakih mjesečnih anuiteta, svaki u visini 117,58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GLUHAK ZUBAK JELENA ,</w:t>
      </w:r>
      <w:r w:rsidRPr="009219F7">
        <w:rPr>
          <w:rFonts w:hAnsi="Times New Roman" w:ascii="Times New Roman"/>
          <w:sz w:val="24"/>
        </w:rPr>
        <w:t xml:space="preserve"> Zagreb - Sv. Mateja 42, OIB: 09646038246tražbinu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13.075,13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1.188,65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11.886,48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5.943,24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5.943,24 </w:t>
      </w:r>
      <w:r w:rsidRPr="009219F7">
        <w:rPr>
          <w:rFonts w:hAnsi="Times New Roman" w:ascii="Times New Roman"/>
          <w:sz w:val="24"/>
        </w:rPr>
        <w:t>kn te će smanjenu tražbinu isplatiti nakon počeka od godinu dana u 84 (osamdesetčetiri)  jednakih mjesečnih anuiteta, svaki u visini 70,75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GNJATOVIĆ TENA ,</w:t>
      </w:r>
      <w:r w:rsidRPr="009219F7">
        <w:rPr>
          <w:rFonts w:hAnsi="Times New Roman" w:ascii="Times New Roman"/>
          <w:sz w:val="24"/>
        </w:rPr>
        <w:t xml:space="preserve"> Zagreb - Ilica 26, OIB: 02453637474,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14.414,62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14.414,62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7.207,31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7.207,31 </w:t>
      </w:r>
      <w:r w:rsidRPr="009219F7">
        <w:rPr>
          <w:rFonts w:hAnsi="Times New Roman" w:ascii="Times New Roman"/>
          <w:sz w:val="24"/>
        </w:rPr>
        <w:t>kn te će smanjenu tražbinu isplatiti nakon počeka od godinu dana u 84 (osamdesetčetiri)  jednakih mjesečnih anuiteta, svaki u visini  85,80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GONG d.o.o.,</w:t>
      </w:r>
      <w:r w:rsidRPr="009219F7">
        <w:rPr>
          <w:rFonts w:hAnsi="Times New Roman" w:ascii="Times New Roman"/>
          <w:sz w:val="24"/>
        </w:rPr>
        <w:t xml:space="preserve"> Split - Kopilica 62, OIB: 18355213384,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9.858,47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9.858,47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4.929,24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4.929,24 </w:t>
      </w:r>
      <w:r w:rsidRPr="009219F7">
        <w:rPr>
          <w:rFonts w:hAnsi="Times New Roman" w:ascii="Times New Roman"/>
          <w:sz w:val="24"/>
        </w:rPr>
        <w:t>kn te će smanjenu tražbinu isplatiti nakon počeka od godinu dana u 84 (osamdesetčetiri)  jednakih mjesečnih anuiteta, svaki u visini  58,68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GOVEDIĆ NATAŠA,</w:t>
      </w:r>
      <w:r w:rsidRPr="009219F7">
        <w:rPr>
          <w:rFonts w:hAnsi="Times New Roman" w:ascii="Times New Roman"/>
          <w:sz w:val="24"/>
        </w:rPr>
        <w:t xml:space="preserve">  Zagreb - Albinijeva 10, OIB: 86335985108,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20.576,00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20.576,00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10.288,00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10.288,00 </w:t>
      </w:r>
      <w:r w:rsidRPr="009219F7">
        <w:rPr>
          <w:rFonts w:hAnsi="Times New Roman" w:ascii="Times New Roman"/>
          <w:sz w:val="24"/>
        </w:rPr>
        <w:t>kn te će smanjenu tražbinu isplatiti nakon počeka od godinu dana u 84 (osamdesetčetiri)  jednakih mjesečnih anuiteta, svaki u visini 122,48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GREGUR MARKO</w:t>
      </w:r>
      <w:r w:rsidRPr="009219F7">
        <w:rPr>
          <w:rFonts w:hAnsi="Times New Roman" w:ascii="Times New Roman"/>
          <w:sz w:val="24"/>
        </w:rPr>
        <w:t xml:space="preserve"> Koprivnica - Trg Zlate Bartl 9, OIB: 54055150173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7.600,00 </w:t>
      </w:r>
      <w:r w:rsidRPr="009219F7">
        <w:rPr>
          <w:rFonts w:hAnsi="Times New Roman" w:ascii="Times New Roman"/>
          <w:sz w:val="24"/>
        </w:rPr>
        <w:t xml:space="preserve">kn </w:t>
      </w:r>
      <w:r w:rsidRPr="009219F7">
        <w:rPr>
          <w:rFonts w:hAnsi="Times New Roman" w:ascii="Times New Roman"/>
          <w:sz w:val="24"/>
        </w:rPr>
        <w:lastRenderedPageBreak/>
        <w:t xml:space="preserve">uz 50,00% otpisa glavnice u iznosu od </w:t>
      </w:r>
      <w:r w:rsidRPr="009219F7">
        <w:rPr>
          <w:rFonts w:hAnsi="Times New Roman" w:ascii="Times New Roman"/>
          <w:sz w:val="24"/>
          <w:lang w:eastAsia="hr-HR"/>
        </w:rPr>
        <w:t xml:space="preserve">3.800,00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3.800,00 </w:t>
      </w:r>
      <w:r w:rsidRPr="009219F7">
        <w:rPr>
          <w:rFonts w:hAnsi="Times New Roman" w:ascii="Times New Roman"/>
          <w:sz w:val="24"/>
        </w:rPr>
        <w:t>kn te će smanjenu tražbinu isplatiti nakon počeka od godinu dana u 84 (osamdesetčetiri)  jednakih mjesečnih anuiteta, svaki u visini 45,24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GRUBIŠIĆ I PARTNERI d.o.o.,</w:t>
      </w:r>
      <w:r w:rsidRPr="009219F7">
        <w:rPr>
          <w:rFonts w:hAnsi="Times New Roman" w:ascii="Times New Roman"/>
          <w:sz w:val="24"/>
        </w:rPr>
        <w:t xml:space="preserve"> Zagreb - Zadarska 80, OIB: 12023718802,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25.000,00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25.000,00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12.500,00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12.500,00 </w:t>
      </w:r>
      <w:r w:rsidRPr="009219F7">
        <w:rPr>
          <w:rFonts w:hAnsi="Times New Roman" w:ascii="Times New Roman"/>
          <w:sz w:val="24"/>
        </w:rPr>
        <w:t>kn te će smanjenu tražbinu isplatiti nakon počeka od godinu dana u 84 (osamdesetčetiri)  jednakih mjesečnih anuiteta, svaki u visini 148,81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GS1 CROATIA - HRVATSKO UDRUŽENJE ZA AUTOMATSKU IDENTIFIKACIJU, ELEKTRONIČKU RAZMJENU PODATAKA I UPRAVLJANJE POSLOVNIM PROCESIMA</w:t>
      </w:r>
      <w:r w:rsidRPr="009219F7">
        <w:rPr>
          <w:rFonts w:hAnsi="Times New Roman" w:ascii="Times New Roman"/>
          <w:sz w:val="24"/>
        </w:rPr>
        <w:t xml:space="preserve">, Zagreb - Tuškanac 14, OIB:03365973101,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3.945,73 </w:t>
      </w:r>
      <w:r w:rsidRPr="009219F7">
        <w:rPr>
          <w:rFonts w:hAnsi="Times New Roman" w:ascii="Times New Roman"/>
          <w:sz w:val="24"/>
        </w:rPr>
        <w:t xml:space="preserve">kn, smanjenu za otpis zateznih kamata u iznosu od 116,78 kn te iznos tražbine nakon otpisa zatezne kamate iznosi </w:t>
      </w:r>
      <w:r w:rsidRPr="009219F7">
        <w:rPr>
          <w:rFonts w:hAnsi="Times New Roman" w:ascii="Times New Roman"/>
          <w:sz w:val="24"/>
          <w:lang w:eastAsia="hr-HR"/>
        </w:rPr>
        <w:t xml:space="preserve">3.828,95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1.914,48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1.914,48 </w:t>
      </w:r>
      <w:r w:rsidRPr="009219F7">
        <w:rPr>
          <w:rFonts w:hAnsi="Times New Roman" w:ascii="Times New Roman"/>
          <w:sz w:val="24"/>
        </w:rPr>
        <w:t>kn te će smanjenu tražbinu isplatiti nakon počeka od godinu dana u 84 (osamdesetčetiri)  jednakih mjesečnih anuiteta, svaki u visini 22,79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GTC NEKRETNINE ISTOK d.o.o.,</w:t>
      </w:r>
      <w:r w:rsidRPr="009219F7">
        <w:rPr>
          <w:rFonts w:hAnsi="Times New Roman" w:ascii="Times New Roman"/>
          <w:sz w:val="24"/>
        </w:rPr>
        <w:t xml:space="preserve"> Zagreb - Avenija Dubrovnik 16 , OIB: 09548419273,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117.702,30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117.702,30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58.851,15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58.851,15 </w:t>
      </w:r>
      <w:r w:rsidRPr="009219F7">
        <w:rPr>
          <w:rFonts w:hAnsi="Times New Roman" w:ascii="Times New Roman"/>
          <w:sz w:val="24"/>
        </w:rPr>
        <w:t>kn te će smanjenu tražbinu isplatiti nakon počeka od godinu dana u 84 (osamdesetčetiri)  jednakih mjesečnih anuiteta, svaki u visini 700,61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GULJAŠEVIĆ KUMAN IVANA</w:t>
      </w:r>
      <w:r w:rsidRPr="009219F7">
        <w:rPr>
          <w:rFonts w:hAnsi="Times New Roman" w:ascii="Times New Roman"/>
          <w:sz w:val="24"/>
        </w:rPr>
        <w:t xml:space="preserve"> Zagreb - Radauševa 9, OIB: 48586555674tražbinu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4.350,00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2.175,00 </w:t>
      </w:r>
      <w:r w:rsidRPr="009219F7">
        <w:rPr>
          <w:rFonts w:hAnsi="Times New Roman" w:ascii="Times New Roman"/>
          <w:sz w:val="24"/>
        </w:rPr>
        <w:t>kn te će smanjenu tražbinu isplatiti nakon počeka od godinu dana u 84 (osamdesetčetiri)  jednakih mjesečnih anuiteta, svaki u visini 25,89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HADJIĆ OLGA</w:t>
      </w:r>
      <w:r w:rsidRPr="009219F7">
        <w:rPr>
          <w:rFonts w:hAnsi="Times New Roman" w:ascii="Times New Roman"/>
          <w:sz w:val="24"/>
        </w:rPr>
        <w:t xml:space="preserve"> , ZAGREB - KRSIŠĆE 33, OIB: 13046063214,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8.480,60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8.480,60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4.240,30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4.240,30 </w:t>
      </w:r>
      <w:r w:rsidRPr="009219F7">
        <w:rPr>
          <w:rFonts w:hAnsi="Times New Roman" w:ascii="Times New Roman"/>
          <w:sz w:val="24"/>
        </w:rPr>
        <w:t xml:space="preserve">kn te će smanjenu tražbinu isplatiti nakon počeka od godinu dana u 84 (osamdesetčetiri)  jednakih mjesečnih </w:t>
      </w:r>
      <w:r w:rsidRPr="009219F7">
        <w:rPr>
          <w:rFonts w:hAnsi="Times New Roman" w:ascii="Times New Roman"/>
          <w:sz w:val="24"/>
        </w:rPr>
        <w:lastRenderedPageBreak/>
        <w:t>anuiteta, svaki u visini  50,48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HAKOM - Hrvatska regulatorna agencija za mrežne djelatnosti, Zagreb</w:t>
      </w:r>
      <w:r w:rsidRPr="009219F7">
        <w:rPr>
          <w:rFonts w:hAnsi="Times New Roman" w:ascii="Times New Roman"/>
          <w:sz w:val="24"/>
        </w:rPr>
        <w:t xml:space="preserve"> - Ul. Roberta Frangeša Mihanovića 9, OIB:87950783661,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2.262,00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2.262,00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1.131,00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1.131,00 </w:t>
      </w:r>
      <w:r w:rsidRPr="009219F7">
        <w:rPr>
          <w:rFonts w:hAnsi="Times New Roman" w:ascii="Times New Roman"/>
          <w:sz w:val="24"/>
        </w:rPr>
        <w:t>kn te će smanjenu tražbinu isplatiti nakon počeka od godinu dana u 84 (osamdesetčetiri)  jednakih mjesečnih anuiteta, svaki u visini 13,46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HANICH d.o.o.,</w:t>
      </w:r>
      <w:r w:rsidRPr="009219F7">
        <w:rPr>
          <w:rFonts w:hAnsi="Times New Roman" w:ascii="Times New Roman"/>
          <w:sz w:val="24"/>
        </w:rPr>
        <w:t xml:space="preserve"> Zagreb - Balokovićeva 61, OIB: 46388798687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15.956,26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15.956,26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7.978,13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7.978,13 </w:t>
      </w:r>
      <w:r w:rsidRPr="009219F7">
        <w:rPr>
          <w:rFonts w:hAnsi="Times New Roman" w:ascii="Times New Roman"/>
          <w:sz w:val="24"/>
        </w:rPr>
        <w:t>kn te će smanjenu tražbinu isplatiti nakon počeka od godinu dana u 84 (osamdesetčetiri)  jednakih mjesečnih anuiteta, svaki u visini 94,98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HARABALJA LEIRA</w:t>
      </w:r>
      <w:r w:rsidRPr="009219F7">
        <w:rPr>
          <w:rFonts w:hAnsi="Times New Roman" w:ascii="Times New Roman"/>
          <w:sz w:val="24"/>
        </w:rPr>
        <w:t xml:space="preserve">  MARČANA - Marčana 383, OIB:27972033794,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2.741,79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2.741,79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1.370,90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1.370,90 </w:t>
      </w:r>
      <w:r w:rsidRPr="009219F7">
        <w:rPr>
          <w:rFonts w:hAnsi="Times New Roman" w:ascii="Times New Roman"/>
          <w:sz w:val="24"/>
        </w:rPr>
        <w:t>kn te će smanjenu tražbinu isplatiti nakon počeka od godinu dana u 84 (osamdesetčetiri)  jednakih mjesečnih anuiteta, svaki u visini 16,32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HEWLETT-PACKARD d.o.o.,</w:t>
      </w:r>
      <w:r w:rsidRPr="009219F7">
        <w:rPr>
          <w:rFonts w:hAnsi="Times New Roman" w:ascii="Times New Roman"/>
          <w:sz w:val="24"/>
        </w:rPr>
        <w:t xml:space="preserve"> Zagreb - Radnička cesta 41, OIB: 78657968570,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89.888,53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89.888,53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44.944,27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44.944,27 </w:t>
      </w:r>
      <w:r w:rsidRPr="009219F7">
        <w:rPr>
          <w:rFonts w:hAnsi="Times New Roman" w:ascii="Times New Roman"/>
          <w:sz w:val="24"/>
        </w:rPr>
        <w:t>kn te će smanjenu tražbinu isplatiti nakon počeka od godinu dana u 84 (osamdesetčetiri)  jednakih mjesečnih anuiteta, svaki u visini 535,05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HOLBLING MATKOVIĆ LARA ,</w:t>
      </w:r>
      <w:r w:rsidRPr="009219F7">
        <w:rPr>
          <w:rFonts w:hAnsi="Times New Roman" w:ascii="Times New Roman"/>
          <w:sz w:val="24"/>
        </w:rPr>
        <w:t xml:space="preserve"> ZAGREB - Draškovićeva 13, OIB: 23821463125,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10.480,99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10.480,99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5.240,50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5.240,50 </w:t>
      </w:r>
      <w:r w:rsidRPr="009219F7">
        <w:rPr>
          <w:rFonts w:hAnsi="Times New Roman" w:ascii="Times New Roman"/>
          <w:sz w:val="24"/>
        </w:rPr>
        <w:t>kn te će smanjenu tražbinu isplatiti nakon počeka od godinu dana u 84 (osamdesetčetiri)  jednakih mjesečnih anuiteta, svaki u visini 62,39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HORVAT JASNA,</w:t>
      </w:r>
      <w:r w:rsidRPr="009219F7">
        <w:rPr>
          <w:rFonts w:hAnsi="Times New Roman" w:ascii="Times New Roman"/>
          <w:sz w:val="24"/>
        </w:rPr>
        <w:t xml:space="preserve">  Osijek - Dubrovačka 18, OIB:75682040844,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6.925,51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6.925,51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3.462,76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3.462,76 </w:t>
      </w:r>
      <w:r w:rsidRPr="009219F7">
        <w:rPr>
          <w:rFonts w:hAnsi="Times New Roman" w:ascii="Times New Roman"/>
          <w:sz w:val="24"/>
        </w:rPr>
        <w:t>kn te će smanjenu tražbinu isplatiti nakon počeka od godinu dana u 84 (osamdesetčetiri)  jednakih mjesečnih anuiteta, svaki u visini 41,22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HOTEL DUBROVNIK, d.d.,</w:t>
      </w:r>
      <w:r w:rsidRPr="009219F7">
        <w:rPr>
          <w:rFonts w:hAnsi="Times New Roman" w:ascii="Times New Roman"/>
          <w:sz w:val="24"/>
        </w:rPr>
        <w:t xml:space="preserve"> Zagreb - Ljudevita Gaja 1, OIB:84030903681,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1.581.068,81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35.666,64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1.545.402,17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772.701,09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772.701,09 </w:t>
      </w:r>
      <w:r w:rsidRPr="009219F7">
        <w:rPr>
          <w:rFonts w:hAnsi="Times New Roman" w:ascii="Times New Roman"/>
          <w:sz w:val="24"/>
        </w:rPr>
        <w:t>kn te će smanjenu tražbinu isplatiti nakon počeka od godinu dana u 84 (osamdesetčetiri)  jednakih mjesečnih anuiteta, svaki u visini 9.198,82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HRVATSKA AUTORSKA AGENCIJA - Centar za intelektualno vlasništvo d.o.o., </w:t>
      </w:r>
      <w:r w:rsidRPr="009219F7">
        <w:rPr>
          <w:rFonts w:hAnsi="Times New Roman" w:ascii="Times New Roman"/>
          <w:sz w:val="24"/>
        </w:rPr>
        <w:t xml:space="preserve">Zagreb - Ribnjak 40, OIB: 93451064376,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232.172,82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10.463,71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221.709,11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110.854,56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110.854,56 </w:t>
      </w:r>
      <w:r w:rsidRPr="009219F7">
        <w:rPr>
          <w:rFonts w:hAnsi="Times New Roman" w:ascii="Times New Roman"/>
          <w:sz w:val="24"/>
        </w:rPr>
        <w:t>kn te će smanjenu tražbinu isplatiti nakon počeka od godinu dana u 84 (osamdesetčetiri)  jednakih mjesečnih anuiteta, svaki u visini 1.319,70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HRVATSKI TELEKOM d.d.,</w:t>
      </w:r>
      <w:r w:rsidRPr="009219F7">
        <w:rPr>
          <w:rFonts w:hAnsi="Times New Roman" w:ascii="Times New Roman"/>
          <w:sz w:val="24"/>
        </w:rPr>
        <w:t xml:space="preserve"> Zagreb - Roberta Frangeša Mihanovića 9, OIB: 81793146560,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43.224,53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43.224,53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21.612,27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21.612,27 </w:t>
      </w:r>
      <w:r w:rsidRPr="009219F7">
        <w:rPr>
          <w:rFonts w:hAnsi="Times New Roman" w:ascii="Times New Roman"/>
          <w:sz w:val="24"/>
        </w:rPr>
        <w:t>kn te će smanjenu tražbinu isplatiti nakon počeka od godinu dana u 84 (osamdesetčetiri)  jednakih mjesečnih anuiteta, svaki u visini 257,29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HRVATSKO DRUŠTVO KEMIJSKIH INŽENJERA I TEHNOLOGA</w:t>
      </w:r>
      <w:r w:rsidRPr="009219F7">
        <w:rPr>
          <w:rFonts w:hAnsi="Times New Roman" w:ascii="Times New Roman"/>
          <w:sz w:val="24"/>
        </w:rPr>
        <w:t xml:space="preserve">, Zagreb - Berislavićeva 6/1, OIB: 22189855239,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2.768,00</w:t>
      </w:r>
      <w:r w:rsidRPr="009219F7">
        <w:rPr>
          <w:rFonts w:hAnsi="Times New Roman" w:ascii="Times New Roman"/>
          <w:sz w:val="24"/>
        </w:rPr>
        <w:t xml:space="preserve"> 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2.768,00</w:t>
      </w:r>
      <w:r w:rsidRPr="009219F7">
        <w:rPr>
          <w:rFonts w:hAnsi="Times New Roman" w:ascii="Times New Roman"/>
          <w:sz w:val="24"/>
        </w:rPr>
        <w:t xml:space="preserve"> kn uz 50,00% otpisa glavnice u iznosu od </w:t>
      </w:r>
      <w:r w:rsidRPr="009219F7">
        <w:rPr>
          <w:rFonts w:hAnsi="Times New Roman" w:ascii="Times New Roman"/>
          <w:sz w:val="24"/>
          <w:lang w:eastAsia="hr-HR"/>
        </w:rPr>
        <w:t xml:space="preserve">1.384,00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1.384,00 </w:t>
      </w:r>
      <w:r w:rsidRPr="009219F7">
        <w:rPr>
          <w:rFonts w:hAnsi="Times New Roman" w:ascii="Times New Roman"/>
          <w:sz w:val="24"/>
        </w:rPr>
        <w:t>kn te će smanjenu tražbinu isplatiti nakon počeka od godinu dana u 84 (osamdesetčetiri)  jednakih mjesečnih anuiteta, svaki u visini 16,48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HRVATSKO DRUŠTVO ZA GAJENJE LOVA I RIBARSTVA</w:t>
      </w:r>
      <w:r w:rsidRPr="009219F7">
        <w:rPr>
          <w:rFonts w:hAnsi="Times New Roman" w:ascii="Times New Roman"/>
          <w:sz w:val="24"/>
        </w:rPr>
        <w:t xml:space="preserve">, Zagreb -  GAJEVA 6, OIB: 17914258646,  tražbinu </w:t>
      </w:r>
      <w:r w:rsidR="003919A3">
        <w:rPr>
          <w:rFonts w:hAnsi="Times New Roman" w:ascii="Times New Roman"/>
          <w:sz w:val="24"/>
        </w:rPr>
        <w:t>iz ove nagodbe</w:t>
      </w:r>
      <w:r w:rsidRPr="009219F7">
        <w:rPr>
          <w:rFonts w:hAnsi="Times New Roman" w:ascii="Times New Roman"/>
          <w:sz w:val="24"/>
        </w:rPr>
        <w:t xml:space="preserve">u iznosu </w:t>
      </w:r>
      <w:r w:rsidRPr="009219F7">
        <w:rPr>
          <w:rFonts w:hAnsi="Times New Roman" w:ascii="Times New Roman"/>
          <w:sz w:val="24"/>
        </w:rPr>
        <w:lastRenderedPageBreak/>
        <w:t xml:space="preserve">od </w:t>
      </w:r>
      <w:r w:rsidRPr="009219F7">
        <w:rPr>
          <w:rFonts w:hAnsi="Times New Roman" w:ascii="Times New Roman"/>
          <w:sz w:val="24"/>
          <w:lang w:eastAsia="hr-HR"/>
        </w:rPr>
        <w:t xml:space="preserve">3.863,01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3.863,01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1.931,51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1.931,51 </w:t>
      </w:r>
      <w:r w:rsidRPr="009219F7">
        <w:rPr>
          <w:rFonts w:hAnsi="Times New Roman" w:ascii="Times New Roman"/>
          <w:sz w:val="24"/>
        </w:rPr>
        <w:t>kn te će smanjenu tražbinu isplatiti nakon počeka od godinu dana u 84 (osamdesetčetiri)  jednakih mjesečnih anuiteta, svaki u visini 22,99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HRVATSKO KOMUNIKOLOŠKO DRUŠTVO</w:t>
      </w:r>
      <w:r w:rsidRPr="009219F7">
        <w:rPr>
          <w:rFonts w:hAnsi="Times New Roman" w:ascii="Times New Roman"/>
          <w:sz w:val="24"/>
        </w:rPr>
        <w:t xml:space="preserve">, Zagreb - Jurišićeva 5/1, OIB: 75920740913,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color w:val="000000"/>
          <w:sz w:val="24"/>
          <w:lang w:eastAsia="hr-HR"/>
        </w:rPr>
        <w:t xml:space="preserve">3.032,40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color w:val="000000"/>
          <w:sz w:val="24"/>
          <w:lang w:eastAsia="hr-HR"/>
        </w:rPr>
        <w:t xml:space="preserve">3.032,40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1.516,20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1.516,20 </w:t>
      </w:r>
      <w:r w:rsidRPr="009219F7">
        <w:rPr>
          <w:rFonts w:hAnsi="Times New Roman" w:ascii="Times New Roman"/>
          <w:sz w:val="24"/>
        </w:rPr>
        <w:t>kn te će smanjenu tražbinu isplatiti nakon počeka od godinu dana u 84 (osamdesetčetiri)  jednakih mjesečnih anuiteta, svaki u visini 18,05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 &amp; I, d.o.o.,</w:t>
      </w:r>
      <w:r w:rsidRPr="009219F7">
        <w:rPr>
          <w:rFonts w:hAnsi="Times New Roman" w:ascii="Times New Roman"/>
          <w:sz w:val="24"/>
        </w:rPr>
        <w:t xml:space="preserve"> Zagreb - HONDLOVA 2/1, OIB:04383787893,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7.615,40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7.615,40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3.807,70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3.807,70 </w:t>
      </w:r>
      <w:r w:rsidRPr="009219F7">
        <w:rPr>
          <w:rFonts w:hAnsi="Times New Roman" w:ascii="Times New Roman"/>
          <w:sz w:val="24"/>
        </w:rPr>
        <w:t>kn te će smanjenu tražbinu isplatiti nakon počeka od godinu dana u 84 (osamdesetčetiri)  jednakih mjesečnih anuiteta, svaki u visini  45,33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IBIS - GRAFIKA d.o.o.,</w:t>
      </w:r>
      <w:r w:rsidRPr="009219F7">
        <w:rPr>
          <w:rFonts w:hAnsi="Times New Roman" w:ascii="Times New Roman"/>
          <w:sz w:val="24"/>
        </w:rPr>
        <w:t xml:space="preserve"> Zagreb - IV. Ravnice 25, OIB: 55305844525,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5.361,91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5.361,91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2.680,96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2.680,96 </w:t>
      </w:r>
      <w:r w:rsidRPr="009219F7">
        <w:rPr>
          <w:rFonts w:hAnsi="Times New Roman" w:ascii="Times New Roman"/>
          <w:sz w:val="24"/>
        </w:rPr>
        <w:t>kn te će smanjenu tražbinu isplatiti nakon počeka od godinu dana u 84 (osamdesetčetiri)  jednakih mjesečnih anuiteta, svaki u visini 31,92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IGUBUKA d.o.o. za izdavaštvo i audiovizualne djelatnosti, </w:t>
      </w:r>
      <w:r w:rsidRPr="009219F7">
        <w:rPr>
          <w:rFonts w:hAnsi="Times New Roman" w:ascii="Times New Roman"/>
          <w:sz w:val="24"/>
        </w:rPr>
        <w:t xml:space="preserve">Zagreb - Radauševa 9, OIB: 53321630215,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2.272,14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2.272,14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1.136,07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1.136,07 </w:t>
      </w:r>
      <w:r w:rsidRPr="009219F7">
        <w:rPr>
          <w:rFonts w:hAnsi="Times New Roman" w:ascii="Times New Roman"/>
          <w:sz w:val="24"/>
        </w:rPr>
        <w:t>kn te će smanjenu tražbinu isplatiti nakon počeka od godinu dana u 84 (osamdesetčetiri)  jednakih mjesečnih anuiteta, svaki u visini 13,52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IMAMOVIĆ EMIR ,</w:t>
      </w:r>
      <w:r w:rsidRPr="009219F7">
        <w:rPr>
          <w:rFonts w:hAnsi="Times New Roman" w:ascii="Times New Roman"/>
          <w:sz w:val="24"/>
        </w:rPr>
        <w:t xml:space="preserve"> Šibenik - Nikole N. Tesle 1, OIB: 48969418786,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22.424,77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22.424,77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11.212,39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11.212,39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133,48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IMPORT PRO DOMO, d.o.o. za trgovinu,</w:t>
      </w:r>
      <w:r w:rsidRPr="009219F7">
        <w:rPr>
          <w:rFonts w:hAnsi="Times New Roman" w:ascii="Times New Roman"/>
          <w:sz w:val="24"/>
        </w:rPr>
        <w:t xml:space="preserve"> SPLIT - SPINČIĆEVA 17/I , OIB: 02528455458,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39.465,00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39.465,00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19.732,50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19.732,50 </w:t>
      </w:r>
      <w:r w:rsidRPr="009219F7">
        <w:rPr>
          <w:rFonts w:hAnsi="Times New Roman" w:ascii="Times New Roman"/>
          <w:sz w:val="24"/>
        </w:rPr>
        <w:t>kn te će smanjenu tražbinu isplatiti nakon počeka od godinu dana u 84 (osamdesetčetiri)  jednakih mjesečnih anuiteta, svaki u visini 234,91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INFO-DATUS d.o.o.,</w:t>
      </w:r>
      <w:r w:rsidRPr="009219F7">
        <w:rPr>
          <w:rFonts w:hAnsi="Times New Roman" w:ascii="Times New Roman"/>
          <w:sz w:val="24"/>
        </w:rPr>
        <w:t xml:space="preserve"> Zagreb - Stjepana Mihalića 5 A , OIB:54032701699,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15.562,50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15.562,50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7.781,25 </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7.781,25 </w:t>
      </w:r>
      <w:r w:rsidRPr="009219F7">
        <w:rPr>
          <w:rFonts w:hAnsi="Times New Roman" w:ascii="Times New Roman"/>
          <w:sz w:val="24"/>
        </w:rPr>
        <w:t>kn te će smanjenu tražbinu isplatiti nakon počeka od godinu dana u 84 (osamdesetčetiri)  jednakih mjesečnih anuiteta, svaki u visini 92,63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INFORMATIČKE DJELATNOSTI,</w:t>
      </w:r>
      <w:r w:rsidRPr="009219F7">
        <w:rPr>
          <w:rFonts w:hAnsi="Times New Roman" w:ascii="Times New Roman"/>
          <w:sz w:val="24"/>
        </w:rPr>
        <w:t xml:space="preserve"> ZAGREB - Novačka 62c, OIB: 47014815143,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32.804,39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1.616,89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31.187,50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15.593,75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15.593,75 </w:t>
      </w:r>
      <w:r w:rsidRPr="009219F7">
        <w:rPr>
          <w:rFonts w:hAnsi="Times New Roman" w:ascii="Times New Roman"/>
          <w:sz w:val="24"/>
        </w:rPr>
        <w:t>kn te će smanjenu tražbinu isplatiti nakon počeka od godinu dana u 84 (osamdesetčetiri)  jednakih mjesečnih anuiteta, svaki u visini 185,64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INTERVAL d.o.o.,</w:t>
      </w:r>
      <w:r w:rsidRPr="009219F7">
        <w:rPr>
          <w:rFonts w:hAnsi="Times New Roman" w:ascii="Times New Roman"/>
          <w:sz w:val="24"/>
        </w:rPr>
        <w:t xml:space="preserve"> Zagreb - Savska cesta 92, OIB:14205461645,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7.629,33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11,46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7.617,87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3.808,94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3.808,94 </w:t>
      </w:r>
      <w:r w:rsidRPr="009219F7">
        <w:rPr>
          <w:rFonts w:hAnsi="Times New Roman" w:ascii="Times New Roman"/>
          <w:sz w:val="24"/>
        </w:rPr>
        <w:t>kn te će smanjenu tražbinu isplatiti nakon počeka od godinu dana u 84 (osamdesetčetiri)  jednakih mjesečnih anuiteta, svaki u visini 45,34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INŽENJERSKI BIRO d.d.,</w:t>
      </w:r>
      <w:r w:rsidRPr="009219F7">
        <w:rPr>
          <w:rFonts w:hAnsi="Times New Roman" w:ascii="Times New Roman"/>
          <w:sz w:val="24"/>
        </w:rPr>
        <w:t xml:space="preserve"> Zagreb - HEINZELOVA 4a, OIB:84170114747,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9.033,00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9.033,00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4.516,50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4.516,50 </w:t>
      </w:r>
      <w:r w:rsidRPr="009219F7">
        <w:rPr>
          <w:rFonts w:hAnsi="Times New Roman" w:ascii="Times New Roman"/>
          <w:sz w:val="24"/>
        </w:rPr>
        <w:t>kn te će smanjenu tražbinu isplatiti nakon počeka od godinu dana u 84 (osamdesetčetiri)  jednakih mjesečnih anuiteta, svaki u visini 53,77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IT SOFT d. o. o.,</w:t>
      </w:r>
      <w:r w:rsidRPr="009219F7">
        <w:rPr>
          <w:rFonts w:hAnsi="Times New Roman" w:ascii="Times New Roman"/>
          <w:sz w:val="24"/>
        </w:rPr>
        <w:t xml:space="preserve"> Jastrebarsko - Čabdin 73, OIB: 69149293370,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54.218,49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54.218,49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27.109,25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27.109,25 </w:t>
      </w:r>
      <w:r w:rsidRPr="009219F7">
        <w:rPr>
          <w:rFonts w:hAnsi="Times New Roman" w:ascii="Times New Roman"/>
          <w:sz w:val="24"/>
        </w:rPr>
        <w:t>kn te će smanjenu tražbinu isplatiti nakon počeka od godinu dana u 84 (osamdesetčetiri)  jednakih mjesečnih anuiteta, svaki u visini 322,73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JANEŠ FRANJO ,</w:t>
      </w:r>
      <w:r w:rsidRPr="009219F7">
        <w:rPr>
          <w:rFonts w:hAnsi="Times New Roman" w:ascii="Times New Roman"/>
          <w:sz w:val="24"/>
        </w:rPr>
        <w:t xml:space="preserve"> Zagreb - Božidara Magovca 111, OIB: 14623536621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9.869,37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1.275,00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8.594,37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4.297,19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4.297,19 </w:t>
      </w:r>
      <w:r w:rsidRPr="009219F7">
        <w:rPr>
          <w:rFonts w:hAnsi="Times New Roman" w:ascii="Times New Roman"/>
          <w:sz w:val="24"/>
        </w:rPr>
        <w:t>kn te će smanjenu tražbinu isplatiti nakon počeka od godinu dana u 84 (osamdesetčetiri)  jednakih mjesečnih anuiteta, svaki u visini 51,16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JELENA d.o.o. </w:t>
      </w:r>
      <w:r w:rsidRPr="009219F7">
        <w:rPr>
          <w:rFonts w:hAnsi="Times New Roman" w:ascii="Times New Roman"/>
          <w:sz w:val="24"/>
        </w:rPr>
        <w:t xml:space="preserve">Novska - TRG F. TUĐMANA 14, OIB: 25242150614,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2.307,83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2.307,83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1.153,92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1.153,92 </w:t>
      </w:r>
      <w:r w:rsidRPr="009219F7">
        <w:rPr>
          <w:rFonts w:hAnsi="Times New Roman" w:ascii="Times New Roman"/>
          <w:sz w:val="24"/>
        </w:rPr>
        <w:t>kn te će smanjenu tražbinu isplatiti nakon počeka od godinu dana u 84 (osamdesetčetiri)  jednakih mjesečnih anuiteta, svaki u visini 13,74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JESENSKI I TURK d.o.o.,</w:t>
      </w:r>
      <w:r w:rsidRPr="009219F7">
        <w:rPr>
          <w:rFonts w:hAnsi="Times New Roman" w:ascii="Times New Roman"/>
          <w:sz w:val="24"/>
        </w:rPr>
        <w:t xml:space="preserve"> Zagreb - Sokolgradska 58, OIB: 40195112114,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9.630,36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9.630,36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4.815,18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4.815,18 </w:t>
      </w:r>
      <w:r w:rsidRPr="009219F7">
        <w:rPr>
          <w:rFonts w:hAnsi="Times New Roman" w:ascii="Times New Roman"/>
          <w:sz w:val="24"/>
        </w:rPr>
        <w:t>kn te će smanjenu tražbinu isplatiti nakon počeka od godinu dana u 84 (osamdesetčetiri)  jednakih mjesečnih anuiteta, svaki u visini 57,32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JOLLY - JBS d.o.o.,</w:t>
      </w:r>
      <w:r w:rsidRPr="009219F7">
        <w:rPr>
          <w:rFonts w:hAnsi="Times New Roman" w:ascii="Times New Roman"/>
          <w:sz w:val="24"/>
        </w:rPr>
        <w:t xml:space="preserve"> Šibenik -  Ante Šupuka 10, OIB: 00322433664tražbinu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228.713,73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228.713,73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114.356,87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114.356,87 </w:t>
      </w:r>
      <w:r w:rsidRPr="009219F7">
        <w:rPr>
          <w:rFonts w:hAnsi="Times New Roman" w:ascii="Times New Roman"/>
          <w:sz w:val="24"/>
        </w:rPr>
        <w:t>kn te će smanjenu tražbinu isplatiti nakon počeka od godinu dana u 84 (osamdesetčetiri)  jednakih mjesečnih anuiteta, svaki u visini 1.361,39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JURIĆ VLATKA,</w:t>
      </w:r>
      <w:r w:rsidRPr="009219F7">
        <w:rPr>
          <w:rFonts w:hAnsi="Times New Roman" w:ascii="Times New Roman"/>
          <w:sz w:val="24"/>
        </w:rPr>
        <w:t xml:space="preserve"> Zagreb -  RATKAJEV PROLAZ 7, OIB:63120767882,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16.231,88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16.231,88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8.115,94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8.115,94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96,62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JURILJ MELITA , </w:t>
      </w:r>
      <w:r w:rsidRPr="009219F7">
        <w:rPr>
          <w:rFonts w:hAnsi="Times New Roman" w:ascii="Times New Roman"/>
          <w:sz w:val="24"/>
        </w:rPr>
        <w:t xml:space="preserve">Velika Mlaka - Kovači 59 , OIB: 66838884803,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5.327,74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1.021,74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4.306,00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2.153,00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2.153,00 </w:t>
      </w:r>
      <w:r w:rsidRPr="009219F7">
        <w:rPr>
          <w:rFonts w:hAnsi="Times New Roman" w:ascii="Times New Roman"/>
          <w:sz w:val="24"/>
        </w:rPr>
        <w:t>kn te će smanjenu tražbinu isplatiti nakon počeka od godinu dana u 84 (osamdesetčetiri)  jednakih mjesečnih anuiteta, svaki u visini 25,63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KAJTAZI FRAN,</w:t>
      </w:r>
      <w:r w:rsidRPr="009219F7">
        <w:rPr>
          <w:rFonts w:hAnsi="Times New Roman" w:ascii="Times New Roman"/>
          <w:sz w:val="24"/>
        </w:rPr>
        <w:t xml:space="preserve"> Dugo Selo - Kolodvorska 10, OIB: 72255201084,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16.333,83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1.994,19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14.339,64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7.169,82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7.169,82 </w:t>
      </w:r>
      <w:r w:rsidRPr="009219F7">
        <w:rPr>
          <w:rFonts w:hAnsi="Times New Roman" w:ascii="Times New Roman"/>
          <w:sz w:val="24"/>
        </w:rPr>
        <w:t>kn te će smanjenu tražbinu isplatiti nakon počeka od godinu dana u 84 (osamdesetčetiri)  jednakih mjesečnih anuiteta, svaki u visini 85,36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KAJTAZI MARIJA</w:t>
      </w:r>
      <w:r w:rsidRPr="009219F7">
        <w:rPr>
          <w:rFonts w:hAnsi="Times New Roman" w:ascii="Times New Roman"/>
          <w:sz w:val="24"/>
        </w:rPr>
        <w:t xml:space="preserve"> , Dugo Selo - KOLODVORSKA 10, OIB:29623121971,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66.538,74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9.233,34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57.305,40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28.652,70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28.652,70 </w:t>
      </w:r>
      <w:r w:rsidRPr="009219F7">
        <w:rPr>
          <w:rFonts w:hAnsi="Times New Roman" w:ascii="Times New Roman"/>
          <w:sz w:val="24"/>
        </w:rPr>
        <w:t>kn te će smanjenu tražbinu isplatiti nakon počeka od godinu dana u 84 (osamdesetčetiri)  jednakih mjesečnih anuiteta, svaki u visini 341,10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KANBAN d.o.o.,</w:t>
      </w:r>
      <w:r w:rsidRPr="009219F7">
        <w:rPr>
          <w:rFonts w:hAnsi="Times New Roman" w:ascii="Times New Roman"/>
          <w:sz w:val="24"/>
        </w:rPr>
        <w:t xml:space="preserve"> Zagreb -  PRERADOVIĆEVA 4, OIB: 84826098265,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11.875,00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11.875,00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5.937,50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5.937,50 </w:t>
      </w:r>
      <w:r w:rsidRPr="009219F7">
        <w:rPr>
          <w:rFonts w:hAnsi="Times New Roman" w:ascii="Times New Roman"/>
          <w:sz w:val="24"/>
        </w:rPr>
        <w:t>kn te će smanjenu tražbinu isplatiti nakon počeka od godinu dana u 84 (osamdesetčetiri)  jednakih mjesečnih anuiteta, svaki u visini 70,68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KIDSART d.o.o.,</w:t>
      </w:r>
      <w:r w:rsidRPr="009219F7">
        <w:rPr>
          <w:rFonts w:hAnsi="Times New Roman" w:ascii="Times New Roman"/>
          <w:sz w:val="24"/>
        </w:rPr>
        <w:t xml:space="preserve"> Zagreb -  Prvi kanalski put II A odvojak 24, OIB: 66614994017,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28.866,65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28.866,65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14.433,33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14.433,33 </w:t>
      </w:r>
      <w:r w:rsidRPr="009219F7">
        <w:rPr>
          <w:rFonts w:hAnsi="Times New Roman" w:ascii="Times New Roman"/>
          <w:sz w:val="24"/>
        </w:rPr>
        <w:t>kn te će smanjenu tražbinu isplatiti nakon počeka od godinu dana u 84 (osamdesetčetiri)  jednakih mjesečnih anuiteta, svaki u visini 171,83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KLARIĆ MAJA</w:t>
      </w:r>
      <w:r w:rsidRPr="009219F7">
        <w:rPr>
          <w:rFonts w:hAnsi="Times New Roman" w:ascii="Times New Roman"/>
          <w:sz w:val="24"/>
        </w:rPr>
        <w:t xml:space="preserve"> , ŠIBENIK - Bosiljke Fulgosi 5, OIB: </w:t>
      </w:r>
      <w:r w:rsidRPr="009219F7">
        <w:rPr>
          <w:rFonts w:hAnsi="Times New Roman" w:ascii="Times New Roman"/>
          <w:sz w:val="24"/>
        </w:rPr>
        <w:lastRenderedPageBreak/>
        <w:t xml:space="preserve">86183715129,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3.346,44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3.346,44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1.673,22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1.673,22 </w:t>
      </w:r>
      <w:r w:rsidRPr="009219F7">
        <w:rPr>
          <w:rFonts w:hAnsi="Times New Roman" w:ascii="Times New Roman"/>
          <w:sz w:val="24"/>
        </w:rPr>
        <w:t>kn te će smanjenu tražbinu isplatiti nakon počeka od godinu dana u 84 (osamdesetčetiri)  jednakih mjesečnih anuiteta, svaki u visini 19,92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KNOPSO d.o.o.</w:t>
      </w:r>
      <w:r w:rsidRPr="009219F7">
        <w:rPr>
          <w:rFonts w:hAnsi="Times New Roman" w:ascii="Times New Roman"/>
          <w:sz w:val="24"/>
        </w:rPr>
        <w:t xml:space="preserve"> Zagreb - Bijenička cesta 33, OIB: 14287404499,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31.250,00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31.250,00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15.625,00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15.625,00 </w:t>
      </w:r>
      <w:r w:rsidRPr="009219F7">
        <w:rPr>
          <w:rFonts w:hAnsi="Times New Roman" w:ascii="Times New Roman"/>
          <w:sz w:val="24"/>
        </w:rPr>
        <w:t>kn te će smanjenu tražbinu isplatiti nakon počeka od godinu dana u 84 (osamdesetčetiri)  jednakih mjesečnih anuiteta, svaki u visini 186,01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KNJIGA U CENTRU</w:t>
      </w:r>
      <w:r w:rsidRPr="009219F7">
        <w:rPr>
          <w:rFonts w:hAnsi="Times New Roman" w:ascii="Times New Roman"/>
          <w:sz w:val="24"/>
        </w:rPr>
        <w:t xml:space="preserve"> Zagreb - Predraga Heruca 4 , OIB: 81764499494,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4.096,02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4.096,02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2.048,01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2.048,01 </w:t>
      </w:r>
      <w:r w:rsidRPr="009219F7">
        <w:rPr>
          <w:rFonts w:hAnsi="Times New Roman" w:ascii="Times New Roman"/>
          <w:sz w:val="24"/>
        </w:rPr>
        <w:t>kn te će smanjenu tražbinu isplatiti nakon počeka od godinu dana u 84 (osamdesetčetiri)  jednakih mjesečnih anuiteta, svaki u visini 24,38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KODEKS d.o.o.,</w:t>
      </w:r>
      <w:r w:rsidRPr="009219F7">
        <w:rPr>
          <w:rFonts w:hAnsi="Times New Roman" w:ascii="Times New Roman"/>
          <w:sz w:val="24"/>
        </w:rPr>
        <w:t xml:space="preserve"> Zagreb - DRAŠNIČKA 6 , OIB: 82691288367,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22.875,03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22.875,03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11.437,52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11.437,52  </w:t>
      </w:r>
      <w:r w:rsidRPr="009219F7">
        <w:rPr>
          <w:rFonts w:hAnsi="Times New Roman" w:ascii="Times New Roman"/>
          <w:sz w:val="24"/>
        </w:rPr>
        <w:t>kn te će smanjenu tražbinu isplatiti nakon počeka od godinu dana u 84 (osamdesetčetiri)  jednakih mjesečnih anuiteta, svaki u visini 136,16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KOKOLJ MLADEN ,</w:t>
      </w:r>
      <w:r w:rsidRPr="009219F7">
        <w:rPr>
          <w:rFonts w:hAnsi="Times New Roman" w:ascii="Times New Roman"/>
          <w:sz w:val="24"/>
        </w:rPr>
        <w:t xml:space="preserve"> Zagreb - Klaićeva 27, OIB: 84537379896,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32.568,67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32.568,67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16.284,34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16.284,34  </w:t>
      </w:r>
      <w:r w:rsidRPr="009219F7">
        <w:rPr>
          <w:rFonts w:hAnsi="Times New Roman" w:ascii="Times New Roman"/>
          <w:sz w:val="24"/>
        </w:rPr>
        <w:t>kn te će smanjenu tražbinu isplatiti nakon počeka od godinu dana u 84 (osamdesetčetiri)  jednakih mjesečnih anuiteta, svaki u visini 193,86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KOKORUŠ IGOR ,</w:t>
      </w:r>
      <w:r w:rsidRPr="009219F7">
        <w:rPr>
          <w:rFonts w:hAnsi="Times New Roman" w:ascii="Times New Roman"/>
          <w:sz w:val="24"/>
        </w:rPr>
        <w:t xml:space="preserve"> BJELOVAR - V. Nazora 19c, OIB: 90926886166,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6.174,00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6.174,00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3.087,00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3.087,00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36,75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KOLANOVIĆ MAŠA ,</w:t>
      </w:r>
      <w:r w:rsidRPr="009219F7">
        <w:rPr>
          <w:rFonts w:hAnsi="Times New Roman" w:ascii="Times New Roman"/>
          <w:sz w:val="24"/>
        </w:rPr>
        <w:t xml:space="preserve"> Zagreb - MARJANOVIĆEV PRILAZ BR. 2, OIB: 89323754975,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18.794,49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2.178,47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16.616,02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8.308,01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8.308,01 </w:t>
      </w:r>
      <w:r w:rsidRPr="009219F7">
        <w:rPr>
          <w:rFonts w:hAnsi="Times New Roman" w:ascii="Times New Roman"/>
          <w:sz w:val="24"/>
        </w:rPr>
        <w:t>kn te će smanjenu tražbinu isplatiti nakon počeka od godinu dana u 84 (osamdesetčetiri)  jednakih mjesečnih anuiteta, svaki u visini 98,90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KOLARIĆ STJEPAN,</w:t>
      </w:r>
      <w:r w:rsidRPr="009219F7">
        <w:rPr>
          <w:rFonts w:hAnsi="Times New Roman" w:ascii="Times New Roman"/>
          <w:sz w:val="24"/>
        </w:rPr>
        <w:t xml:space="preserve">  Čakovec - Zagrebačka 23 , OIB: 43725296877,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13.224,95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13.224,95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6.612,48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6.612,48 </w:t>
      </w:r>
      <w:r w:rsidRPr="009219F7">
        <w:rPr>
          <w:rFonts w:hAnsi="Times New Roman" w:ascii="Times New Roman"/>
          <w:sz w:val="24"/>
        </w:rPr>
        <w:t>kn te će smanjenu tražbinu isplatiti nakon počeka od godinu dana u 84 (osamdesetčetiri)  jednakih mjesečnih anuiteta, svaki u visini 78,72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KONTRA D.O.O.,</w:t>
      </w:r>
      <w:r w:rsidRPr="009219F7">
        <w:rPr>
          <w:rFonts w:hAnsi="Times New Roman" w:ascii="Times New Roman"/>
          <w:sz w:val="24"/>
        </w:rPr>
        <w:t xml:space="preserve"> Varaždin - KUKULJEVIĆEVA 7, OIB: 53753350820,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133.647,79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18.471,84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115.175,95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57.587,98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57.587,98 </w:t>
      </w:r>
      <w:r w:rsidRPr="009219F7">
        <w:rPr>
          <w:rFonts w:hAnsi="Times New Roman" w:ascii="Times New Roman"/>
          <w:sz w:val="24"/>
        </w:rPr>
        <w:t>kn te će smanjenu tražbinu isplatiti nakon počeka od godinu dana u 84 (osamdesetčetiri)  jednakih mjesečnih anuiteta, svaki u visini 685,57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KOPJAR MLADEN,</w:t>
      </w:r>
      <w:r w:rsidRPr="009219F7">
        <w:rPr>
          <w:rFonts w:hAnsi="Times New Roman" w:ascii="Times New Roman"/>
          <w:sz w:val="24"/>
        </w:rPr>
        <w:t xml:space="preserve">  Zagreb - Stipančićeva 19, OIB: 38478404705,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16.920,82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16.920,82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8.460,41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8.460,41 </w:t>
      </w:r>
      <w:r w:rsidRPr="009219F7">
        <w:rPr>
          <w:rFonts w:hAnsi="Times New Roman" w:ascii="Times New Roman"/>
          <w:sz w:val="24"/>
        </w:rPr>
        <w:t>kn te će smanjenu tražbinu isplatiti nakon počeka od godinu dana u 84 (osamdesetčetiri)  jednakih mjesečnih anuiteta, svaki u visini 100,72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KOŠČEC MARINKO,</w:t>
      </w:r>
      <w:r w:rsidRPr="009219F7">
        <w:rPr>
          <w:rFonts w:hAnsi="Times New Roman" w:ascii="Times New Roman"/>
          <w:sz w:val="24"/>
        </w:rPr>
        <w:t xml:space="preserve"> Susedgrad - Jačkovinski klanec 12, OIB: 27136790299,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12.709,78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4.176,43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8.533,35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4.415,84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4.415,84 </w:t>
      </w:r>
      <w:r w:rsidRPr="009219F7">
        <w:rPr>
          <w:rFonts w:hAnsi="Times New Roman" w:ascii="Times New Roman"/>
          <w:sz w:val="24"/>
        </w:rPr>
        <w:t>kn te će smanjenu tražbinu isplatiti nakon počeka od godinu dana u 84 (osamdesetčetiri)  jednakih mjesečnih anuiteta, svaki u visini 52,57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KOVAČ MARTA ,</w:t>
      </w:r>
      <w:r w:rsidRPr="009219F7">
        <w:rPr>
          <w:rFonts w:hAnsi="Times New Roman" w:ascii="Times New Roman"/>
          <w:sz w:val="24"/>
        </w:rPr>
        <w:t xml:space="preserve"> Novi Marof - Kralja Tomislava 11, OIB: </w:t>
      </w:r>
      <w:r w:rsidRPr="009219F7">
        <w:rPr>
          <w:rFonts w:hAnsi="Times New Roman" w:ascii="Times New Roman"/>
          <w:sz w:val="24"/>
        </w:rPr>
        <w:lastRenderedPageBreak/>
        <w:t xml:space="preserve">06397738627,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38.815,77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2.999,77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35.816,00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17.908,00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17.908,00 </w:t>
      </w:r>
      <w:r w:rsidRPr="009219F7">
        <w:rPr>
          <w:rFonts w:hAnsi="Times New Roman" w:ascii="Times New Roman"/>
          <w:sz w:val="24"/>
        </w:rPr>
        <w:t>kn te će smanjenu tražbinu isplatiti nakon počeka od godinu dana u 84 (osamdesetčetiri)  jednakih mjesečnih anuiteta, svaki u visini 213,19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KOVAČIĆ MARKO,</w:t>
      </w:r>
      <w:r w:rsidRPr="009219F7">
        <w:rPr>
          <w:rFonts w:hAnsi="Times New Roman" w:ascii="Times New Roman"/>
          <w:sz w:val="24"/>
        </w:rPr>
        <w:t xml:space="preserve"> Zagreb - KUČERINA 11, OIB: 29162208931,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49.395,12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10.357,12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39.038,00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19.519,00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19.519,00 </w:t>
      </w:r>
      <w:r w:rsidRPr="009219F7">
        <w:rPr>
          <w:rFonts w:hAnsi="Times New Roman" w:ascii="Times New Roman"/>
          <w:sz w:val="24"/>
        </w:rPr>
        <w:t>kn te će smanjenu tražbinu isplatiti nakon počeka od godinu dana u 84 (osamdesetčetiri)  jednakih mjesečnih anuiteta, svaki u visini 232,37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KRIVAC ENVER ,</w:t>
      </w:r>
      <w:r w:rsidRPr="009219F7">
        <w:rPr>
          <w:rFonts w:hAnsi="Times New Roman" w:ascii="Times New Roman"/>
          <w:sz w:val="24"/>
        </w:rPr>
        <w:t xml:space="preserve"> Rijeka - Save Vukelića 3 , OIB: 59784846172,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4.571,77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4.571,77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2.285,89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2.285,89 </w:t>
      </w:r>
      <w:r w:rsidRPr="009219F7">
        <w:rPr>
          <w:rFonts w:hAnsi="Times New Roman" w:ascii="Times New Roman"/>
          <w:sz w:val="24"/>
        </w:rPr>
        <w:t>kn te će smanjenu tražbinu isplatiti nakon počeka od godinu dana u 84 (osamdesetčetiri)  jednakih mjesečnih anuiteta, svaki u visini 27,21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Ku ku tre d.o.o.,</w:t>
      </w:r>
      <w:r w:rsidRPr="009219F7">
        <w:rPr>
          <w:rFonts w:hAnsi="Times New Roman" w:ascii="Times New Roman"/>
          <w:sz w:val="24"/>
        </w:rPr>
        <w:t xml:space="preserve"> Zagreb - Rim 57 , OIB: 02184518228,,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4.054,05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4.054,05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2.027,03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2.027,03 </w:t>
      </w:r>
      <w:r w:rsidRPr="009219F7">
        <w:rPr>
          <w:rFonts w:hAnsi="Times New Roman" w:ascii="Times New Roman"/>
          <w:sz w:val="24"/>
        </w:rPr>
        <w:t>kn te će smanjenu tražbinu isplatiti nakon počeka od godinu dana u 84 (osamdesetčetiri)  jednakih mjesečnih anuiteta, svaki u visini 24,13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LARA-TAO d.o.o.,</w:t>
      </w:r>
      <w:r w:rsidRPr="009219F7">
        <w:rPr>
          <w:rFonts w:hAnsi="Times New Roman" w:ascii="Times New Roman"/>
          <w:sz w:val="24"/>
        </w:rPr>
        <w:t xml:space="preserve"> ZAGREB - Šeferova 8a , OIB: 91338211723,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5.676,19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5.676,19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2.838,10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2.838,10 </w:t>
      </w:r>
      <w:r w:rsidRPr="009219F7">
        <w:rPr>
          <w:rFonts w:hAnsi="Times New Roman" w:ascii="Times New Roman"/>
          <w:sz w:val="24"/>
        </w:rPr>
        <w:t>kn te će smanjenu tražbinu isplatiti nakon počeka od godinu dana u 84 (osamdesetčetiri)  jednakih mjesečnih anuiteta, svaki u visini 33,79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w:t>
      </w:r>
    </w:p>
    <w:p w:rsidRDefault="00A343DA" w:rsidP="00242312" w:rsidR="00A343DA" w:rsidRPr="009219F7">
      <w:pPr>
        <w:rPr>
          <w:rFonts w:hAnsi="Times New Roman" w:ascii="Times New Roman"/>
          <w:sz w:val="24"/>
        </w:rPr>
      </w:pP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LESKOVAR MARINA</w:t>
      </w:r>
      <w:r w:rsidRPr="009219F7">
        <w:rPr>
          <w:rFonts w:hAnsi="Times New Roman" w:ascii="Times New Roman"/>
          <w:sz w:val="24"/>
        </w:rPr>
        <w:t xml:space="preserve"> , Samobor - Farkaševec 61a, OIB: 97770602032tražbinu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12.000,00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12.000,00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6.000,00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6.000,00  </w:t>
      </w:r>
      <w:r w:rsidRPr="009219F7">
        <w:rPr>
          <w:rFonts w:hAnsi="Times New Roman" w:ascii="Times New Roman"/>
          <w:sz w:val="24"/>
        </w:rPr>
        <w:lastRenderedPageBreak/>
        <w:t>kn te će smanjenu tražbinu isplatiti nakon počeka od godinu dana u 84 (osamdesetčetiri)  jednakih mjesečnih anuiteta, svaki u visini 71,43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LIPOVEC SLAĐAN ,</w:t>
      </w:r>
      <w:r w:rsidRPr="009219F7">
        <w:rPr>
          <w:rFonts w:hAnsi="Times New Roman" w:ascii="Times New Roman"/>
          <w:sz w:val="24"/>
        </w:rPr>
        <w:t xml:space="preserve"> Čazma - Dereza 44 , OIB: 51740142207,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12.394,00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12.394,00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6.197,00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6.197,00 </w:t>
      </w:r>
      <w:r w:rsidRPr="009219F7">
        <w:rPr>
          <w:rFonts w:hAnsi="Times New Roman" w:ascii="Times New Roman"/>
          <w:sz w:val="24"/>
        </w:rPr>
        <w:t>kn te će smanjenu tražbinu isplatiti nakon počeka od godinu dana u 84 (osamdesetčetiri)  jednakih mjesečnih anuiteta, svaki u visini 73,77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xml:space="preserve">- dužnik </w:t>
      </w:r>
      <w:r w:rsidR="00242312">
        <w:rPr>
          <w:rFonts w:hAnsi="Times New Roman" w:ascii="Times New Roman"/>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LOVRENČIĆ ANA</w:t>
      </w:r>
      <w:r w:rsidRPr="009219F7">
        <w:rPr>
          <w:rFonts w:hAnsi="Times New Roman" w:ascii="Times New Roman"/>
          <w:sz w:val="24"/>
        </w:rPr>
        <w:t xml:space="preserve">, Velika Gorica - Zagrebačka 128, OIB: 31578639767,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5.121,91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5.121,91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2.560,96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2.560,96 </w:t>
      </w:r>
      <w:r w:rsidRPr="009219F7">
        <w:rPr>
          <w:rFonts w:hAnsi="Times New Roman" w:ascii="Times New Roman"/>
          <w:sz w:val="24"/>
        </w:rPr>
        <w:t>kn te će smanjenu tražbinu isplatiti nakon počeka od godinu dana u 84 (osamdesetčetiri)  jednakih mjesečnih anuiteta, svaki u visini 30,49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xml:space="preserve">- dužnik </w:t>
      </w:r>
      <w:r w:rsidR="00242312">
        <w:rPr>
          <w:rFonts w:hAnsi="Times New Roman" w:ascii="Times New Roman"/>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 </w:t>
      </w:r>
      <w:r w:rsidRPr="009219F7">
        <w:rPr>
          <w:rFonts w:hAnsi="Times New Roman" w:ascii="Times New Roman"/>
          <w:b/>
          <w:sz w:val="24"/>
        </w:rPr>
        <w:t>LOVRIĆ JAKOV ,</w:t>
      </w:r>
      <w:r w:rsidRPr="009219F7">
        <w:rPr>
          <w:rFonts w:hAnsi="Times New Roman" w:ascii="Times New Roman"/>
          <w:sz w:val="24"/>
        </w:rPr>
        <w:t xml:space="preserve"> Zagreb - Zagrebačka cesta 71, OIB: 88891410207,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3.327,03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3.327,03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1.663,52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1.663,52 </w:t>
      </w:r>
      <w:r w:rsidRPr="009219F7">
        <w:rPr>
          <w:rFonts w:hAnsi="Times New Roman" w:ascii="Times New Roman"/>
          <w:sz w:val="24"/>
        </w:rPr>
        <w:t>kn te će smanjenu tražbinu isplatiti nakon počeka od godinu dana u 84 (osamdesetčetiri)  jednakih mjesečnih anuiteta, svaki u visini 19,80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LOVRIĆ MATIJEVIĆ KRISTINA ,</w:t>
      </w:r>
      <w:r w:rsidRPr="009219F7">
        <w:rPr>
          <w:rFonts w:hAnsi="Times New Roman" w:ascii="Times New Roman"/>
          <w:sz w:val="24"/>
        </w:rPr>
        <w:t xml:space="preserve"> Zagreb - Peruanska 2, 10 090 , OIB: 13789446339,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5.412,72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5.412,72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2.706,36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2.706,36 </w:t>
      </w:r>
      <w:r w:rsidRPr="009219F7">
        <w:rPr>
          <w:rFonts w:hAnsi="Times New Roman" w:ascii="Times New Roman"/>
          <w:sz w:val="24"/>
        </w:rPr>
        <w:t>kn te će smanjenu tražbinu isplatiti nakon počeka od godinu dana u 84 (osamdesetčetiri)  jednakih mjesečnih anuiteta, svaki u visini 32,22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LUCIĆ PREDRAG,</w:t>
      </w:r>
      <w:r w:rsidRPr="009219F7">
        <w:rPr>
          <w:rFonts w:hAnsi="Times New Roman" w:ascii="Times New Roman"/>
          <w:sz w:val="24"/>
        </w:rPr>
        <w:t xml:space="preserve"> SPLIT - Omiška 14 A, OIB:91019541173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12.906,13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12.906,13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6.453,07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6.453,07 </w:t>
      </w:r>
      <w:r w:rsidRPr="009219F7">
        <w:rPr>
          <w:rFonts w:hAnsi="Times New Roman" w:ascii="Times New Roman"/>
          <w:sz w:val="24"/>
        </w:rPr>
        <w:t>kn te će smanjenu tražbinu isplatiti nakon počeka od godinu dana u 84 (osamdesetčetiri)  jednakih mjesečnih anuiteta, svaki u visini  76,82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LUJANOVIĆ NEBOJŠA ,</w:t>
      </w:r>
      <w:r w:rsidRPr="009219F7">
        <w:rPr>
          <w:rFonts w:hAnsi="Times New Roman" w:ascii="Times New Roman"/>
          <w:sz w:val="24"/>
        </w:rPr>
        <w:t xml:space="preserve"> Split - Pojišanska 16, OIB: 98747314173,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5.492,76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5.492,76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2.746,38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2.746,38 </w:t>
      </w:r>
      <w:r w:rsidRPr="009219F7">
        <w:rPr>
          <w:rFonts w:hAnsi="Times New Roman" w:ascii="Times New Roman"/>
          <w:sz w:val="24"/>
        </w:rPr>
        <w:t>kn te će smanjenu tražbinu isplatiti nakon počeka od godinu dana u 84 (osamdesetčetiri)  jednakih mjesečnih anuiteta, svaki u visini 32,70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LUKAS MIDŽIĆ HANA ,</w:t>
      </w:r>
      <w:r w:rsidRPr="009219F7">
        <w:rPr>
          <w:rFonts w:hAnsi="Times New Roman" w:ascii="Times New Roman"/>
          <w:sz w:val="24"/>
        </w:rPr>
        <w:t xml:space="preserve"> Zagreb - Dobri Dol 27, OIB: 81886500098,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1.875,00 </w:t>
      </w:r>
      <w:r w:rsidRPr="009219F7">
        <w:rPr>
          <w:rFonts w:hAnsi="Times New Roman" w:ascii="Times New Roman"/>
          <w:sz w:val="24"/>
        </w:rPr>
        <w:t>kn te će smanjenu tražbinu isplatiti nakon počeka od godinu dana u 84 (osamdesetčetiri)  jednakih mjesečnih anuiteta, svaki u visini 22,32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LUKETIĆ MILATIĆ KATARINA,</w:t>
      </w:r>
      <w:r w:rsidRPr="009219F7">
        <w:rPr>
          <w:rFonts w:hAnsi="Times New Roman" w:ascii="Times New Roman"/>
          <w:sz w:val="24"/>
        </w:rPr>
        <w:t xml:space="preserve"> ZAGREB - Frane Petrića 7, OIB: 48738449756,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9.999,93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1.103,14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8.896,79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4.448,40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4.448,40 </w:t>
      </w:r>
      <w:r w:rsidRPr="009219F7">
        <w:rPr>
          <w:rFonts w:hAnsi="Times New Roman" w:ascii="Times New Roman"/>
          <w:sz w:val="24"/>
        </w:rPr>
        <w:t>kn te će smanjenu tražbinu isplatiti nakon počeka od godinu dana u 84 (osamdesetčetiri)  jednakih mjesečnih anuiteta, svaki u visini  52,96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 SAN GRUPA d.d.,</w:t>
      </w:r>
      <w:r w:rsidRPr="009219F7">
        <w:rPr>
          <w:rFonts w:hAnsi="Times New Roman" w:ascii="Times New Roman"/>
          <w:sz w:val="24"/>
        </w:rPr>
        <w:t xml:space="preserve"> ZAGREB -  Buzinski prilaz 10, OIB:34695138237,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4.467,54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4.467,54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2.233,77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2.233,77 </w:t>
      </w:r>
      <w:r w:rsidRPr="009219F7">
        <w:rPr>
          <w:rFonts w:hAnsi="Times New Roman" w:ascii="Times New Roman"/>
          <w:sz w:val="24"/>
        </w:rPr>
        <w:t>kn te će smanjenu tražbinu isplatiti nakon počeka od godinu dana u 84 (osamdesetčetiri)  jednakih mjesečnih anuiteta, svaki u visini 26,59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MACAN DARKO ,</w:t>
      </w:r>
      <w:r w:rsidRPr="009219F7">
        <w:rPr>
          <w:rFonts w:hAnsi="Times New Roman" w:ascii="Times New Roman"/>
          <w:sz w:val="24"/>
        </w:rPr>
        <w:t xml:space="preserve"> ZAGREB - Masarykova 18 , OIB: 81105265761,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15.171,41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1.671,41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13.500,00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6.750,00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6.750,00 </w:t>
      </w:r>
      <w:r w:rsidRPr="009219F7">
        <w:rPr>
          <w:rFonts w:hAnsi="Times New Roman" w:ascii="Times New Roman"/>
          <w:sz w:val="24"/>
        </w:rPr>
        <w:t>kn te će smanjenu tražbinu isplatiti nakon počeka od godinu dana u 84 (osamdesetčetiri)  jednakih mjesečnih anuiteta, svaki u visini 80,36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MAESTRAL, vl. Dino Kalogjera,</w:t>
      </w:r>
      <w:r w:rsidRPr="009219F7">
        <w:rPr>
          <w:rFonts w:hAnsi="Times New Roman" w:ascii="Times New Roman"/>
          <w:sz w:val="24"/>
        </w:rPr>
        <w:t xml:space="preserve"> ZAGREB - Kralja Zvonimira 66, OIB: 69793296174tražbinu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4.627,88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4.627,88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2.313,94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2.313,94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27,55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MARČIĆ RADOVAN,</w:t>
      </w:r>
      <w:r w:rsidRPr="009219F7">
        <w:rPr>
          <w:rFonts w:hAnsi="Times New Roman" w:ascii="Times New Roman"/>
          <w:sz w:val="24"/>
        </w:rPr>
        <w:t xml:space="preserve"> Zagreb - Gajdekova 12, OIB:39773110612,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27.491,90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27.491,90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13.745,95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13.745,95 </w:t>
      </w:r>
      <w:r w:rsidRPr="009219F7">
        <w:rPr>
          <w:rFonts w:hAnsi="Times New Roman" w:ascii="Times New Roman"/>
          <w:sz w:val="24"/>
        </w:rPr>
        <w:t>kn te će smanjenu tražbinu isplatiti nakon počeka od godinu dana u 84 (osamdesetčetiri)  jednakih mjesečnih anuiteta, svaki u visini 163,64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MARINERO-MM,</w:t>
      </w:r>
      <w:r w:rsidRPr="009219F7">
        <w:rPr>
          <w:rFonts w:hAnsi="Times New Roman" w:ascii="Times New Roman"/>
          <w:sz w:val="24"/>
        </w:rPr>
        <w:t xml:space="preserve"> 23272 Kali  - Otočka cesta 4, OIB: 97702866234,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19.427,28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19.427,28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9.713,64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9.713,64 </w:t>
      </w:r>
      <w:r w:rsidRPr="009219F7">
        <w:rPr>
          <w:rFonts w:hAnsi="Times New Roman" w:ascii="Times New Roman"/>
          <w:sz w:val="24"/>
        </w:rPr>
        <w:t>kn te će smanjenu tražbinu isplatiti nakon počeka od godinu dana u 84 (osamdesetčetiri)  jednakih mjesečnih anuiteta, svaki u visini 115,64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MARIS LIBER d.o.o.</w:t>
      </w:r>
      <w:r w:rsidRPr="009219F7">
        <w:rPr>
          <w:rFonts w:hAnsi="Times New Roman" w:ascii="Times New Roman"/>
          <w:sz w:val="24"/>
        </w:rPr>
        <w:t xml:space="preserve"> Zadar - Put Petrića 43/H, OIB:43767477922,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2.078,98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2.078,98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1.039,49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1.039,49 </w:t>
      </w:r>
      <w:r w:rsidRPr="009219F7">
        <w:rPr>
          <w:rFonts w:hAnsi="Times New Roman" w:ascii="Times New Roman"/>
          <w:sz w:val="24"/>
        </w:rPr>
        <w:t>kn te će smanjenu tražbinu isplatiti nakon počeka od godinu dana u 84 (osamdesetčetiri)  jednakih mjesečnih anuiteta, svaki u visini  12,37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MARKIĆ STIPE,</w:t>
      </w:r>
      <w:r w:rsidRPr="009219F7">
        <w:rPr>
          <w:rFonts w:hAnsi="Times New Roman" w:ascii="Times New Roman"/>
          <w:sz w:val="24"/>
        </w:rPr>
        <w:t xml:space="preserve"> Zagreb - Dominika Andrijaševića 9, OIB: 79341780174,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446.924,85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446.924,85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223.462,43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223.462,43 </w:t>
      </w:r>
      <w:r w:rsidRPr="009219F7">
        <w:rPr>
          <w:rFonts w:hAnsi="Times New Roman" w:ascii="Times New Roman"/>
          <w:sz w:val="24"/>
        </w:rPr>
        <w:t>kn te će smanjenu tražbinu isplatiti nakon počeka od godinu dana u 84 (osamdesetčetiri)  jednakih mjesečnih anuiteta, svaki u visini 2.660,27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MARKO BALEN ,</w:t>
      </w:r>
      <w:r w:rsidRPr="009219F7">
        <w:rPr>
          <w:rFonts w:hAnsi="Times New Roman" w:ascii="Times New Roman"/>
          <w:sz w:val="24"/>
        </w:rPr>
        <w:t xml:space="preserve"> Petrinja - Sajmište 3, OIB: 81173579838,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8.637,76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8.637,76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4.318,88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4.318,88 </w:t>
      </w:r>
      <w:r w:rsidRPr="009219F7">
        <w:rPr>
          <w:rFonts w:hAnsi="Times New Roman" w:ascii="Times New Roman"/>
          <w:sz w:val="24"/>
        </w:rPr>
        <w:t>kn te će smanjenu tražbinu isplatiti nakon počeka od godinu dana u 84 (osamdesetčetiri)  jednakih mjesečnih anuiteta, svaki u visini 51,42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MARTINEC BARBARA ,</w:t>
      </w:r>
      <w:r w:rsidRPr="009219F7">
        <w:rPr>
          <w:rFonts w:hAnsi="Times New Roman" w:ascii="Times New Roman"/>
          <w:sz w:val="24"/>
        </w:rPr>
        <w:t xml:space="preserve"> Zagreb - Milice Mihičić 1B , OIB: </w:t>
      </w:r>
      <w:r w:rsidRPr="009219F7">
        <w:rPr>
          <w:rFonts w:hAnsi="Times New Roman" w:ascii="Times New Roman"/>
          <w:sz w:val="24"/>
        </w:rPr>
        <w:lastRenderedPageBreak/>
        <w:t xml:space="preserve">02378411684,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14.429,74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14.429,74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7.214,87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7.214,87 </w:t>
      </w:r>
      <w:r w:rsidRPr="009219F7">
        <w:rPr>
          <w:rFonts w:hAnsi="Times New Roman" w:ascii="Times New Roman"/>
          <w:sz w:val="24"/>
        </w:rPr>
        <w:t>kn te će smanjenu tražbinu isplatiti nakon počeka od godinu dana u 84 (osamdesetčetiri)  jednakih mjesečnih anuiteta, svaki u visini  85,89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MARUŠIĆ-HREN TIMEA ,</w:t>
      </w:r>
      <w:r w:rsidRPr="009219F7">
        <w:rPr>
          <w:rFonts w:hAnsi="Times New Roman" w:ascii="Times New Roman"/>
          <w:sz w:val="24"/>
        </w:rPr>
        <w:t xml:space="preserve"> Zagreb - Širokobriška 40, OIB:  16019573803,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9.366,10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9.366,10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4.683,05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4.683,05 </w:t>
      </w:r>
      <w:r w:rsidRPr="009219F7">
        <w:rPr>
          <w:rFonts w:hAnsi="Times New Roman" w:ascii="Times New Roman"/>
          <w:sz w:val="24"/>
        </w:rPr>
        <w:t>kn te će smanjenu tražbinu isplatiti nakon počeka od godinu dana u 84 (osamdesetčetiri)  jednakih mjesečnih anuiteta, svaki u visini 55,75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MASTNAK CAR MAJA,</w:t>
      </w:r>
      <w:r w:rsidRPr="009219F7">
        <w:rPr>
          <w:rFonts w:hAnsi="Times New Roman" w:ascii="Times New Roman"/>
          <w:sz w:val="24"/>
        </w:rPr>
        <w:t xml:space="preserve"> Zagreb - Prisoj 10, OIB: 43030478110,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4.896,04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4.896,04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2.448,02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2.448,02 </w:t>
      </w:r>
      <w:r w:rsidRPr="009219F7">
        <w:rPr>
          <w:rFonts w:hAnsi="Times New Roman" w:ascii="Times New Roman"/>
          <w:sz w:val="24"/>
        </w:rPr>
        <w:t>kn te će smanjenu tražbinu isplatiti nakon počeka od godinu dana u 84 (osamdesetčetiri)  jednakih mjesečnih anuiteta, svaki u visini  29,14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MATE d.o.o.,</w:t>
      </w:r>
      <w:r w:rsidRPr="009219F7">
        <w:rPr>
          <w:rFonts w:hAnsi="Times New Roman" w:ascii="Times New Roman"/>
          <w:sz w:val="24"/>
        </w:rPr>
        <w:t xml:space="preserve"> Zagreb - Ulica Matije Jandrića 12, OIB: 66445126397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5.394,65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5.394,65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2.697,33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2.697,33 </w:t>
      </w:r>
      <w:r w:rsidRPr="009219F7">
        <w:rPr>
          <w:rFonts w:hAnsi="Times New Roman" w:ascii="Times New Roman"/>
          <w:sz w:val="24"/>
        </w:rPr>
        <w:t>kn te će smanjenu tražbinu isplatiti nakon počeka od godinu dana u 84 (osamdesetčetiri)  jednakih mjesečnih anuiteta, svaki u visini 32,11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MATICA HRVATSKA</w:t>
      </w:r>
      <w:r w:rsidRPr="009219F7">
        <w:rPr>
          <w:rFonts w:hAnsi="Times New Roman" w:ascii="Times New Roman"/>
          <w:sz w:val="24"/>
        </w:rPr>
        <w:t xml:space="preserve">, Zagreb - Strossmayerov trg 4, OIB: 79893058381,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10.499,79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10.499,79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5.249,90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5.249,90 kn </w:t>
      </w:r>
      <w:r w:rsidRPr="009219F7">
        <w:rPr>
          <w:rFonts w:hAnsi="Times New Roman" w:ascii="Times New Roman"/>
          <w:sz w:val="24"/>
        </w:rPr>
        <w:t>te će smanjenu tražbinu isplatiti nakon počeka od godinu dana u 84 (osamdesetčetiri)  jednakih mjesečnih anuiteta, svaki u visini 62,50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MATKOVIĆ IVAN</w:t>
      </w:r>
      <w:r w:rsidRPr="009219F7">
        <w:rPr>
          <w:rFonts w:hAnsi="Times New Roman" w:ascii="Times New Roman"/>
          <w:sz w:val="24"/>
        </w:rPr>
        <w:t xml:space="preserve">, Zagreb - Amruševa9/II, OIB: 59474421286,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7.984,87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7.984,87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3.992,44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3.992,44 </w:t>
      </w:r>
      <w:r w:rsidRPr="009219F7">
        <w:rPr>
          <w:rFonts w:hAnsi="Times New Roman" w:ascii="Times New Roman"/>
          <w:sz w:val="24"/>
        </w:rPr>
        <w:t xml:space="preserve">te će smanjenu tražbinu isplatiti nakon počeka od godinu dana u 84 (osamdesetčetiri)  jednakih </w:t>
      </w:r>
      <w:r w:rsidRPr="009219F7">
        <w:rPr>
          <w:rFonts w:hAnsi="Times New Roman" w:ascii="Times New Roman"/>
          <w:sz w:val="24"/>
        </w:rPr>
        <w:lastRenderedPageBreak/>
        <w:t>mjesečnih anuiteta, svaki u visini 47,53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MAVAR PREDRAG</w:t>
      </w:r>
      <w:r w:rsidRPr="009219F7">
        <w:rPr>
          <w:rFonts w:hAnsi="Times New Roman" w:ascii="Times New Roman"/>
          <w:sz w:val="24"/>
        </w:rPr>
        <w:t xml:space="preserve"> , Varaždin - Trakošćanska 12, OIB: 01929099485,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121.000,00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12.953,85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108.046,15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54.023,08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54.023,08 </w:t>
      </w:r>
      <w:r w:rsidRPr="009219F7">
        <w:rPr>
          <w:rFonts w:hAnsi="Times New Roman" w:ascii="Times New Roman"/>
          <w:sz w:val="24"/>
        </w:rPr>
        <w:t>kn te će smanjenu tražbinu isplatiti nakon počeka od godinu dana u 84 (osamdesetčetiri)  jednakih mjesečnih anuiteta, svaki u visini 643,13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MAVRETIĆ LUKA</w:t>
      </w:r>
      <w:r w:rsidRPr="009219F7">
        <w:rPr>
          <w:rFonts w:hAnsi="Times New Roman" w:ascii="Times New Roman"/>
          <w:sz w:val="24"/>
        </w:rPr>
        <w:t xml:space="preserve"> Karlovac - Banija 27, OIB: 43635870499,,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2.123,67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2.123,67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1.061,84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1.061,84 </w:t>
      </w:r>
      <w:r w:rsidRPr="009219F7">
        <w:rPr>
          <w:rFonts w:hAnsi="Times New Roman" w:ascii="Times New Roman"/>
          <w:sz w:val="24"/>
        </w:rPr>
        <w:t>kn te će smanjenu tražbinu isplatiti nakon počeka od godinu dana u 84 (osamdesetčetiri)  jednakih mjesečnih anuiteta, svaki u visini 12,64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MCLAIN BROWN CODY</w:t>
      </w:r>
      <w:r w:rsidRPr="009219F7">
        <w:rPr>
          <w:rFonts w:hAnsi="Times New Roman" w:ascii="Times New Roman"/>
          <w:sz w:val="24"/>
        </w:rPr>
        <w:t xml:space="preserve">, Zagreb - Vrbik 33D , OIB:75236002113,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21.840,90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21.840,90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10.920,45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10.920,45 </w:t>
      </w:r>
      <w:r w:rsidRPr="009219F7">
        <w:rPr>
          <w:rFonts w:hAnsi="Times New Roman" w:ascii="Times New Roman"/>
          <w:sz w:val="24"/>
        </w:rPr>
        <w:t>kn te će smanjenu tražbinu isplatiti nakon počeka od godinu dana u 84 (osamdesetčetiri)  jednakih mjesečnih anuiteta, svaki u visini 130,01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MEANDAR MEDIA d.o.o.,</w:t>
      </w:r>
      <w:r w:rsidRPr="009219F7">
        <w:rPr>
          <w:rFonts w:hAnsi="Times New Roman" w:ascii="Times New Roman"/>
          <w:sz w:val="24"/>
        </w:rPr>
        <w:t xml:space="preserve"> Zagreb - Nova ves 5, OIB:23603203647,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27.737,25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27.737,25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13.868,63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13.868,63 </w:t>
      </w:r>
      <w:r w:rsidRPr="009219F7">
        <w:rPr>
          <w:rFonts w:hAnsi="Times New Roman" w:ascii="Times New Roman"/>
          <w:sz w:val="24"/>
        </w:rPr>
        <w:t>kn te će smanjenu tražbinu isplatiti nakon počeka od godinu dana u 84 (osamdesetčetiri)  jednakih mjesečnih anuiteta, svaki u visini 165,10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MEDIS, VL. DAMIR BEDENKO</w:t>
      </w:r>
      <w:r w:rsidRPr="009219F7">
        <w:rPr>
          <w:rFonts w:hAnsi="Times New Roman" w:ascii="Times New Roman"/>
          <w:sz w:val="24"/>
        </w:rPr>
        <w:t xml:space="preserve">, Zagreb - POLJANA D.KALEA 9, OIB: 40028354706,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10.485,01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10.485,01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5.242,51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5.242,51 </w:t>
      </w:r>
      <w:r w:rsidRPr="009219F7">
        <w:rPr>
          <w:rFonts w:hAnsi="Times New Roman" w:ascii="Times New Roman"/>
          <w:sz w:val="24"/>
        </w:rPr>
        <w:t>kn te će smanjenu tražbinu isplatiti nakon počeka od godinu dana u 84 (osamdesetčetiri)  jednakih mjesečnih anuiteta, svaki u visini 62,41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MEDO I ZEKO d.o.o.</w:t>
      </w:r>
      <w:r w:rsidRPr="009219F7">
        <w:rPr>
          <w:rFonts w:hAnsi="Times New Roman" w:ascii="Times New Roman"/>
          <w:sz w:val="24"/>
        </w:rPr>
        <w:t xml:space="preserve"> Zagreb - Horvaćanska cesta 23/a, OIB: </w:t>
      </w:r>
      <w:r w:rsidRPr="009219F7">
        <w:rPr>
          <w:rFonts w:hAnsi="Times New Roman" w:ascii="Times New Roman"/>
          <w:sz w:val="24"/>
        </w:rPr>
        <w:lastRenderedPageBreak/>
        <w:t xml:space="preserve">86589595482,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3.058,02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3.058,02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1.529,01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1.529,01 </w:t>
      </w:r>
      <w:r w:rsidRPr="009219F7">
        <w:rPr>
          <w:rFonts w:hAnsi="Times New Roman" w:ascii="Times New Roman"/>
          <w:sz w:val="24"/>
        </w:rPr>
        <w:t>kn te će smanjenu tražbinu isplatiti nakon počeka od godinu dana u 84 (osamdesetčetiri)  jednakih mjesečnih anuiteta, svaki u visini 18,20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MENTOR d.o.o.</w:t>
      </w:r>
      <w:r w:rsidRPr="009219F7">
        <w:rPr>
          <w:rFonts w:hAnsi="Times New Roman" w:ascii="Times New Roman"/>
          <w:sz w:val="24"/>
        </w:rPr>
        <w:t xml:space="preserve"> Split - Ulica Ruđera Boškovića 28, OIB: 16995708200,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8.514,00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8.514,00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4.257,00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4.257,00 </w:t>
      </w:r>
      <w:r w:rsidRPr="009219F7">
        <w:rPr>
          <w:rFonts w:hAnsi="Times New Roman" w:ascii="Times New Roman"/>
          <w:sz w:val="24"/>
        </w:rPr>
        <w:t>kn te će smanjenu tražbinu isplatiti nakon počeka od godinu dana u 84 (osamdesetčetiri)  jednakih mjesečnih anuiteta, svaki u visini 50,68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MEP d. o. o.</w:t>
      </w:r>
      <w:r w:rsidRPr="009219F7">
        <w:rPr>
          <w:rFonts w:hAnsi="Times New Roman" w:ascii="Times New Roman"/>
          <w:sz w:val="24"/>
        </w:rPr>
        <w:t xml:space="preserve"> Rijeka - Srdoči 62, OIB: 97009579940,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2.375,00 </w:t>
      </w:r>
      <w:r w:rsidRPr="009219F7">
        <w:rPr>
          <w:rFonts w:hAnsi="Times New Roman" w:ascii="Times New Roman"/>
          <w:sz w:val="24"/>
        </w:rPr>
        <w:t>kn te će smanjenu tražbinu isplatiti nakon počeka od godinu dana u 84 (osamdesetčetiri)  jednakih mjesečnih anuiteta, svaki u visini  28,27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MERLIN JANA</w:t>
      </w:r>
      <w:r w:rsidRPr="009219F7">
        <w:rPr>
          <w:rFonts w:hAnsi="Times New Roman" w:ascii="Times New Roman"/>
          <w:sz w:val="24"/>
        </w:rPr>
        <w:t xml:space="preserve"> , Zagreb - Katančićeva 3 , OIB: 91856842940,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5.094,52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5.094,52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2.547,26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2.547,26 </w:t>
      </w:r>
      <w:r w:rsidRPr="009219F7">
        <w:rPr>
          <w:rFonts w:hAnsi="Times New Roman" w:ascii="Times New Roman"/>
          <w:sz w:val="24"/>
        </w:rPr>
        <w:t>kn te će smanjenu tražbinu isplatiti nakon počeka od godinu dana u 84 (osamdesetčetiri)  jednakih mjesečnih anuiteta, svaki u visini 30,32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MGS, VL. IVAN SAČER</w:t>
      </w:r>
      <w:r w:rsidRPr="009219F7">
        <w:rPr>
          <w:rFonts w:hAnsi="Times New Roman" w:ascii="Times New Roman"/>
          <w:sz w:val="24"/>
        </w:rPr>
        <w:t xml:space="preserve"> Donja Stubica - GOLUBOVEČKO NASELJE bb, OIB:82273243268,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131.683,70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21.822,45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109.861,26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54.930,63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54.930,63 </w:t>
      </w:r>
      <w:r w:rsidRPr="009219F7">
        <w:rPr>
          <w:rFonts w:hAnsi="Times New Roman" w:ascii="Times New Roman"/>
          <w:sz w:val="24"/>
        </w:rPr>
        <w:t>kn te će smanjenu tražbinu isplatiti nakon počeka od godinu dana u 84 (osamdesetčetiri)  jednakih mjesečnih anuiteta, svaki u visini 653,94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MIĆANOVIĆ MIROSLAV</w:t>
      </w:r>
      <w:r w:rsidRPr="009219F7">
        <w:rPr>
          <w:rFonts w:hAnsi="Times New Roman" w:ascii="Times New Roman"/>
          <w:sz w:val="24"/>
        </w:rPr>
        <w:t xml:space="preserve"> Zagreb - Stjepana Gradića 13, OIB: 48933927875,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4.767,49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4.767,49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2.383,75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2.383,75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28,38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MILENKOV - EČIMOVIĆ LIDIJA ,</w:t>
      </w:r>
      <w:r w:rsidRPr="009219F7">
        <w:rPr>
          <w:rFonts w:hAnsi="Times New Roman" w:ascii="Times New Roman"/>
          <w:sz w:val="24"/>
        </w:rPr>
        <w:t xml:space="preserve"> SISAK - Vladimira Logomerca 14, OIB: 59160376182,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4.215,48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4.215,48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2.107,74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2.107,74 </w:t>
      </w:r>
      <w:r w:rsidRPr="009219F7">
        <w:rPr>
          <w:rFonts w:hAnsi="Times New Roman" w:ascii="Times New Roman"/>
          <w:sz w:val="24"/>
        </w:rPr>
        <w:t>kn te će smanjenu tražbinu isplatiti nakon počeka od godinu dana u 84 (osamdesetčetiri)  jednakih mjesečnih anuiteta, svaki u visini 25,09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MIROŠEVIĆ HRVOJE</w:t>
      </w:r>
      <w:r w:rsidRPr="009219F7">
        <w:rPr>
          <w:rFonts w:hAnsi="Times New Roman" w:ascii="Times New Roman"/>
          <w:sz w:val="24"/>
        </w:rPr>
        <w:t xml:space="preserve"> , Zagreb - Nad tunelom 39, OIB: 93441040348,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4.325,15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4.325,15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2.162,58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2.162,58 </w:t>
      </w:r>
      <w:r w:rsidRPr="009219F7">
        <w:rPr>
          <w:rFonts w:hAnsi="Times New Roman" w:ascii="Times New Roman"/>
          <w:sz w:val="24"/>
        </w:rPr>
        <w:t>kn te će smanjenu tražbinu isplatiti nakon počeka od godinu dana u 84 (osamdesetčetiri)  jednakih mjesečnih anuiteta, svaki u visini 25,75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MIŠ, d.o.o.,</w:t>
      </w:r>
      <w:r w:rsidRPr="009219F7">
        <w:rPr>
          <w:rFonts w:hAnsi="Times New Roman" w:ascii="Times New Roman"/>
          <w:sz w:val="24"/>
        </w:rPr>
        <w:t xml:space="preserve"> Zagreb - Nova cesta 136/a, OIB: 86035476948,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4.065,14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4.065,14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2.032,57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2.032,57 </w:t>
      </w:r>
      <w:r w:rsidRPr="009219F7">
        <w:rPr>
          <w:rFonts w:hAnsi="Times New Roman" w:ascii="Times New Roman"/>
          <w:sz w:val="24"/>
        </w:rPr>
        <w:t>kn te te će smanjenu tražbinu isplatiti nakon počeka od godinu dana u 84 (osamdesetčetiri)  jednakih mjesečnih anuiteta, svaki u visini 24,20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MIT dizajn studio d.o.o</w:t>
      </w:r>
      <w:r w:rsidRPr="009219F7">
        <w:rPr>
          <w:rFonts w:hAnsi="Times New Roman" w:ascii="Times New Roman"/>
          <w:sz w:val="24"/>
        </w:rPr>
        <w:t xml:space="preserve">. , Osijek - Josipa Kozarca 7, Tenja, OIB: 98904099013,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34.779,20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34.779,20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17.389,60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17.389,60 </w:t>
      </w:r>
      <w:r w:rsidRPr="009219F7">
        <w:rPr>
          <w:rFonts w:hAnsi="Times New Roman" w:ascii="Times New Roman"/>
          <w:sz w:val="24"/>
        </w:rPr>
        <w:t>kn te će smanjenu tražbinu isplatiti nakon počeka od godinu dana u 84 (osamdesetčetiri)  jednakih mjesečnih anuiteta, svaki u visini 207,02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MOZAIK KNJIGA d.o.o.</w:t>
      </w:r>
      <w:r w:rsidRPr="009219F7">
        <w:rPr>
          <w:rFonts w:hAnsi="Times New Roman" w:ascii="Times New Roman"/>
          <w:sz w:val="24"/>
        </w:rPr>
        <w:t xml:space="preserve"> Zagreb - Karlovačka cesta 24/a, OIB: 57010186553,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12.638,55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12.638,55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6.319,28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6.319,28 </w:t>
      </w:r>
      <w:r w:rsidRPr="009219F7">
        <w:rPr>
          <w:rFonts w:hAnsi="Times New Roman" w:ascii="Times New Roman"/>
          <w:sz w:val="24"/>
        </w:rPr>
        <w:t>kn te će smanjenu tražbinu isplatiti nakon počeka od godinu dana u 84 (osamdesetčetiri)  jednakih mjesečnih anuiteta, svaki u visini 75,23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MRDULJAŠ DOLEŽAL PETRA ,</w:t>
      </w:r>
      <w:r w:rsidRPr="009219F7">
        <w:rPr>
          <w:rFonts w:hAnsi="Times New Roman" w:ascii="Times New Roman"/>
          <w:sz w:val="24"/>
        </w:rPr>
        <w:t xml:space="preserve"> Zagreb - Alfirevićeva 65 , </w:t>
      </w:r>
      <w:r w:rsidRPr="009219F7">
        <w:rPr>
          <w:rFonts w:hAnsi="Times New Roman" w:ascii="Times New Roman"/>
          <w:sz w:val="24"/>
        </w:rPr>
        <w:lastRenderedPageBreak/>
        <w:t xml:space="preserve">OIB: 44004872578,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5.294,88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5.294,88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2.647,44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2.647,44 </w:t>
      </w:r>
      <w:r w:rsidRPr="009219F7">
        <w:rPr>
          <w:rFonts w:hAnsi="Times New Roman" w:ascii="Times New Roman"/>
          <w:sz w:val="24"/>
        </w:rPr>
        <w:t>kn te će smanjenu tražbinu isplatiti nakon počeka od godinu dana u 84 (osamdesetčetiri)  jednakih mjesečnih anuiteta, svaki u visini 31,52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MUFTIĆ PUSTICKI SELMA</w:t>
      </w:r>
      <w:r w:rsidRPr="009219F7">
        <w:rPr>
          <w:rFonts w:hAnsi="Times New Roman" w:ascii="Times New Roman"/>
          <w:sz w:val="24"/>
        </w:rPr>
        <w:t xml:space="preserve"> ,Zagreb - VOJNOVIĆEVA 40 , OIB: 72225505278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11.190,93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11.190,93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5.595,47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5.595,47 </w:t>
      </w:r>
      <w:r w:rsidRPr="009219F7">
        <w:rPr>
          <w:rFonts w:hAnsi="Times New Roman" w:ascii="Times New Roman"/>
          <w:sz w:val="24"/>
        </w:rPr>
        <w:t>kn te će smanjenu tražbinu isplatiti nakon počeka od godinu dana u 84 (osamdesetčetiri)  jednakih mjesečnih anuiteta, svaki u visini 66,61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NAKLADA LJEVAK d.o.o.</w:t>
      </w:r>
      <w:r w:rsidRPr="009219F7">
        <w:rPr>
          <w:rFonts w:hAnsi="Times New Roman" w:ascii="Times New Roman"/>
          <w:sz w:val="24"/>
        </w:rPr>
        <w:t xml:space="preserve"> Zagreb -  Kopačevski put 1c, OIB: 80364394364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27.246,56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39,96</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27.209,60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13.604,80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13.604,80 </w:t>
      </w:r>
      <w:r w:rsidRPr="009219F7">
        <w:rPr>
          <w:rFonts w:hAnsi="Times New Roman" w:ascii="Times New Roman"/>
          <w:sz w:val="24"/>
        </w:rPr>
        <w:t>kn te će smanjenu tražbinu isplatiti nakon počeka od godinu dana u 84 (osamdesetčetiri)  jednakih mjesečnih anuiteta, svaki u visini 161,96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NAKLADA SLAP d.o.o.</w:t>
      </w:r>
      <w:r w:rsidRPr="009219F7">
        <w:rPr>
          <w:rFonts w:hAnsi="Times New Roman" w:ascii="Times New Roman"/>
          <w:sz w:val="24"/>
        </w:rPr>
        <w:t xml:space="preserve"> Jastrebarsko - Ulica dr. Franje Tuđmana 33, OIB: 70108447975,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8.294,86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8.294,86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4.147,43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4.147,43 </w:t>
      </w:r>
      <w:r w:rsidRPr="009219F7">
        <w:rPr>
          <w:rFonts w:hAnsi="Times New Roman" w:ascii="Times New Roman"/>
          <w:sz w:val="24"/>
        </w:rPr>
        <w:t>kn te će smanjenu tražbinu isplatiti nakon počeka od godinu dana u 84 (osamdesetčetiri)  jednakih mjesečnih anuiteta, svaki u visini 49,37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NAPRTA ROBERT,</w:t>
      </w:r>
      <w:r w:rsidRPr="009219F7">
        <w:rPr>
          <w:rFonts w:hAnsi="Times New Roman" w:ascii="Times New Roman"/>
          <w:sz w:val="24"/>
        </w:rPr>
        <w:t xml:space="preserve"> ZAGREB - MITROVAČKA 2, OIB: 24789105853,,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2.445,84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2.445,84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1.222,92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1.222,92 </w:t>
      </w:r>
      <w:r w:rsidRPr="009219F7">
        <w:rPr>
          <w:rFonts w:hAnsi="Times New Roman" w:ascii="Times New Roman"/>
          <w:sz w:val="24"/>
        </w:rPr>
        <w:t>kn te će smanjenu tražbinu isplatiti nakon počeka od godinu dana u 84 (osamdesetčetiri)  jednakih mjesečnih anuiteta, svaki u visini 14,56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NEVENA BALON</w:t>
      </w:r>
      <w:r w:rsidRPr="009219F7">
        <w:rPr>
          <w:rFonts w:hAnsi="Times New Roman" w:ascii="Times New Roman"/>
          <w:sz w:val="24"/>
        </w:rPr>
        <w:t xml:space="preserve">  Zagreb - Domjanićeva 15, 10 000 Zagreb, OIB: 63739568089,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5.206,67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5.206,67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2.603,34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2.603,34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30,99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NIKOLETIĆ SANDRA</w:t>
      </w:r>
      <w:r w:rsidRPr="009219F7">
        <w:rPr>
          <w:rFonts w:hAnsi="Times New Roman" w:ascii="Times New Roman"/>
          <w:sz w:val="24"/>
        </w:rPr>
        <w:t xml:space="preserve">  Zagreb - BUCONJIĆEVA 33, OIB: 89769274556,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56.403,00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12.693,00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43.710,00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21.855,00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21.855,00 </w:t>
      </w:r>
      <w:r w:rsidRPr="009219F7">
        <w:rPr>
          <w:rFonts w:hAnsi="Times New Roman" w:ascii="Times New Roman"/>
          <w:sz w:val="24"/>
        </w:rPr>
        <w:t>kn te će smanjenu tražbinu isplatiti nakon počeka od godinu dana u 84 (osamdesetčetiri)  jednakih mjesečnih anuiteta, svaki u visini 260,18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NOVAK TAMARA ,</w:t>
      </w:r>
      <w:r w:rsidRPr="009219F7">
        <w:rPr>
          <w:rFonts w:hAnsi="Times New Roman" w:ascii="Times New Roman"/>
          <w:sz w:val="24"/>
        </w:rPr>
        <w:t xml:space="preserve"> Trogir - Put Dragulina 10, OIB: 70614949006,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10.916,88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10.916,88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5.458,44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5.458,44 </w:t>
      </w:r>
      <w:r w:rsidRPr="009219F7">
        <w:rPr>
          <w:rFonts w:hAnsi="Times New Roman" w:ascii="Times New Roman"/>
          <w:sz w:val="24"/>
        </w:rPr>
        <w:t>kn te će smanjenu tražbinu isplatiti nakon počeka od godinu dana u 84 (osamdesetčetiri)  jednakih mjesečnih anuiteta, svaki u visini 64,98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NOVE BOJE ZVUKA d.o.o.,</w:t>
      </w:r>
      <w:r w:rsidRPr="009219F7">
        <w:rPr>
          <w:rFonts w:hAnsi="Times New Roman" w:ascii="Times New Roman"/>
          <w:sz w:val="24"/>
        </w:rPr>
        <w:t xml:space="preserve"> Zagreb - Kranjčevićeva 36, OIB: 91788925910,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23.076,75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23.076,75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11.538,38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11.538,38 </w:t>
      </w:r>
      <w:r w:rsidRPr="009219F7">
        <w:rPr>
          <w:rFonts w:hAnsi="Times New Roman" w:ascii="Times New Roman"/>
          <w:sz w:val="24"/>
        </w:rPr>
        <w:t>kn te će smanjenu tražbinu isplatiti nakon počeka od godinu dana u 84 (osamdesetčetiri)  jednakih mjesečnih anuiteta, svaki u visini 137,36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Novi informator d.o.o.,</w:t>
      </w:r>
      <w:r w:rsidRPr="009219F7">
        <w:rPr>
          <w:rFonts w:hAnsi="Times New Roman" w:ascii="Times New Roman"/>
          <w:sz w:val="24"/>
        </w:rPr>
        <w:t xml:space="preserve"> Zagreb - Kneza Mislava 7/I, OIB: 03492821167,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4.860,01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4.860,01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2.430,01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2.430,01 </w:t>
      </w:r>
      <w:r w:rsidRPr="009219F7">
        <w:rPr>
          <w:rFonts w:hAnsi="Times New Roman" w:ascii="Times New Roman"/>
          <w:sz w:val="24"/>
        </w:rPr>
        <w:t>kn te će smanjenu tražbinu isplatiti nakon počeka od godinu dana u 84 (osamdesetčetiri)  jednakih mjesečnih anuiteta, svaki u visini 28,93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NOVKOVIĆ LJILJANA ,</w:t>
      </w:r>
      <w:r w:rsidRPr="009219F7">
        <w:rPr>
          <w:rFonts w:hAnsi="Times New Roman" w:ascii="Times New Roman"/>
          <w:sz w:val="24"/>
        </w:rPr>
        <w:t xml:space="preserve"> KRIŽEVCI - Koprivnička ulica 38, 48 260 Križevci, OIB: 42393708189,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6.640,00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6.640,00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3.320,00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3.320,00 </w:t>
      </w:r>
      <w:r w:rsidRPr="009219F7">
        <w:rPr>
          <w:rFonts w:hAnsi="Times New Roman" w:ascii="Times New Roman"/>
          <w:sz w:val="24"/>
        </w:rPr>
        <w:t>kn te će smanjenu tražbinu isplatiti nakon počeka od godinu dana u 84 (osamdesetčetiri)  jednakih mjesečnih anuiteta, svaki u visini 39,52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NUHANOVIĆ GORDAN</w:t>
      </w:r>
      <w:r w:rsidRPr="009219F7">
        <w:rPr>
          <w:rFonts w:hAnsi="Times New Roman" w:ascii="Times New Roman"/>
          <w:sz w:val="24"/>
        </w:rPr>
        <w:t xml:space="preserve"> , Zagreb - Palinovečka 41, OIB: </w:t>
      </w:r>
      <w:r w:rsidRPr="009219F7">
        <w:rPr>
          <w:rFonts w:hAnsi="Times New Roman" w:ascii="Times New Roman"/>
          <w:sz w:val="24"/>
        </w:rPr>
        <w:lastRenderedPageBreak/>
        <w:t xml:space="preserve">82081575260,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7.485,82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7.485,82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3.742,91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3.742,91 </w:t>
      </w:r>
      <w:r w:rsidRPr="009219F7">
        <w:rPr>
          <w:rFonts w:hAnsi="Times New Roman" w:ascii="Times New Roman"/>
          <w:sz w:val="24"/>
        </w:rPr>
        <w:t>kn te će smanjenu tražbinu isplatiti nakon počeka od godinu dana u 84 (osamdesetčetiri)  jednakih mjesečnih anuiteta, svaki u visini 44,56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Obrt za modni design, vl.Igor Dobranić,</w:t>
      </w:r>
      <w:r w:rsidRPr="009219F7">
        <w:rPr>
          <w:rFonts w:hAnsi="Times New Roman" w:ascii="Times New Roman"/>
          <w:sz w:val="24"/>
        </w:rPr>
        <w:t xml:space="preserve"> Karlovac - Mala Švarča 115, OIB: 13145074087,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3.069,00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3.069,00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1.534,50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1.534,50 </w:t>
      </w:r>
      <w:r w:rsidRPr="009219F7">
        <w:rPr>
          <w:rFonts w:hAnsi="Times New Roman" w:ascii="Times New Roman"/>
          <w:sz w:val="24"/>
        </w:rPr>
        <w:t>kn te će smanjenu tražbinu isplatiti nakon počeka od godinu dana u 84 (osamdesetčetiri)  jednakih mjesečnih anuiteta, svaki u visini 18,27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OCVIREK CELIZIĆ VERONIKA,</w:t>
      </w:r>
      <w:r w:rsidRPr="009219F7">
        <w:rPr>
          <w:rFonts w:hAnsi="Times New Roman" w:ascii="Times New Roman"/>
          <w:sz w:val="24"/>
        </w:rPr>
        <w:t xml:space="preserve"> 10432 Bregana - Podvrh 45, OIB: 12354840548,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23.263,98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23.263,98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11.631,99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11.631,99 </w:t>
      </w:r>
      <w:r w:rsidRPr="009219F7">
        <w:rPr>
          <w:rFonts w:hAnsi="Times New Roman" w:ascii="Times New Roman"/>
          <w:sz w:val="24"/>
        </w:rPr>
        <w:t>kn te će smanjenu tražbinu isplatiti nakon počeka od godinu dana u 84 (osamdesetčetiri)  jednakih mjesečnih anuiteta, svaki u visini 138,48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OGRANAK MATICE HRVATSKE U ZADRU</w:t>
      </w:r>
      <w:r w:rsidRPr="009219F7">
        <w:rPr>
          <w:rFonts w:hAnsi="Times New Roman" w:ascii="Times New Roman"/>
          <w:sz w:val="24"/>
        </w:rPr>
        <w:t xml:space="preserve">, Zadar - Don Ive Prodana 1, OIB: 19102273569,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4.987,50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4.987,50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2.493,75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2.493,75 </w:t>
      </w:r>
      <w:r w:rsidRPr="009219F7">
        <w:rPr>
          <w:rFonts w:hAnsi="Times New Roman" w:ascii="Times New Roman"/>
          <w:sz w:val="24"/>
        </w:rPr>
        <w:t>kn te će smanjenu tražbinu isplatiti nakon počeka od godinu dana u 84 (osamdesetčetiri)  jednakih mjesečnih anuiteta, svaki u visini 29,69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OMNES d.o.o.</w:t>
      </w:r>
      <w:r w:rsidRPr="009219F7">
        <w:rPr>
          <w:rFonts w:hAnsi="Times New Roman" w:ascii="Times New Roman"/>
          <w:sz w:val="24"/>
        </w:rPr>
        <w:t xml:space="preserve"> Zagreb - Kušlanova 10, OIB: 27335847269,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3.278,68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3.278,68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1.639,34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1.639,34 </w:t>
      </w:r>
      <w:r w:rsidRPr="009219F7">
        <w:rPr>
          <w:rFonts w:hAnsi="Times New Roman" w:ascii="Times New Roman"/>
          <w:sz w:val="24"/>
        </w:rPr>
        <w:t>kn te će smanjenu tražbinu isplatiti nakon počeka od godinu dana u 84 (osamdesetčetiri)  jednakih mjesečnih anuiteta, svaki u visini 19,52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OMNES DISTRIBUCIJA j.d.o.o.</w:t>
      </w:r>
      <w:r w:rsidRPr="009219F7">
        <w:rPr>
          <w:rFonts w:hAnsi="Times New Roman" w:ascii="Times New Roman"/>
          <w:sz w:val="24"/>
        </w:rPr>
        <w:t xml:space="preserve"> Zagreb - Ehrlichova 11, OIB: 21165395214,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6.546,14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6.546,14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3.273,07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3.273,07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38,97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OREHOVAC MARIO,</w:t>
      </w:r>
      <w:r w:rsidRPr="009219F7">
        <w:rPr>
          <w:rFonts w:hAnsi="Times New Roman" w:ascii="Times New Roman"/>
          <w:sz w:val="24"/>
        </w:rPr>
        <w:t xml:space="preserve"> Zagreb - 2. MAKSIMIRSKO NASELJE 7 , OIB: 3516565923,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12.075,12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671,12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11.404,00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5.702,00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5.702,00 </w:t>
      </w:r>
      <w:r w:rsidRPr="009219F7">
        <w:rPr>
          <w:rFonts w:hAnsi="Times New Roman" w:ascii="Times New Roman"/>
          <w:sz w:val="24"/>
        </w:rPr>
        <w:t>kn te će smanjenu tražbinu isplatiti nakon počeka od godinu dana u 84 (osamdesetčetiri)  jednakih mjesečnih anuiteta, svaki u visini 67,88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ORIS d.o.o.,</w:t>
      </w:r>
      <w:r w:rsidRPr="009219F7">
        <w:rPr>
          <w:rFonts w:hAnsi="Times New Roman" w:ascii="Times New Roman"/>
          <w:sz w:val="24"/>
        </w:rPr>
        <w:t xml:space="preserve"> Zagreb - Prilaz Gjure Deželića 61, OIB: 64557654408,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11.928,63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1.705,62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10.223,01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5.111,51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5.111,51 </w:t>
      </w:r>
      <w:r w:rsidRPr="009219F7">
        <w:rPr>
          <w:rFonts w:hAnsi="Times New Roman" w:ascii="Times New Roman"/>
          <w:sz w:val="24"/>
        </w:rPr>
        <w:t>kn te će smanjenu tražbinu isplatiti nakon počeka od godinu dana u 84 (osamdesetčetiri)  jednakih mjesečnih anuiteta, svaki u visini 60,85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OSTOJČIĆ IVANA</w:t>
      </w:r>
      <w:r w:rsidRPr="009219F7">
        <w:rPr>
          <w:rFonts w:hAnsi="Times New Roman" w:ascii="Times New Roman"/>
          <w:sz w:val="24"/>
        </w:rPr>
        <w:t xml:space="preserve">, Zagreb - Prilaz Gjure Deželića 18, OIB: 50946051854,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22.266,35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8.462,35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13.804,00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6.902,00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6.902,00 </w:t>
      </w:r>
      <w:r w:rsidRPr="009219F7">
        <w:rPr>
          <w:rFonts w:hAnsi="Times New Roman" w:ascii="Times New Roman"/>
          <w:sz w:val="24"/>
        </w:rPr>
        <w:t>kn te će smanjenu tražbinu isplatiti nakon počeka od godinu dana u 84 (osamdesetčetiri)  jednakih mjesečnih anuiteta, svaki u visini 82,17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OT-OPTIMA TELEKOM d.d.</w:t>
      </w:r>
      <w:r w:rsidRPr="009219F7">
        <w:rPr>
          <w:rFonts w:hAnsi="Times New Roman" w:ascii="Times New Roman"/>
          <w:sz w:val="24"/>
        </w:rPr>
        <w:t xml:space="preserve"> Zagreb - Bani 75/a , OIB: 36004425025,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133.857,68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133.857,68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66.928,84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66.928,84 </w:t>
      </w:r>
      <w:r w:rsidRPr="009219F7">
        <w:rPr>
          <w:rFonts w:hAnsi="Times New Roman" w:ascii="Times New Roman"/>
          <w:sz w:val="24"/>
        </w:rPr>
        <w:t>kn te će smanjenu tražbinu isplatiti nakon počeka od godinu dana u 84 (osamdesetčetiri)  jednakih mjesečnih anuiteta, svaki u visini 796,77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OTVORENO UČILIŠTE LINGUA</w:t>
      </w:r>
      <w:r w:rsidRPr="009219F7">
        <w:rPr>
          <w:rFonts w:hAnsi="Times New Roman" w:ascii="Times New Roman"/>
          <w:sz w:val="24"/>
        </w:rPr>
        <w:t xml:space="preserve">, Šibenik - Bana Josipa Jelačića 6/a , OIB: 98553698760,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6.519,59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6.519,59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3.259,80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3.259,80 </w:t>
      </w:r>
      <w:r w:rsidRPr="009219F7">
        <w:rPr>
          <w:rFonts w:hAnsi="Times New Roman" w:ascii="Times New Roman"/>
          <w:sz w:val="24"/>
        </w:rPr>
        <w:t>kn te će smanjenu tražbinu isplatiti nakon počeka od godinu dana u 84 (osamdesetčetiri)  jednakih mjesečnih anuiteta, svaki u visini 38,81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PALJETAK LUKO</w:t>
      </w:r>
      <w:r w:rsidRPr="009219F7">
        <w:rPr>
          <w:rFonts w:hAnsi="Times New Roman" w:ascii="Times New Roman"/>
          <w:sz w:val="24"/>
        </w:rPr>
        <w:t xml:space="preserve">, Dubrovnik - Gorica sv. Vlaha 155, OIB: </w:t>
      </w:r>
      <w:r w:rsidRPr="009219F7">
        <w:rPr>
          <w:rFonts w:hAnsi="Times New Roman" w:ascii="Times New Roman"/>
          <w:sz w:val="24"/>
        </w:rPr>
        <w:lastRenderedPageBreak/>
        <w:t xml:space="preserve">22963530678tražbinu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11.000,00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11.000,00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5.500,00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5.500,00 </w:t>
      </w:r>
      <w:r w:rsidRPr="009219F7">
        <w:rPr>
          <w:rFonts w:hAnsi="Times New Roman" w:ascii="Times New Roman"/>
          <w:sz w:val="24"/>
        </w:rPr>
        <w:t>kn te će smanjenu tražbinu isplatiti nakon počeka od godinu dana u 84 (osamdesetčetiri)  jednakih mjesečnih anuiteta, svaki u visini 65,48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PAPIĆ ANA</w:t>
      </w:r>
      <w:r w:rsidRPr="009219F7">
        <w:rPr>
          <w:rFonts w:hAnsi="Times New Roman" w:ascii="Times New Roman"/>
          <w:sz w:val="24"/>
        </w:rPr>
        <w:t xml:space="preserve">, ZAGREB - Travanjska 4 , OIB: 04191248148,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3.698,80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3.698,80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1.849,40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1.849,40 </w:t>
      </w:r>
      <w:r w:rsidRPr="009219F7">
        <w:rPr>
          <w:rFonts w:hAnsi="Times New Roman" w:ascii="Times New Roman"/>
          <w:sz w:val="24"/>
        </w:rPr>
        <w:t>kn te će smanjenu tražbinu isplatiti nakon počeka od godinu dana u 84 (osamdesetčetiri)  jednakih mjesečnih anuiteta, svaki u visini 22,02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PAULIK NEVENA</w:t>
      </w:r>
      <w:r w:rsidRPr="009219F7">
        <w:rPr>
          <w:rFonts w:hAnsi="Times New Roman" w:ascii="Times New Roman"/>
          <w:sz w:val="24"/>
        </w:rPr>
        <w:t xml:space="preserve">, ZAGREB - BABONIĆEVA 65, OIB: 97894150326,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5.713,40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5.713,40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2.856,70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2.856,70 </w:t>
      </w:r>
      <w:r w:rsidRPr="009219F7">
        <w:rPr>
          <w:rFonts w:hAnsi="Times New Roman" w:ascii="Times New Roman"/>
          <w:sz w:val="24"/>
        </w:rPr>
        <w:t>kn te će smanjenu tražbinu isplatiti nakon počeka od godinu dana u 84 (osamdesetčetiri)  jednakih mjesečnih anuiteta, svaki u visini 34,01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PAULIK TIHOMIR</w:t>
      </w:r>
      <w:r w:rsidRPr="009219F7">
        <w:rPr>
          <w:rFonts w:hAnsi="Times New Roman" w:ascii="Times New Roman"/>
          <w:sz w:val="24"/>
        </w:rPr>
        <w:t xml:space="preserve">, 10 000 Zagreb - Trg kralja Petra Krešimira IV. 19 , OIB: 95097480922,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13.824,59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13.824,59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6.912,30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6.912,30 </w:t>
      </w:r>
      <w:r w:rsidRPr="009219F7">
        <w:rPr>
          <w:rFonts w:hAnsi="Times New Roman" w:ascii="Times New Roman"/>
          <w:sz w:val="24"/>
        </w:rPr>
        <w:t>kn te će smanjenu tražbinu isplatiti nakon počeka od godinu dana u 84 (osamdesetčetiri)  jednakih mjesečnih anuiteta, svaki u visini 82,29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PAVELIĆ GORAN,</w:t>
      </w:r>
      <w:r w:rsidRPr="009219F7">
        <w:rPr>
          <w:rFonts w:hAnsi="Times New Roman" w:ascii="Times New Roman"/>
          <w:sz w:val="24"/>
        </w:rPr>
        <w:t xml:space="preserve"> Zagreb - Badalićeva 25, OIB: 68881570140,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7.069,94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7.069,94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3.534,97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3.534,97 </w:t>
      </w:r>
      <w:r w:rsidRPr="009219F7">
        <w:rPr>
          <w:rFonts w:hAnsi="Times New Roman" w:ascii="Times New Roman"/>
          <w:sz w:val="24"/>
        </w:rPr>
        <w:t>kn te će smanjenu tražbinu isplatiti nakon počeka od godinu dana u 84 (osamdesetčetiri)  jednakih mjesečnih anuiteta, svaki u visini  42,08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PAVIČEVIĆ TAJANA</w:t>
      </w:r>
      <w:r w:rsidRPr="009219F7">
        <w:rPr>
          <w:rFonts w:hAnsi="Times New Roman" w:ascii="Times New Roman"/>
          <w:sz w:val="24"/>
        </w:rPr>
        <w:t xml:space="preserve">, ZAGREB - Bednjanska 8A, OIB: 30034298488,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29.248,62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29.248,62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14.624,31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14.624,31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174,10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PAVLICA STOJČEVIĆ MIRA</w:t>
      </w:r>
      <w:r w:rsidRPr="009219F7">
        <w:rPr>
          <w:rFonts w:hAnsi="Times New Roman" w:ascii="Times New Roman"/>
          <w:sz w:val="24"/>
        </w:rPr>
        <w:t xml:space="preserve">, Zagreb - Kopernikova 4, OIB: 12188301476,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24.146,08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2.579,08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21.567,00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10.783,50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10.783,50 </w:t>
      </w:r>
      <w:r w:rsidRPr="009219F7">
        <w:rPr>
          <w:rFonts w:hAnsi="Times New Roman" w:ascii="Times New Roman"/>
          <w:sz w:val="24"/>
        </w:rPr>
        <w:t>kn te će smanjenu tražbinu isplatiti nakon počeka od godinu dana u 84 (osamdesetčetiri)  jednakih mjesečnih anuiteta, svaki u visini 128,38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PERAN d.o.o.</w:t>
      </w:r>
      <w:r w:rsidRPr="009219F7">
        <w:rPr>
          <w:rFonts w:hAnsi="Times New Roman" w:ascii="Times New Roman"/>
          <w:sz w:val="24"/>
        </w:rPr>
        <w:t xml:space="preserve"> ZAGREB - Pantovčak 96, OIB: 73127443455,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5.093,75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5.093,75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2.546,88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2.546,88 </w:t>
      </w:r>
      <w:r w:rsidRPr="009219F7">
        <w:rPr>
          <w:rFonts w:hAnsi="Times New Roman" w:ascii="Times New Roman"/>
          <w:sz w:val="24"/>
        </w:rPr>
        <w:t>kn te će smanjenu tražbinu isplatiti nakon počeka od godinu dana u 84 (osamdesetčetiri)  jednakih mjesečnih anuiteta, svaki u visini  30,32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PERICA VJEKOSLAV ,</w:t>
      </w:r>
      <w:r w:rsidRPr="009219F7">
        <w:rPr>
          <w:rFonts w:hAnsi="Times New Roman" w:ascii="Times New Roman"/>
          <w:sz w:val="24"/>
        </w:rPr>
        <w:t xml:space="preserve"> RIJEKA - JANKA POLIĆA KAMOVA 59, OIB: 67779738899,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4.172,76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4.172,76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2.086,38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2.086,38 </w:t>
      </w:r>
      <w:r w:rsidRPr="009219F7">
        <w:rPr>
          <w:rFonts w:hAnsi="Times New Roman" w:ascii="Times New Roman"/>
          <w:sz w:val="24"/>
        </w:rPr>
        <w:t>kn te će smanjenu tražbinu isplatiti nakon počeka od godinu dana u 84 (osamdesetčetiri)  jednakih mjesečnih anuiteta, svaki u visini 24,84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PERINIĆ SISTEMI d.o.o.</w:t>
      </w:r>
      <w:r w:rsidRPr="009219F7">
        <w:rPr>
          <w:rFonts w:hAnsi="Times New Roman" w:ascii="Times New Roman"/>
          <w:sz w:val="24"/>
        </w:rPr>
        <w:t xml:space="preserve"> , ZAGREB - ZAGREB, Vrhovec 28, OIB: 38880270076,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9.642,46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9.642,46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4.821,23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4.821,23 </w:t>
      </w:r>
      <w:r w:rsidRPr="009219F7">
        <w:rPr>
          <w:rFonts w:hAnsi="Times New Roman" w:ascii="Times New Roman"/>
          <w:sz w:val="24"/>
        </w:rPr>
        <w:t>kn te će smanjenu tražbinu isplatiti nakon počeka od godinu dana u 84 (osamdesetčetiri)  jednakih mjesečnih anuiteta, svaki u visini 57,40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Periodika d.o.o.</w:t>
      </w:r>
      <w:r w:rsidRPr="009219F7">
        <w:rPr>
          <w:rFonts w:hAnsi="Times New Roman" w:ascii="Times New Roman"/>
          <w:sz w:val="24"/>
        </w:rPr>
        <w:t xml:space="preserve"> Pula - Jasne Crnobori 103, OIB: 46101236434,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10.507,93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1.169,44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9.338,49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4.669,25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4.669,25 </w:t>
      </w:r>
      <w:r w:rsidRPr="009219F7">
        <w:rPr>
          <w:rFonts w:hAnsi="Times New Roman" w:ascii="Times New Roman"/>
          <w:sz w:val="24"/>
        </w:rPr>
        <w:t>kn te će smanjenu tražbinu isplatiti nakon počeka od godinu dana u 84 (osamdesetčetiri)  jednakih mjesečnih anuiteta, svaki u visini 55,59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PERIŠ ŽELIMIR</w:t>
      </w:r>
      <w:r w:rsidRPr="009219F7">
        <w:rPr>
          <w:rFonts w:hAnsi="Times New Roman" w:ascii="Times New Roman"/>
          <w:sz w:val="24"/>
        </w:rPr>
        <w:t xml:space="preserve"> , ZADAR - Ante Starčevića 15B , OIB: </w:t>
      </w:r>
      <w:r w:rsidRPr="009219F7">
        <w:rPr>
          <w:rFonts w:hAnsi="Times New Roman" w:ascii="Times New Roman"/>
          <w:sz w:val="24"/>
        </w:rPr>
        <w:lastRenderedPageBreak/>
        <w:t xml:space="preserve">19910836254,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8.412,10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8.412,10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4.206,05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4.206,05 </w:t>
      </w:r>
      <w:r w:rsidRPr="009219F7">
        <w:rPr>
          <w:rFonts w:hAnsi="Times New Roman" w:ascii="Times New Roman"/>
          <w:sz w:val="24"/>
        </w:rPr>
        <w:t>kn te će smanjenu tražbinu isplatiti nakon počeka od godinu dana u 84 (osamdesetčetiri)  jednakih mjesečnih anuiteta, svaki u visini 50,07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PEROŽIĆ MARKO</w:t>
      </w:r>
      <w:r w:rsidRPr="009219F7">
        <w:rPr>
          <w:rFonts w:hAnsi="Times New Roman" w:ascii="Times New Roman"/>
          <w:sz w:val="24"/>
        </w:rPr>
        <w:t xml:space="preserve">, Zagreb - Biankinijeva 3a , OIB: 10850809814,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17.892,87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17.892,87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8.946,44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8.946,44 </w:t>
      </w:r>
      <w:r w:rsidRPr="009219F7">
        <w:rPr>
          <w:rFonts w:hAnsi="Times New Roman" w:ascii="Times New Roman"/>
          <w:sz w:val="24"/>
        </w:rPr>
        <w:t>kn te će smanjenu tražbinu isplatiti nakon počeka od godinu dana u 84 (osamdesetčetiri)  jednakih mjesečnih anuiteta, svaki u visini 106,51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PETA AVENIJA MARKETING j.d.o.o.</w:t>
      </w:r>
      <w:r w:rsidRPr="009219F7">
        <w:rPr>
          <w:rFonts w:hAnsi="Times New Roman" w:ascii="Times New Roman"/>
          <w:sz w:val="24"/>
        </w:rPr>
        <w:t xml:space="preserve"> KRAPINA  - Mihaljekov jarak 67, OIB: 33953925965,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1.875,00 </w:t>
      </w:r>
      <w:r w:rsidRPr="009219F7">
        <w:rPr>
          <w:rFonts w:hAnsi="Times New Roman" w:ascii="Times New Roman"/>
          <w:sz w:val="24"/>
        </w:rPr>
        <w:t>kn te će smanjenu tražbinu isplatiti nakon počeka od godinu dana u 84 (osamdesetčetiri)  jednakih mjesečnih anuiteta, svaki u visini 22,32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PETI STANTIĆ ANITA,</w:t>
      </w:r>
      <w:r w:rsidRPr="009219F7">
        <w:rPr>
          <w:rFonts w:hAnsi="Times New Roman" w:ascii="Times New Roman"/>
          <w:sz w:val="24"/>
        </w:rPr>
        <w:t xml:space="preserve"> Zagreb - Kneza Mutimira 1v, OIB:  36376972282,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31.420,30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31.420,30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15.710,15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15.710,15 </w:t>
      </w:r>
      <w:r w:rsidRPr="009219F7">
        <w:rPr>
          <w:rFonts w:hAnsi="Times New Roman" w:ascii="Times New Roman"/>
          <w:sz w:val="24"/>
        </w:rPr>
        <w:t>kn te će smanjenu tražbinu isplatiti nakon počeka od godinu dana u 84 (osamdesetčetiri)  jednakih mjesečnih anuiteta, svaki u visini  187,03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PEZIĆ NIKOLA,</w:t>
      </w:r>
      <w:r w:rsidRPr="009219F7">
        <w:rPr>
          <w:rFonts w:hAnsi="Times New Roman" w:ascii="Times New Roman"/>
          <w:sz w:val="24"/>
        </w:rPr>
        <w:t xml:space="preserve"> Ivanić Grad - Nikole Belica 19, OIB: 56989764763,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2.209,94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0,00 kn</w:t>
      </w:r>
      <w:r w:rsidRPr="009219F7">
        <w:rPr>
          <w:rFonts w:hAnsi="Times New Roman" w:ascii="Times New Roman"/>
          <w:sz w:val="24"/>
        </w:rPr>
        <w:t xml:space="preserve"> te iznos tražbine nakon otpisa zatezne kamate iznosi </w:t>
      </w:r>
      <w:r w:rsidRPr="009219F7">
        <w:rPr>
          <w:rFonts w:hAnsi="Times New Roman" w:ascii="Times New Roman"/>
          <w:sz w:val="24"/>
          <w:lang w:eastAsia="hr-HR"/>
        </w:rPr>
        <w:t xml:space="preserve">2.209,94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1.104,97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1.104,97 </w:t>
      </w:r>
      <w:r w:rsidRPr="009219F7">
        <w:rPr>
          <w:rFonts w:hAnsi="Times New Roman" w:ascii="Times New Roman"/>
          <w:sz w:val="24"/>
        </w:rPr>
        <w:t>kn te će smanjenu tražbinu isplatiti nakon počeka od godinu dana u 84 (osamdesetčetiri)  jednakih mjesečnih anuiteta, svaki u visini 13,15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PLANT d.o.o.</w:t>
      </w:r>
      <w:r w:rsidRPr="009219F7">
        <w:rPr>
          <w:rFonts w:hAnsi="Times New Roman" w:ascii="Times New Roman"/>
          <w:sz w:val="24"/>
        </w:rPr>
        <w:t xml:space="preserve"> Zagreb - Banjavčićeva 22, OIB: 60126701591tražbinu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0,00 kn</w:t>
      </w:r>
      <w:r w:rsidRPr="009219F7">
        <w:rPr>
          <w:rFonts w:hAnsi="Times New Roman" w:ascii="Times New Roman"/>
          <w:sz w:val="24"/>
        </w:rPr>
        <w:t xml:space="preserve"> te iznos tražbine nakon otpisa zatezne kamate iznosi </w:t>
      </w:r>
      <w:r w:rsidRPr="009219F7">
        <w:rPr>
          <w:rFonts w:hAnsi="Times New Roman" w:ascii="Times New Roman"/>
          <w:sz w:val="24"/>
          <w:lang w:eastAsia="hr-HR"/>
        </w:rPr>
        <w:t xml:space="preserve">2.500,00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1.250,00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1.250,00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14,88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PLEJIĆ PREMEC IRENA</w:t>
      </w:r>
      <w:r w:rsidRPr="009219F7">
        <w:rPr>
          <w:rFonts w:hAnsi="Times New Roman" w:ascii="Times New Roman"/>
          <w:sz w:val="24"/>
        </w:rPr>
        <w:t xml:space="preserve">, Zagreb - Vijenac Frane Gotovca 4 , OIB: 70672516136,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15.387,65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0,00 kn</w:t>
      </w:r>
      <w:r w:rsidRPr="009219F7">
        <w:rPr>
          <w:rFonts w:hAnsi="Times New Roman" w:ascii="Times New Roman"/>
          <w:sz w:val="24"/>
        </w:rPr>
        <w:t xml:space="preserve"> te iznos tražbine nakon otpisa zatezne kamate iznosi </w:t>
      </w:r>
      <w:r w:rsidRPr="009219F7">
        <w:rPr>
          <w:rFonts w:hAnsi="Times New Roman" w:ascii="Times New Roman"/>
          <w:sz w:val="24"/>
          <w:lang w:eastAsia="hr-HR"/>
        </w:rPr>
        <w:t xml:space="preserve">15.387,65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7.693,83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7.693,83 </w:t>
      </w:r>
      <w:r w:rsidRPr="009219F7">
        <w:rPr>
          <w:rFonts w:hAnsi="Times New Roman" w:ascii="Times New Roman"/>
          <w:sz w:val="24"/>
        </w:rPr>
        <w:t>kn te će smanjenu tražbinu isplatiti nakon počeka od godinu dana u 84 (osamdesetčetiri)  jednakih mjesečnih anuiteta, svaki u visini 91,59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PLEŠE DUBRAVKA</w:t>
      </w:r>
      <w:r w:rsidRPr="009219F7">
        <w:rPr>
          <w:rFonts w:hAnsi="Times New Roman" w:ascii="Times New Roman"/>
          <w:sz w:val="24"/>
        </w:rPr>
        <w:t xml:space="preserve">, ZAGREB - Filipovićeva 31 , OIB: 18183923527,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11.358,54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11.358,54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5.679,27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5.679,27 </w:t>
      </w:r>
      <w:r w:rsidRPr="009219F7">
        <w:rPr>
          <w:rFonts w:hAnsi="Times New Roman" w:ascii="Times New Roman"/>
          <w:sz w:val="24"/>
        </w:rPr>
        <w:t>kn te će smanjenu tražbinu isplatiti nakon počeka od godinu dana u 84 (osamdesetčetiri)  jednakih mjesečnih anuiteta, svaki u visini 67,61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POKLONČIĆ d.o.o.,</w:t>
      </w:r>
      <w:r w:rsidRPr="009219F7">
        <w:rPr>
          <w:rFonts w:hAnsi="Times New Roman" w:ascii="Times New Roman"/>
          <w:sz w:val="24"/>
        </w:rPr>
        <w:t xml:space="preserve"> Zagreb - Male Putine 19, OIB: 2347534092327813117925,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4.714,12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4.714,12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2.357,06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2.357,06 </w:t>
      </w:r>
      <w:r w:rsidRPr="009219F7">
        <w:rPr>
          <w:rFonts w:hAnsi="Times New Roman" w:ascii="Times New Roman"/>
          <w:sz w:val="24"/>
        </w:rPr>
        <w:t>kn te će smanjenu tražbinu isplatiti nakon počeka od godinu dana u 84 (osamdesetčetiri)  jednakih mjesečnih anuiteta, svaki u visini 28,06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POPOVIĆ JELENA</w:t>
      </w:r>
      <w:r w:rsidRPr="009219F7">
        <w:rPr>
          <w:rFonts w:hAnsi="Times New Roman" w:ascii="Times New Roman"/>
          <w:sz w:val="24"/>
        </w:rPr>
        <w:t xml:space="preserve"> , Zagreb - Vlaška 106, OIB: 0757447470,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11.763,08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11.763,08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5.881,54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5.881,54 </w:t>
      </w:r>
      <w:r w:rsidRPr="009219F7">
        <w:rPr>
          <w:rFonts w:hAnsi="Times New Roman" w:ascii="Times New Roman"/>
          <w:sz w:val="24"/>
        </w:rPr>
        <w:t>kn te će smanjenu tražbinu isplatiti nakon počeka od godinu dana u 84 (osamdesetčetiri)  jednakih mjesečnih anuiteta, svaki u visini 70,02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POST SCRIPTUM d.o.o.</w:t>
      </w:r>
      <w:r w:rsidRPr="009219F7">
        <w:rPr>
          <w:rFonts w:hAnsi="Times New Roman" w:ascii="Times New Roman"/>
          <w:sz w:val="24"/>
        </w:rPr>
        <w:t xml:space="preserve"> Zagreb - Marulićev trg 3, OIB: 98811239341,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3.273,63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3.273,63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1.636,82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1.636,82 </w:t>
      </w:r>
      <w:r w:rsidRPr="009219F7">
        <w:rPr>
          <w:rFonts w:hAnsi="Times New Roman" w:ascii="Times New Roman"/>
          <w:sz w:val="24"/>
        </w:rPr>
        <w:t>kn te će smanjenu tražbinu isplatiti nakon počeka od godinu dana u 84 (osamdesetčetiri)  jednakih mjesečnih anuiteta, svaki u visini 19,49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PRANIĆ MARTINA</w:t>
      </w:r>
      <w:r w:rsidRPr="009219F7">
        <w:rPr>
          <w:rFonts w:hAnsi="Times New Roman" w:ascii="Times New Roman"/>
          <w:sz w:val="24"/>
        </w:rPr>
        <w:t xml:space="preserve">, Zagreb - Štoosova 6, OIB: 94671191847,  </w:t>
      </w:r>
      <w:r w:rsidRPr="009219F7">
        <w:rPr>
          <w:rFonts w:hAnsi="Times New Roman" w:ascii="Times New Roman"/>
          <w:sz w:val="24"/>
        </w:rPr>
        <w:lastRenderedPageBreak/>
        <w:t xml:space="preserve">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33.108,35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33.108,35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16.554,18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16.554,18 </w:t>
      </w:r>
      <w:r w:rsidRPr="009219F7">
        <w:rPr>
          <w:rFonts w:hAnsi="Times New Roman" w:ascii="Times New Roman"/>
          <w:sz w:val="24"/>
        </w:rPr>
        <w:t>kn te će smanjenu tražbinu isplatiti nakon počeka od godinu dana u 84 (osamdesetčetiri)  jednakih mjesečnih anuiteta, svaki u visini 197,07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PROFIL INTERNATIONAL d.o.o.</w:t>
      </w:r>
      <w:r w:rsidRPr="009219F7">
        <w:rPr>
          <w:rFonts w:hAnsi="Times New Roman" w:ascii="Times New Roman"/>
          <w:sz w:val="24"/>
        </w:rPr>
        <w:t xml:space="preserve"> Zagreb - Bužanova 20A, OIB: 39186998538,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40.907,68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40.907,68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20.453,84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20.453,84 </w:t>
      </w:r>
      <w:r w:rsidRPr="009219F7">
        <w:rPr>
          <w:rFonts w:hAnsi="Times New Roman" w:ascii="Times New Roman"/>
          <w:sz w:val="24"/>
        </w:rPr>
        <w:t>kn te će smanjenu tražbinu isplatiti nakon počeka od godinu dana u 84 (osamdesetčetiri)  jednakih mjesečnih anuiteta, svaki u visini 243,50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PROFIL MULTIMEDIJA d.o.o.</w:t>
      </w:r>
      <w:r w:rsidRPr="009219F7">
        <w:rPr>
          <w:rFonts w:hAnsi="Times New Roman" w:ascii="Times New Roman"/>
          <w:sz w:val="24"/>
        </w:rPr>
        <w:t xml:space="preserve"> Zagreb -  Bogovićeva 7, OIB: 37677873435,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236.260,09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236.260,09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118.130,05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118.130,05 </w:t>
      </w:r>
      <w:r w:rsidRPr="009219F7">
        <w:rPr>
          <w:rFonts w:hAnsi="Times New Roman" w:ascii="Times New Roman"/>
          <w:sz w:val="24"/>
        </w:rPr>
        <w:t>kn te će smanjenu tražbinu isplatiti nakon počeka od godinu dana u 84 (osamdesetčetiri)  jednakih mjesečnih anuiteta, svaki u visini 1.406,31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PRŠIĆ EMINA</w:t>
      </w:r>
      <w:r w:rsidRPr="009219F7">
        <w:rPr>
          <w:rFonts w:hAnsi="Times New Roman" w:ascii="Times New Roman"/>
          <w:sz w:val="24"/>
        </w:rPr>
        <w:t xml:space="preserve"> , Zaprešić - Kalamirova 5,  OIB: 12175557944,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7.380,75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7.380,75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3.690,38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3.690,38 </w:t>
      </w:r>
      <w:r w:rsidRPr="009219F7">
        <w:rPr>
          <w:rFonts w:hAnsi="Times New Roman" w:ascii="Times New Roman"/>
          <w:sz w:val="24"/>
        </w:rPr>
        <w:t>kn te će smanjenu tražbinu isplatiti nakon počeka od godinu dana u 84 (osamdesetčetiri)  jednakih mjesečnih anuiteta, svaki u visini  43,93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QUAHWA d.o.o.,</w:t>
      </w:r>
      <w:r w:rsidRPr="009219F7">
        <w:rPr>
          <w:rFonts w:hAnsi="Times New Roman" w:ascii="Times New Roman"/>
          <w:sz w:val="24"/>
        </w:rPr>
        <w:t xml:space="preserve"> Zagreb - Borovci 5A, OIB: 96516152119,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7.072,50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7.072,50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3.536,25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3.536,25 </w:t>
      </w:r>
      <w:r w:rsidRPr="009219F7">
        <w:rPr>
          <w:rFonts w:hAnsi="Times New Roman" w:ascii="Times New Roman"/>
          <w:sz w:val="24"/>
        </w:rPr>
        <w:t>kn te će smanjenu tražbinu isplatiti nakon počeka od godinu dana u 84 (osamdesetčetiri)  jednakih mjesečnih anuiteta, svaki u visini  42,10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RADIO 101 d.o.o.,</w:t>
      </w:r>
      <w:r w:rsidRPr="009219F7">
        <w:rPr>
          <w:rFonts w:hAnsi="Times New Roman" w:ascii="Times New Roman"/>
          <w:sz w:val="24"/>
        </w:rPr>
        <w:t xml:space="preserve"> Zagreb - Ljudevita Gaja 10, OIB: 46315944115,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9.500,60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9.500,60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4.750,30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4.750,30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56,55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RADOŠEVIĆ DUBRAVKO</w:t>
      </w:r>
      <w:r w:rsidRPr="009219F7">
        <w:rPr>
          <w:rFonts w:hAnsi="Times New Roman" w:ascii="Times New Roman"/>
          <w:sz w:val="24"/>
        </w:rPr>
        <w:t xml:space="preserve"> , Zagreb - Pokornoga br. 6 , OIB: 39992337996,,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3.100,19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3.100,19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1.550,10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1.550,10 </w:t>
      </w:r>
      <w:r w:rsidRPr="009219F7">
        <w:rPr>
          <w:rFonts w:hAnsi="Times New Roman" w:ascii="Times New Roman"/>
          <w:sz w:val="24"/>
        </w:rPr>
        <w:t>kn te će smanjenu tražbinu isplatiti nakon počeka od godinu dana u 84 (osamdesetčetiri)  jednakih mjesečnih anuiteta, svaki u visini 18,45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RECONSULT d.o.o.</w:t>
      </w:r>
      <w:r w:rsidRPr="009219F7">
        <w:rPr>
          <w:rFonts w:hAnsi="Times New Roman" w:ascii="Times New Roman"/>
          <w:sz w:val="24"/>
        </w:rPr>
        <w:t xml:space="preserve"> Zagreb - TRG HRV.VELIKANA 4/1, OIB: 89603242748,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90.033,72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6.283,72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83.750,00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41.875,00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41.875,00 </w:t>
      </w:r>
      <w:r w:rsidRPr="009219F7">
        <w:rPr>
          <w:rFonts w:hAnsi="Times New Roman" w:ascii="Times New Roman"/>
          <w:sz w:val="24"/>
        </w:rPr>
        <w:t>kn te će smanjenu tražbinu isplatiti nakon počeka od godinu dana u 84 (osamdesetčetiri)  jednakih mjesečnih anuiteta, svaki u visini 498,51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RG STUDIO d.o.o</w:t>
      </w:r>
      <w:r w:rsidRPr="009219F7">
        <w:rPr>
          <w:rFonts w:hAnsi="Times New Roman" w:ascii="Times New Roman"/>
          <w:sz w:val="24"/>
        </w:rPr>
        <w:t xml:space="preserve">. , Zagreb - Boškovićeva 9, OIB: 81331518913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5.204,89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979,15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4.225,74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2.112,87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2.112,87 </w:t>
      </w:r>
      <w:r w:rsidRPr="009219F7">
        <w:rPr>
          <w:rFonts w:hAnsi="Times New Roman" w:ascii="Times New Roman"/>
          <w:sz w:val="24"/>
        </w:rPr>
        <w:t>kn te će smanjenu tražbinu isplatiti nakon počeka od godinu dana u 84 (osamdesetčetiri)  jednakih mjesečnih anuiteta, svaki u visini 25,15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RIBIĆ ESAD</w:t>
      </w:r>
      <w:r w:rsidRPr="009219F7">
        <w:rPr>
          <w:rFonts w:hAnsi="Times New Roman" w:ascii="Times New Roman"/>
          <w:sz w:val="24"/>
        </w:rPr>
        <w:t xml:space="preserve">, Zagreb - PABLA NERUDE 5 , OIB: 46692530023,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13.112,45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13.112,45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6.556,23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6.556,23 </w:t>
      </w:r>
      <w:r w:rsidRPr="009219F7">
        <w:rPr>
          <w:rFonts w:hAnsi="Times New Roman" w:ascii="Times New Roman"/>
          <w:sz w:val="24"/>
        </w:rPr>
        <w:t>kn te će smanjenu tražbinu isplatiti nakon počeka od godinu dana u 84 (osamdesetčetiri)  jednakih mjesečnih anuiteta, svaki u visini 78,05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ROCHE d.o.o.,</w:t>
      </w:r>
      <w:r w:rsidRPr="009219F7">
        <w:rPr>
          <w:rFonts w:hAnsi="Times New Roman" w:ascii="Times New Roman"/>
          <w:sz w:val="24"/>
        </w:rPr>
        <w:t xml:space="preserve"> Zagreb - Ulica grada Vukovara 269 A, OIB: 18787746778,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2.890,00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2.890,00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1.445,00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1.445,00 </w:t>
      </w:r>
      <w:r w:rsidRPr="009219F7">
        <w:rPr>
          <w:rFonts w:hAnsi="Times New Roman" w:ascii="Times New Roman"/>
          <w:sz w:val="24"/>
        </w:rPr>
        <w:t>kn te će smanjenu tražbinu isplatiti nakon počeka od godinu dana u 84 (osamdesetčetiri)  jednakih mjesečnih anuiteta, svaki u visini 17,20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ROMIĆ ZRINKA</w:t>
      </w:r>
      <w:r w:rsidRPr="009219F7">
        <w:rPr>
          <w:rFonts w:hAnsi="Times New Roman" w:ascii="Times New Roman"/>
          <w:sz w:val="24"/>
        </w:rPr>
        <w:t xml:space="preserve">, Zagreb - VRBANI 21 , OIB: 05572559309,  </w:t>
      </w:r>
      <w:r w:rsidRPr="009219F7">
        <w:rPr>
          <w:rFonts w:hAnsi="Times New Roman" w:ascii="Times New Roman"/>
          <w:sz w:val="24"/>
        </w:rPr>
        <w:lastRenderedPageBreak/>
        <w:t xml:space="preserve">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10.727,16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10.727,16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5.363,58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5.363,58 </w:t>
      </w:r>
      <w:r w:rsidRPr="009219F7">
        <w:rPr>
          <w:rFonts w:hAnsi="Times New Roman" w:ascii="Times New Roman"/>
          <w:sz w:val="24"/>
        </w:rPr>
        <w:t>kn te će smanjenu tražbinu isplatiti nakon počeka od godinu dana u 84 (osamdesetčetiri)  jednakih mjesečnih anuiteta, svaki u visini  63,85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Rosis Unus d.o.o.,</w:t>
      </w:r>
      <w:r w:rsidRPr="009219F7">
        <w:rPr>
          <w:rFonts w:hAnsi="Times New Roman" w:ascii="Times New Roman"/>
          <w:sz w:val="24"/>
        </w:rPr>
        <w:t xml:space="preserve"> Sv.Križ Začretje  - Vrankovec 1, OIB: 00378517235,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611.250,82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52.345,93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558.904,89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279.452,45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279.452,45 </w:t>
      </w:r>
      <w:r w:rsidRPr="009219F7">
        <w:rPr>
          <w:rFonts w:hAnsi="Times New Roman" w:ascii="Times New Roman"/>
          <w:sz w:val="24"/>
        </w:rPr>
        <w:t>kn te će smanjenu tražbinu isplatiti nakon počeka od godinu dana u 84 (osamdesetčetiri)  jednakih mjesečnih anuiteta, svaki u visini 3.326,81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S.I. OBRT ZA GRADITELJSTVO, USLUGE I TRGOVINU, VL. MARKO SAČER</w:t>
      </w:r>
      <w:r w:rsidRPr="009219F7">
        <w:rPr>
          <w:rFonts w:hAnsi="Times New Roman" w:ascii="Times New Roman"/>
          <w:sz w:val="24"/>
        </w:rPr>
        <w:t xml:space="preserve">, Zagreb - Matuni 12a, OIB:22927484381,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4.323,90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w:t>
      </w:r>
      <w:r w:rsidRPr="009219F7">
        <w:rPr>
          <w:rFonts w:hAnsi="Times New Roman" w:ascii="Times New Roman"/>
          <w:sz w:val="24"/>
          <w:lang w:eastAsia="hr-HR"/>
        </w:rPr>
        <w:t xml:space="preserve">4.323,90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2.161,95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2.161,95 </w:t>
      </w:r>
      <w:r w:rsidRPr="009219F7">
        <w:rPr>
          <w:rFonts w:hAnsi="Times New Roman" w:ascii="Times New Roman"/>
          <w:sz w:val="24"/>
        </w:rPr>
        <w:t>kn te će smanjenu tražbinu isplatiti nakon počeka od godinu dana u 84 (osamdesetčetiri)  jednakih mjesečnih anuiteta, svaki u visini 25,74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SAČER JOSIP</w:t>
      </w:r>
      <w:r w:rsidRPr="009219F7">
        <w:rPr>
          <w:rFonts w:hAnsi="Times New Roman" w:ascii="Times New Roman"/>
          <w:sz w:val="24"/>
        </w:rPr>
        <w:t xml:space="preserve">, Zagreb - Vladimira Varićaka 24, OIB: 34919635214,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361.313,24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w:t>
      </w:r>
      <w:r w:rsidRPr="009219F7">
        <w:rPr>
          <w:rFonts w:hAnsi="Times New Roman" w:ascii="Times New Roman"/>
          <w:sz w:val="24"/>
          <w:lang w:eastAsia="hr-HR"/>
        </w:rPr>
        <w:t xml:space="preserve">361.313,24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180.656,62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180.656,62 </w:t>
      </w:r>
      <w:r w:rsidRPr="009219F7">
        <w:rPr>
          <w:rFonts w:hAnsi="Times New Roman" w:ascii="Times New Roman"/>
          <w:sz w:val="24"/>
        </w:rPr>
        <w:t>kn te će smanjenu tražbinu isplatiti nakon počeka od godinu dana u 84 (osamdesetčetiri)  jednakih mjesečnih anuiteta, svaki u visini 2.150,67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SAK Media d.o.o.,</w:t>
      </w:r>
      <w:r w:rsidRPr="009219F7">
        <w:rPr>
          <w:rFonts w:hAnsi="Times New Roman" w:ascii="Times New Roman"/>
          <w:sz w:val="24"/>
        </w:rPr>
        <w:t xml:space="preserve"> Zagreb - SAVSKA C.56, OIB: 72320155787,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3.103,79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3.103,79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1.551,90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1.551,90 </w:t>
      </w:r>
      <w:r w:rsidRPr="009219F7">
        <w:rPr>
          <w:rFonts w:hAnsi="Times New Roman" w:ascii="Times New Roman"/>
          <w:sz w:val="24"/>
        </w:rPr>
        <w:t>kn te će smanjenu tražbinu isplatiti nakon počeka od godinu dana u 84 (osamdesetčetiri)  jednakih mjesečnih anuiteta, svaki u visini 18,48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SELMAN d.o.o.,</w:t>
      </w:r>
      <w:r w:rsidRPr="009219F7">
        <w:rPr>
          <w:rFonts w:hAnsi="Times New Roman" w:ascii="Times New Roman"/>
          <w:sz w:val="24"/>
        </w:rPr>
        <w:t xml:space="preserve"> Zagreb - Milke Trnine 26/III, OIB: 99381963815,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7.437,11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7.437,11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3.718,56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3.718,56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44,27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SILIĆ ANA</w:t>
      </w:r>
      <w:r w:rsidRPr="009219F7">
        <w:rPr>
          <w:rFonts w:hAnsi="Times New Roman" w:ascii="Times New Roman"/>
          <w:sz w:val="24"/>
        </w:rPr>
        <w:t xml:space="preserve">, Zagreb - Tomašićeva 13, OIB: 93519928024,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5.166,99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5.166,99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2.583,50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2.583,50 </w:t>
      </w:r>
      <w:r w:rsidRPr="009219F7">
        <w:rPr>
          <w:rFonts w:hAnsi="Times New Roman" w:ascii="Times New Roman"/>
          <w:sz w:val="24"/>
        </w:rPr>
        <w:t>kn te će smanjenu tražbinu isplatiti nakon počeka od godinu dana u 84 (osamdesetčetiri)  jednakih mjesečnih anuiteta, svaki u visini  30,76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SKLADIŠTE GRADIĆI d.o.o.</w:t>
      </w:r>
      <w:r w:rsidRPr="009219F7">
        <w:rPr>
          <w:rFonts w:hAnsi="Times New Roman" w:ascii="Times New Roman"/>
          <w:sz w:val="24"/>
        </w:rPr>
        <w:t xml:space="preserve"> "Zagreb -  Harambašićeva 19 ", OIB: 67232266891,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234.300,00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234.300,00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117.150,00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117.150,00 </w:t>
      </w:r>
      <w:r w:rsidRPr="009219F7">
        <w:rPr>
          <w:rFonts w:hAnsi="Times New Roman" w:ascii="Times New Roman"/>
          <w:sz w:val="24"/>
        </w:rPr>
        <w:t>kn te će smanjenu tražbinu isplatiti nakon počeka od godinu dana u 84 (osamdesetčetiri)  jednakih mjesečnih anuiteta, svaki u visini 1.394,64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SKYLINK d.o.o.,</w:t>
      </w:r>
      <w:r w:rsidRPr="009219F7">
        <w:rPr>
          <w:rFonts w:hAnsi="Times New Roman" w:ascii="Times New Roman"/>
          <w:sz w:val="24"/>
        </w:rPr>
        <w:t xml:space="preserve"> "Zagreb - Jure Kaštelana 19", OIB:81773389478,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2.194,50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2.194,50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1.097,25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1.097,25 </w:t>
      </w:r>
      <w:r w:rsidRPr="009219F7">
        <w:rPr>
          <w:rFonts w:hAnsi="Times New Roman" w:ascii="Times New Roman"/>
          <w:sz w:val="24"/>
        </w:rPr>
        <w:t>kn te će smanjenu tražbinu isplatiti nakon počeka od godinu dana u 84 (osamdesetčetiri)  jednakih mjesečnih anuiteta, svaki u visini 13,06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SOPOT VL. IVICA KOVAČ</w:t>
      </w:r>
      <w:r w:rsidRPr="009219F7">
        <w:rPr>
          <w:rFonts w:hAnsi="Times New Roman" w:ascii="Times New Roman"/>
          <w:sz w:val="24"/>
        </w:rPr>
        <w:t xml:space="preserve">, ZAGREB - Siječanjska 4, OIB: 55911282112,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7.718,75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7.718,75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3.859,38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3.859,38 </w:t>
      </w:r>
      <w:r w:rsidRPr="009219F7">
        <w:rPr>
          <w:rFonts w:hAnsi="Times New Roman" w:ascii="Times New Roman"/>
          <w:sz w:val="24"/>
        </w:rPr>
        <w:t>kn te će smanjenu tražbinu isplatiti nakon počeka od godinu dana u 84 (osamdesetčetiri)  jednakih mjesečnih anuiteta, svaki u visini 45,95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SREDNJA EUROPA d.o.o.,</w:t>
      </w:r>
      <w:r w:rsidRPr="009219F7">
        <w:rPr>
          <w:rFonts w:hAnsi="Times New Roman" w:ascii="Times New Roman"/>
          <w:sz w:val="24"/>
        </w:rPr>
        <w:t xml:space="preserve"> Zagreb - Vankina 13, OIB: 31501714030,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4.728,68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4.728,68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2.364,34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2.364,34 </w:t>
      </w:r>
      <w:r w:rsidRPr="009219F7">
        <w:rPr>
          <w:rFonts w:hAnsi="Times New Roman" w:ascii="Times New Roman"/>
          <w:sz w:val="24"/>
        </w:rPr>
        <w:t>kn te će smanjenu tražbinu isplatiti nakon počeka od godinu dana u 84 (osamdesetčetiri)  jednakih mjesečnih anuiteta, svaki u visini 28,15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STANTIĆ MIRTA</w:t>
      </w:r>
      <w:r w:rsidRPr="009219F7">
        <w:rPr>
          <w:rFonts w:hAnsi="Times New Roman" w:ascii="Times New Roman"/>
          <w:sz w:val="24"/>
        </w:rPr>
        <w:t xml:space="preserve">, OIB: 38157181511,  tražbinu </w:t>
      </w:r>
      <w:r w:rsidR="003919A3">
        <w:rPr>
          <w:rFonts w:hAnsi="Times New Roman" w:ascii="Times New Roman"/>
          <w:sz w:val="24"/>
        </w:rPr>
        <w:t xml:space="preserve">iz ove </w:t>
      </w:r>
      <w:r w:rsidR="003919A3">
        <w:rPr>
          <w:rFonts w:hAnsi="Times New Roman" w:ascii="Times New Roman"/>
          <w:sz w:val="24"/>
        </w:rPr>
        <w:lastRenderedPageBreak/>
        <w:t>nagodbe</w:t>
      </w:r>
      <w:r w:rsidRPr="009219F7">
        <w:rPr>
          <w:rFonts w:hAnsi="Times New Roman" w:ascii="Times New Roman"/>
          <w:sz w:val="24"/>
        </w:rPr>
        <w:t xml:space="preserve">u iznosu od </w:t>
      </w:r>
      <w:r w:rsidRPr="009219F7">
        <w:rPr>
          <w:rFonts w:hAnsi="Times New Roman" w:ascii="Times New Roman"/>
          <w:sz w:val="24"/>
          <w:lang w:eastAsia="hr-HR"/>
        </w:rPr>
        <w:t xml:space="preserve">9.004,20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9.004,20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4.502,10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4.502,10 </w:t>
      </w:r>
      <w:r w:rsidRPr="009219F7">
        <w:rPr>
          <w:rFonts w:hAnsi="Times New Roman" w:ascii="Times New Roman"/>
          <w:sz w:val="24"/>
        </w:rPr>
        <w:t>kn te će smanjenu tražbinu isplatiti nakon počeka od godinu dana u 84 (osamdesetčetiri)  jednakih mjesečnih anuiteta, svaki u visini 53,60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STILUS KNJIGA d.o.o.,</w:t>
      </w:r>
      <w:r w:rsidRPr="009219F7">
        <w:rPr>
          <w:rFonts w:hAnsi="Times New Roman" w:ascii="Times New Roman"/>
          <w:sz w:val="24"/>
        </w:rPr>
        <w:t xml:space="preserve"> Velika Gorica - Vukomerička bb, OIB: 86341348358,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5.826,24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kn </w:t>
      </w:r>
      <w:r w:rsidRPr="009219F7">
        <w:rPr>
          <w:rFonts w:hAnsi="Times New Roman" w:ascii="Times New Roman"/>
          <w:sz w:val="24"/>
        </w:rPr>
        <w:t xml:space="preserve">te iznos tražbine nakon otpisa zatezne kamate iznosi </w:t>
      </w:r>
      <w:r w:rsidRPr="009219F7">
        <w:rPr>
          <w:rFonts w:hAnsi="Times New Roman" w:ascii="Times New Roman"/>
          <w:sz w:val="24"/>
          <w:lang w:eastAsia="hr-HR"/>
        </w:rPr>
        <w:t xml:space="preserve">5.826,24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2.913,12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2.913,12 </w:t>
      </w:r>
      <w:r w:rsidRPr="009219F7">
        <w:rPr>
          <w:rFonts w:hAnsi="Times New Roman" w:ascii="Times New Roman"/>
          <w:sz w:val="24"/>
        </w:rPr>
        <w:t>kn te će smanjenu tražbinu isplatiti nakon počeka od godinu dana u 84 (osamdesetčetiri)  jednakih mjesečnih anuiteta, svaki u visini  34,68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STOJČEVIĆ KARLO </w:t>
      </w:r>
      <w:r w:rsidRPr="009219F7">
        <w:rPr>
          <w:rFonts w:hAnsi="Times New Roman" w:ascii="Times New Roman"/>
          <w:sz w:val="24"/>
        </w:rPr>
        <w:t xml:space="preserve">Zagreb -  Žlebec 41, OIB: 70671771536,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2.520,47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2.520,47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1.260,24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1.260,24 </w:t>
      </w:r>
      <w:r w:rsidRPr="009219F7">
        <w:rPr>
          <w:rFonts w:hAnsi="Times New Roman" w:ascii="Times New Roman"/>
          <w:sz w:val="24"/>
        </w:rPr>
        <w:t>kn te će smanjenu tražbinu isplatiti nakon počeka od godinu dana u 84 (osamdesetčetiri)  jednakih mjesečnih anuiteta, svaki u visini 15,01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STOLARIJA LISAK VL. DARIJO LISAK</w:t>
      </w:r>
      <w:r w:rsidRPr="009219F7">
        <w:rPr>
          <w:rFonts w:hAnsi="Times New Roman" w:ascii="Times New Roman"/>
          <w:sz w:val="24"/>
        </w:rPr>
        <w:t xml:space="preserve">, Donja Stubica -  GOLUBOVEČKO NASELJE 35, OIB: 58864081890,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7.187,50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7.187,50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3.593,75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3.593,75 </w:t>
      </w:r>
      <w:r w:rsidRPr="009219F7">
        <w:rPr>
          <w:rFonts w:hAnsi="Times New Roman" w:ascii="Times New Roman"/>
          <w:sz w:val="24"/>
        </w:rPr>
        <w:t>kn te će smanjenu tražbinu isplatiti nakon počeka od godinu dana u 84 (osamdesetčetiri)  jednakih mjesečnih anuiteta, svaki u visini  42,78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STORM COMPUTERS d.o.o.,</w:t>
      </w:r>
      <w:r w:rsidRPr="009219F7">
        <w:rPr>
          <w:rFonts w:hAnsi="Times New Roman" w:ascii="Times New Roman"/>
          <w:sz w:val="24"/>
        </w:rPr>
        <w:t xml:space="preserve"> Zagreb -  Savica I. 127, OIB: 20142998436 ,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127.312,50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127.312,50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63.656,25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63.656,25 </w:t>
      </w:r>
      <w:r w:rsidRPr="009219F7">
        <w:rPr>
          <w:rFonts w:hAnsi="Times New Roman" w:ascii="Times New Roman"/>
          <w:sz w:val="24"/>
        </w:rPr>
        <w:t>kn te će smanjenu tražbinu isplatiti nakon počeka od godinu dana u 84 (osamdesetčetiri)  jednakih mjesečnih anuiteta, svaki u visini  757,81 kn,a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STUHLREITER ĐURĐICA</w:t>
      </w:r>
      <w:r w:rsidRPr="009219F7">
        <w:rPr>
          <w:rFonts w:hAnsi="Times New Roman" w:ascii="Times New Roman"/>
          <w:sz w:val="24"/>
        </w:rPr>
        <w:t xml:space="preserve"> , Osijek - MARTINA DIVALTA 26, OIB: 26555594537,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7.372,14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7.372,14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3.686,07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3.686,07 </w:t>
      </w:r>
      <w:r w:rsidRPr="009219F7">
        <w:rPr>
          <w:rFonts w:hAnsi="Times New Roman" w:ascii="Times New Roman"/>
          <w:sz w:val="24"/>
        </w:rPr>
        <w:t xml:space="preserve">kn te će smanjenu tražbinu isplatiti nakon počeka od godinu dana u 84 </w:t>
      </w:r>
      <w:r w:rsidRPr="009219F7">
        <w:rPr>
          <w:rFonts w:hAnsi="Times New Roman" w:ascii="Times New Roman"/>
          <w:sz w:val="24"/>
        </w:rPr>
        <w:lastRenderedPageBreak/>
        <w:t>(osamdesetčetiri)  jednakih mjesečnih anuiteta, svaki u visini 43,88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Sučević Senka</w:t>
      </w:r>
      <w:r w:rsidRPr="009219F7">
        <w:rPr>
          <w:rFonts w:hAnsi="Times New Roman" w:ascii="Times New Roman"/>
          <w:sz w:val="24"/>
        </w:rPr>
        <w:t xml:space="preserve">, Zagreb - Savska cesta 101A, OIB: 11808191199,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6.864,00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6.864,00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3.432,00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3.432,00 </w:t>
      </w:r>
      <w:r w:rsidRPr="009219F7">
        <w:rPr>
          <w:rFonts w:hAnsi="Times New Roman" w:ascii="Times New Roman"/>
          <w:sz w:val="24"/>
        </w:rPr>
        <w:t>kn te će smanjenu tražbinu isplatiti nakon počeka od godinu dana u 84 (osamdesetčetiri)  jednakih mjesečnih anuiteta, svaki u visini 40,86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SUPERKNJIŽARA d.o.o.</w:t>
      </w:r>
      <w:r w:rsidRPr="009219F7">
        <w:rPr>
          <w:rFonts w:hAnsi="Times New Roman" w:ascii="Times New Roman"/>
          <w:sz w:val="24"/>
        </w:rPr>
        <w:t xml:space="preserve"> Zagreb - Sokolgradska 58, OIB: 65638061875,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15.351,12 </w:t>
      </w:r>
      <w:r w:rsidRPr="009219F7">
        <w:rPr>
          <w:rFonts w:hAnsi="Times New Roman" w:ascii="Times New Roman"/>
          <w:sz w:val="24"/>
        </w:rPr>
        <w:t xml:space="preserve">,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15.351,12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7.675,56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7.675,56 </w:t>
      </w:r>
      <w:r w:rsidRPr="009219F7">
        <w:rPr>
          <w:rFonts w:hAnsi="Times New Roman" w:ascii="Times New Roman"/>
          <w:sz w:val="24"/>
        </w:rPr>
        <w:t>kn te će smanjenu tražbinu isplatiti nakon počeka od godinu dana u 84 (osamdesetčetiri)  jednakih mjesečnih anuiteta, svaki u visini 91,38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ŠENDA IVANKA,</w:t>
      </w:r>
      <w:r w:rsidRPr="009219F7">
        <w:rPr>
          <w:rFonts w:hAnsi="Times New Roman" w:ascii="Times New Roman"/>
          <w:sz w:val="24"/>
        </w:rPr>
        <w:t xml:space="preserve"> Zagreb - KOSOROVA 1, OIB: 00631272837,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30.034,37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30.034,37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15.017,19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15.017,19 </w:t>
      </w:r>
      <w:r w:rsidRPr="009219F7">
        <w:rPr>
          <w:rFonts w:hAnsi="Times New Roman" w:ascii="Times New Roman"/>
          <w:sz w:val="24"/>
        </w:rPr>
        <w:t>kn te će smanjenu tražbinu isplatiti nakon počeka od godinu dana u 84 (osamdesetčetiri)  jednakih mjesečnih anuiteta, svaki u visini 178,78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Šešo Ivana</w:t>
      </w:r>
      <w:r w:rsidRPr="009219F7">
        <w:rPr>
          <w:rFonts w:hAnsi="Times New Roman" w:ascii="Times New Roman"/>
          <w:sz w:val="24"/>
        </w:rPr>
        <w:t xml:space="preserve"> , Zagreb - Zapoljska 2, OIB: 51357372577,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7.316,10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7.316,10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3.658,05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3.658,05 </w:t>
      </w:r>
      <w:r w:rsidRPr="009219F7">
        <w:rPr>
          <w:rFonts w:hAnsi="Times New Roman" w:ascii="Times New Roman"/>
          <w:sz w:val="24"/>
        </w:rPr>
        <w:t>kn te će smanjenu tražbinu isplatiti nakon počeka od godinu dana u 84 (osamdesetčetiri)  jednakih mjesečnih anuiteta, svaki u visini  43,55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ŠIMUNIĆ NENAD</w:t>
      </w:r>
      <w:r w:rsidRPr="009219F7">
        <w:rPr>
          <w:rFonts w:hAnsi="Times New Roman" w:ascii="Times New Roman"/>
          <w:sz w:val="24"/>
        </w:rPr>
        <w:t xml:space="preserve"> , ZAGREB -  VLAŠKA 50A, OIB: 31806139986,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6.180,31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2.061,31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4.119,00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2.059,50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2.059,50 </w:t>
      </w:r>
      <w:r w:rsidRPr="009219F7">
        <w:rPr>
          <w:rFonts w:hAnsi="Times New Roman" w:ascii="Times New Roman"/>
          <w:sz w:val="24"/>
        </w:rPr>
        <w:t>kn te će smanjenu tražbinu isplatiti nakon počeka od godinu dana u 84 (osamdesetčetiri)  jednakih mjesečnih anuiteta, svaki u visini 24,52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ŠKOLSKA KNJIGA d.d.,</w:t>
      </w:r>
      <w:r w:rsidRPr="009219F7">
        <w:rPr>
          <w:rFonts w:hAnsi="Times New Roman" w:ascii="Times New Roman"/>
          <w:sz w:val="24"/>
        </w:rPr>
        <w:t xml:space="preserve"> "Zagreb - Masarykova 28", OIB: </w:t>
      </w:r>
      <w:r w:rsidRPr="009219F7">
        <w:rPr>
          <w:rFonts w:hAnsi="Times New Roman" w:ascii="Times New Roman"/>
          <w:sz w:val="24"/>
        </w:rPr>
        <w:lastRenderedPageBreak/>
        <w:t xml:space="preserve">38967655335,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39.370,40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39.370,40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19.685,20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19.685,20 </w:t>
      </w:r>
      <w:r w:rsidRPr="009219F7">
        <w:rPr>
          <w:rFonts w:hAnsi="Times New Roman" w:ascii="Times New Roman"/>
          <w:sz w:val="24"/>
        </w:rPr>
        <w:t>kn te će smanjenu tražbinu isplatiti nakon počeka od godinu dana u 84 (osamdesetčetiri)  jednakih mjesečnih anuiteta, svaki u visini 234,35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ŠKREBLIN SREBRENKA</w:t>
      </w:r>
      <w:r w:rsidRPr="009219F7">
        <w:rPr>
          <w:rFonts w:hAnsi="Times New Roman" w:ascii="Times New Roman"/>
          <w:sz w:val="24"/>
        </w:rPr>
        <w:t xml:space="preserve">, Zagreb - Brešćenskoga 11, OIB: 63273741290,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502.415,15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502.415,15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251.207,58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251.207,58 </w:t>
      </w:r>
      <w:r w:rsidRPr="009219F7">
        <w:rPr>
          <w:rFonts w:hAnsi="Times New Roman" w:ascii="Times New Roman"/>
          <w:sz w:val="24"/>
        </w:rPr>
        <w:t>kn te će smanjenu tražbinu isplatiti nakon počeka od godinu dana u 84 (osamdesetčetiri)  jednakih mjesečnih anuiteta, svaki u visini 2.990,57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ŠOŠTARIĆ BRANKO</w:t>
      </w:r>
      <w:r w:rsidRPr="009219F7">
        <w:rPr>
          <w:rFonts w:hAnsi="Times New Roman" w:ascii="Times New Roman"/>
          <w:sz w:val="24"/>
        </w:rPr>
        <w:t xml:space="preserve">, Zagreb - Prilesje Obronak 5, OIB: 01416248792,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128.252,64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128.252,64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64.126,32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64.126,32 </w:t>
      </w:r>
      <w:r w:rsidRPr="009219F7">
        <w:rPr>
          <w:rFonts w:hAnsi="Times New Roman" w:ascii="Times New Roman"/>
          <w:sz w:val="24"/>
        </w:rPr>
        <w:t>kn te će smanjenu tražbinu isplatiti nakon počeka od godinu dana u 84 (osamdesetčetiri)  jednakih mjesečnih anuiteta, svaki u visini 763,41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ŠPIRANOVIĆ MARIJA</w:t>
      </w:r>
      <w:r w:rsidRPr="009219F7">
        <w:rPr>
          <w:rFonts w:hAnsi="Times New Roman" w:ascii="Times New Roman"/>
          <w:sz w:val="24"/>
        </w:rPr>
        <w:t xml:space="preserve">, Zagreb - Lojenov prilaz 2, OIB: 00833523157,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139.616,65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139.616,65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69.808,33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69.808,33 </w:t>
      </w:r>
      <w:r w:rsidRPr="009219F7">
        <w:rPr>
          <w:rFonts w:hAnsi="Times New Roman" w:ascii="Times New Roman"/>
          <w:sz w:val="24"/>
        </w:rPr>
        <w:t>kn te će smanjenu tražbinu isplatiti nakon počeka od godinu dana u 84 (osamdesetčetiri)  jednakih mjesečnih anuiteta, svaki u visini 831,05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TEB d.o.o.,</w:t>
      </w:r>
      <w:r w:rsidRPr="009219F7">
        <w:rPr>
          <w:rFonts w:hAnsi="Times New Roman" w:ascii="Times New Roman"/>
          <w:sz w:val="24"/>
        </w:rPr>
        <w:t xml:space="preserve"> "Zagreb - Trg žrtava fašizma 15/I", OIB: 99944170669,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4.200,00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4.200,00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2.100,00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2.100,00 </w:t>
      </w:r>
      <w:r w:rsidRPr="009219F7">
        <w:rPr>
          <w:rFonts w:hAnsi="Times New Roman" w:ascii="Times New Roman"/>
          <w:sz w:val="24"/>
        </w:rPr>
        <w:t>kn te će smanjenu tražbinu isplatiti nakon počeka od godinu dana u 84 (osamdesetčetiri)  jednakih mjesečnih anuiteta, svaki u visini 25,00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Telećan Dinko,</w:t>
      </w:r>
      <w:r w:rsidRPr="009219F7">
        <w:rPr>
          <w:rFonts w:hAnsi="Times New Roman" w:ascii="Times New Roman"/>
          <w:sz w:val="24"/>
        </w:rPr>
        <w:t xml:space="preserve"> Zagreb - Kralja Zvonimira 75 , OIB: 37904677691,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3.780,72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3.780,72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1.260,24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1.260,24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15,01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TKALEC IVA, </w:t>
      </w:r>
      <w:r w:rsidRPr="009219F7">
        <w:rPr>
          <w:rFonts w:hAnsi="Times New Roman" w:ascii="Times New Roman"/>
          <w:sz w:val="24"/>
        </w:rPr>
        <w:t xml:space="preserve">42000 VARAŽDIN - VIDOVEČKA 56B, OIB: 44708304266,,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4.041,36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4.041,36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2.020,68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2.020,68 </w:t>
      </w:r>
      <w:r w:rsidRPr="009219F7">
        <w:rPr>
          <w:rFonts w:hAnsi="Times New Roman" w:ascii="Times New Roman"/>
          <w:sz w:val="24"/>
        </w:rPr>
        <w:t>kn te će smanjenu tražbinu isplatiti nakon počeka od godinu dana u 84 (osamdesetčetiri)  jednakih mjesečnih anuiteta, svaki u visini  24,06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TOČKA SNA d.o.o.,</w:t>
      </w:r>
      <w:r w:rsidRPr="009219F7">
        <w:rPr>
          <w:rFonts w:hAnsi="Times New Roman" w:ascii="Times New Roman"/>
          <w:sz w:val="24"/>
        </w:rPr>
        <w:t xml:space="preserve"> ZAGREB -  ISCE 17a, OIB: 84098788294tražbinu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3.252,18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3.252,18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1.626,09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1.626,09 </w:t>
      </w:r>
      <w:r w:rsidRPr="009219F7">
        <w:rPr>
          <w:rFonts w:hAnsi="Times New Roman" w:ascii="Times New Roman"/>
          <w:sz w:val="24"/>
        </w:rPr>
        <w:t>kn te će smanjenu tražbinu isplatiti nakon počeka od godinu dana u 84 (osamdesetčetiri)  jednakih mjesečnih anuiteta, svaki u visini  19,36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TOMETIĆ  ROSANDA</w:t>
      </w:r>
      <w:r w:rsidRPr="009219F7">
        <w:rPr>
          <w:rFonts w:hAnsi="Times New Roman" w:ascii="Times New Roman"/>
          <w:sz w:val="24"/>
        </w:rPr>
        <w:t xml:space="preserve">, 10000 ZAGREB - BOŽIDARA MAGOVCA 24, OIB: 28397372797,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18.010,09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18.010,09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9.005,05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9.005,05 </w:t>
      </w:r>
      <w:r w:rsidRPr="009219F7">
        <w:rPr>
          <w:rFonts w:hAnsi="Times New Roman" w:ascii="Times New Roman"/>
          <w:sz w:val="24"/>
        </w:rPr>
        <w:t>kn te će smanjenu tražbinu isplatiti nakon počeka od godinu dana u 84 (osamdesetčetiri)  jednakih mjesečnih anuiteta, svaki u visini 107,20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TOMIĆ ZORAN</w:t>
      </w:r>
      <w:r w:rsidRPr="009219F7">
        <w:rPr>
          <w:rFonts w:hAnsi="Times New Roman" w:ascii="Times New Roman"/>
          <w:sz w:val="24"/>
        </w:rPr>
        <w:t xml:space="preserve"> , ZAGREB - Čazmanska 2 10010, OIB: 67090199410,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7.149,97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7.149,97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3.574,99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3.574,99 </w:t>
      </w:r>
      <w:r w:rsidRPr="009219F7">
        <w:rPr>
          <w:rFonts w:hAnsi="Times New Roman" w:ascii="Times New Roman"/>
          <w:sz w:val="24"/>
        </w:rPr>
        <w:t>kn te će smanjenu tražbinu isplatiti nakon počeka od godinu dana u 84 (osamdesetčetiri)  jednakih mjesečnih anuiteta, svaki u visini  42,56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TRBUŠIĆ HELENA</w:t>
      </w:r>
      <w:r w:rsidRPr="009219F7">
        <w:rPr>
          <w:rFonts w:hAnsi="Times New Roman" w:ascii="Times New Roman"/>
          <w:sz w:val="24"/>
        </w:rPr>
        <w:t xml:space="preserve"> , Zagreb - Ulica Davora Zbiljskoga 30, OIB: 58034189143,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15.133,00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15.133,00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7.566,50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7.566,50 </w:t>
      </w:r>
      <w:r w:rsidRPr="009219F7">
        <w:rPr>
          <w:rFonts w:hAnsi="Times New Roman" w:ascii="Times New Roman"/>
          <w:sz w:val="24"/>
        </w:rPr>
        <w:t>kn te će smanjenu tražbinu isplatiti nakon počeka od godinu dana u 84 (osamdesetčetiri)  jednakih mjesečnih anuiteta, svaki u visini 90,08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TRGOSTIL, d.d.</w:t>
      </w:r>
      <w:r w:rsidRPr="009219F7">
        <w:rPr>
          <w:rFonts w:hAnsi="Times New Roman" w:ascii="Times New Roman"/>
          <w:sz w:val="24"/>
        </w:rPr>
        <w:t xml:space="preserve"> DONJA STUBICA -  TOPLIČKA CESTA16, </w:t>
      </w:r>
      <w:r w:rsidRPr="009219F7">
        <w:rPr>
          <w:rFonts w:hAnsi="Times New Roman" w:ascii="Times New Roman"/>
          <w:sz w:val="24"/>
        </w:rPr>
        <w:lastRenderedPageBreak/>
        <w:t xml:space="preserve">OIB: 92498671077,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30.000,00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30.000,00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15.000,00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 15.000,00 </w:t>
      </w:r>
      <w:r w:rsidRPr="009219F7">
        <w:rPr>
          <w:rFonts w:hAnsi="Times New Roman" w:ascii="Times New Roman"/>
          <w:sz w:val="24"/>
        </w:rPr>
        <w:t>kn te će smanjenu tražbinu isplatiti nakon počeka od godinu dana u 84 (osamdesetčetiri)  jednakih mjesečnih anuiteta, svaki u visini 178,57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TRGOVAČKI CENTAR LUMINI d.o.o.,</w:t>
      </w:r>
      <w:r w:rsidRPr="009219F7">
        <w:rPr>
          <w:rFonts w:hAnsi="Times New Roman" w:ascii="Times New Roman"/>
          <w:sz w:val="24"/>
        </w:rPr>
        <w:t xml:space="preserve"> ZAGREB - Radnička cesta 52, OIB: 90092662934,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14.865,33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14.865,33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7.432,67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7.432,67 </w:t>
      </w:r>
      <w:r w:rsidRPr="009219F7">
        <w:rPr>
          <w:rFonts w:hAnsi="Times New Roman" w:ascii="Times New Roman"/>
          <w:sz w:val="24"/>
        </w:rPr>
        <w:t>kn te će smanjenu tražbinu isplatiti nakon počeka od godinu dana u 84 (osamdesetčetiri)  jednakih mjesečnih anuiteta, svaki u visini 88,48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Trgovinski centar Zadar -</w:t>
      </w:r>
      <w:r w:rsidRPr="009219F7">
        <w:rPr>
          <w:rFonts w:hAnsi="Times New Roman" w:ascii="Times New Roman"/>
          <w:sz w:val="24"/>
        </w:rPr>
        <w:t xml:space="preserve"> </w:t>
      </w:r>
      <w:r w:rsidRPr="009219F7">
        <w:rPr>
          <w:rFonts w:hAnsi="Times New Roman" w:ascii="Times New Roman"/>
          <w:b/>
          <w:sz w:val="24"/>
        </w:rPr>
        <w:t>FAZA 2 d.o.o</w:t>
      </w:r>
      <w:r w:rsidRPr="009219F7">
        <w:rPr>
          <w:rFonts w:hAnsi="Times New Roman" w:ascii="Times New Roman"/>
          <w:sz w:val="24"/>
        </w:rPr>
        <w:t xml:space="preserve">., ZADAR - MURVIČKA 1, OIB: 70447395541,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502.701,20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16.483,86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486.217,34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243.108,67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243.108,67 </w:t>
      </w:r>
      <w:r w:rsidRPr="009219F7">
        <w:rPr>
          <w:rFonts w:hAnsi="Times New Roman" w:ascii="Times New Roman"/>
          <w:sz w:val="24"/>
        </w:rPr>
        <w:t>kn te će smanjenu tražbinu isplatiti nakon počeka od godinu dana u 84 (osamdesetčetiri)  jednakih mjesečnih anuiteta, svaki u visini 2.894,15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TRSAT POLO d.o.o.,</w:t>
      </w:r>
      <w:r w:rsidRPr="009219F7">
        <w:rPr>
          <w:rFonts w:hAnsi="Times New Roman" w:ascii="Times New Roman"/>
          <w:sz w:val="24"/>
        </w:rPr>
        <w:t xml:space="preserve"> ZAGREB - VLADIMIRA RUŽDJAKA 2/C, OIB: 44574320442,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2.215,12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2.215,12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1.107,56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1.107,56 </w:t>
      </w:r>
      <w:r w:rsidRPr="009219F7">
        <w:rPr>
          <w:rFonts w:hAnsi="Times New Roman" w:ascii="Times New Roman"/>
          <w:sz w:val="24"/>
        </w:rPr>
        <w:t>kn te će smanjenu tražbinu isplatiti nakon počeka od godinu dana u 84 (osamdesetčetiri)  jednakih mjesečnih anuiteta, svaki u visini 13,19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TURISTIČKA NAKLADA d.o.o.,</w:t>
      </w:r>
      <w:r w:rsidRPr="009219F7">
        <w:rPr>
          <w:rFonts w:hAnsi="Times New Roman" w:ascii="Times New Roman"/>
          <w:sz w:val="24"/>
        </w:rPr>
        <w:t xml:space="preserve"> ZAGREB - OGRIZOVIĆEVA 40/C, OIB: 33519855166,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4.067,39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4.067,39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2.033,70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2.033,70 </w:t>
      </w:r>
      <w:r w:rsidRPr="009219F7">
        <w:rPr>
          <w:rFonts w:hAnsi="Times New Roman" w:ascii="Times New Roman"/>
          <w:sz w:val="24"/>
        </w:rPr>
        <w:t>kn te će smanjenu tražbinu isplatiti nakon počeka od godinu dana u 84 (osamdesetčetiri)  jednakih mjesečnih anuiteta, svaki u visini 24,21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TURNER FLORA</w:t>
      </w:r>
      <w:r w:rsidRPr="009219F7">
        <w:rPr>
          <w:rFonts w:hAnsi="Times New Roman" w:ascii="Times New Roman"/>
          <w:sz w:val="24"/>
        </w:rPr>
        <w:t xml:space="preserve">, Hvar - ŠETALIŠTE TONIJA PETRIĆA 16, OIB: 59656109513,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12.335,03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12.335,03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6.167,52 </w:t>
      </w:r>
      <w:r w:rsidRPr="009219F7">
        <w:rPr>
          <w:rFonts w:hAnsi="Times New Roman" w:ascii="Times New Roman"/>
          <w:sz w:val="24"/>
        </w:rPr>
        <w:t xml:space="preserve">kn, pa smanjena tražbina iznosi </w:t>
      </w:r>
      <w:r w:rsidRPr="009219F7">
        <w:rPr>
          <w:rFonts w:hAnsi="Times New Roman" w:ascii="Times New Roman"/>
          <w:sz w:val="24"/>
          <w:lang w:eastAsia="hr-HR"/>
        </w:rPr>
        <w:lastRenderedPageBreak/>
        <w:t xml:space="preserve">6.167,52 </w:t>
      </w:r>
      <w:r w:rsidRPr="009219F7">
        <w:rPr>
          <w:rFonts w:hAnsi="Times New Roman" w:ascii="Times New Roman"/>
          <w:sz w:val="24"/>
        </w:rPr>
        <w:t>kn te će smanjenu tražbinu isplatiti nakon počeka od godinu dana u 84 (osamdesetčetiri)  jednakih mjesečnih anuiteta, svaki u visini 73,42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TUŠEK JELENA ,</w:t>
      </w:r>
      <w:r w:rsidRPr="009219F7">
        <w:rPr>
          <w:rFonts w:hAnsi="Times New Roman" w:ascii="Times New Roman"/>
          <w:sz w:val="24"/>
        </w:rPr>
        <w:t xml:space="preserve"> Zagreb - Zinke Kunc 3b, OIB: 41994926483,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4.892,04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4.892,04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2.446,02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2.446,02 </w:t>
      </w:r>
      <w:r w:rsidRPr="009219F7">
        <w:rPr>
          <w:rFonts w:hAnsi="Times New Roman" w:ascii="Times New Roman"/>
          <w:sz w:val="24"/>
        </w:rPr>
        <w:t>kn te će smanjenu tražbinu isplatiti nakon počeka od godinu dana u 84 (osamdesetčetiri)  jednakih mjesečnih anuiteta, svaki u visini 29,12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Učilište JANTAR - ustanova za obrazovanje odraslih,</w:t>
      </w:r>
      <w:r w:rsidRPr="009219F7">
        <w:rPr>
          <w:rFonts w:hAnsi="Times New Roman" w:ascii="Times New Roman"/>
          <w:sz w:val="24"/>
        </w:rPr>
        <w:t xml:space="preserve"> Split - Šimićeva 28, OIB: 96425511135,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2.006,70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2.006,70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1.003,35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1.003,35 </w:t>
      </w:r>
      <w:r w:rsidRPr="009219F7">
        <w:rPr>
          <w:rFonts w:hAnsi="Times New Roman" w:ascii="Times New Roman"/>
          <w:sz w:val="24"/>
        </w:rPr>
        <w:t>kn te će smanjenu tražbinu isplatiti nakon počeka od godinu dana u 84 (osamdesetčetiri)  jednakih mjesečnih anuiteta, svaki u visini 11,94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Udžbenik.hr d.o.o., </w:t>
      </w:r>
      <w:r w:rsidRPr="009219F7">
        <w:rPr>
          <w:rFonts w:hAnsi="Times New Roman" w:ascii="Times New Roman"/>
          <w:sz w:val="24"/>
        </w:rPr>
        <w:t xml:space="preserve">ZAGREB - IVANEČKA 31, OIB: 64896170875,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3.243,30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3.243,30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1.621,65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1.621,65 </w:t>
      </w:r>
      <w:r w:rsidRPr="009219F7">
        <w:rPr>
          <w:rFonts w:hAnsi="Times New Roman" w:ascii="Times New Roman"/>
          <w:sz w:val="24"/>
        </w:rPr>
        <w:t>kn te će smanjenu tražbinu isplatiti nakon počeka od godinu dana u 84 (osamdesetčetiri)  jednakih mjesečnih anuiteta, svaki u visini 19,31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UNIKOM d.o.o.,</w:t>
      </w:r>
      <w:r w:rsidRPr="009219F7">
        <w:rPr>
          <w:rFonts w:hAnsi="Times New Roman" w:ascii="Times New Roman"/>
          <w:sz w:val="24"/>
        </w:rPr>
        <w:t xml:space="preserve"> OSIJEK - Ružina 11 a , OIB: 07507345484,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2.244,01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2.244,01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1.055,75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1.055,75 </w:t>
      </w:r>
      <w:r w:rsidRPr="009219F7">
        <w:rPr>
          <w:rFonts w:hAnsi="Times New Roman" w:ascii="Times New Roman"/>
          <w:sz w:val="24"/>
        </w:rPr>
        <w:t>kn te će smanjenu tražbinu isplatiti nakon počeka od godinu dana u 84 (osamdesetčetiri)  jednakih mjesečnih anuiteta, svaki u visini  12,57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Ured UNICEF-a u Hrvatskoj</w:t>
      </w:r>
      <w:r w:rsidRPr="009219F7">
        <w:rPr>
          <w:rFonts w:hAnsi="Times New Roman" w:ascii="Times New Roman"/>
          <w:sz w:val="24"/>
        </w:rPr>
        <w:t xml:space="preserve">, Zagreb - Radnička cesta 41/7, OIB: 18282095247,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26.488,21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26.488,21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13.244,11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13.244,11 </w:t>
      </w:r>
      <w:r w:rsidRPr="009219F7">
        <w:rPr>
          <w:rFonts w:hAnsi="Times New Roman" w:ascii="Times New Roman"/>
          <w:sz w:val="24"/>
        </w:rPr>
        <w:t>kn te će smanjenu tražbinu isplatiti nakon počeka od godinu dana u 84 (osamdesetčetiri)  jednakih mjesečnih anuiteta, svaki u visini 157,67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w:t>
      </w:r>
      <w:r w:rsidRPr="009219F7">
        <w:rPr>
          <w:rFonts w:hAnsi="Times New Roman" w:ascii="Times New Roman"/>
          <w:sz w:val="24"/>
        </w:rPr>
        <w:lastRenderedPageBreak/>
        <w:t>1154493957 će vjerovniku</w:t>
      </w:r>
      <w:r w:rsidRPr="009219F7">
        <w:rPr>
          <w:rFonts w:hAnsi="Times New Roman" w:ascii="Times New Roman"/>
          <w:b/>
          <w:sz w:val="24"/>
        </w:rPr>
        <w:t xml:space="preserve"> V.B.Z. d.o.o.,</w:t>
      </w:r>
      <w:r w:rsidRPr="009219F7">
        <w:rPr>
          <w:rFonts w:hAnsi="Times New Roman" w:ascii="Times New Roman"/>
          <w:sz w:val="24"/>
        </w:rPr>
        <w:t xml:space="preserve"> ZAGREB - DRAČEVIČKA UL.12, OIB: 35632925066,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6.738,90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6.738,90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3.369,45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3.369,45 </w:t>
      </w:r>
      <w:r w:rsidRPr="009219F7">
        <w:rPr>
          <w:rFonts w:hAnsi="Times New Roman" w:ascii="Times New Roman"/>
          <w:sz w:val="24"/>
        </w:rPr>
        <w:t>kn te će smanjenu tražbinu isplatiti nakon počeka od godinu dana u 84 (osamdesetčetiri)  jednakih mjesečnih anuiteta, svaki u visini 40,11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VALENT MIRJANA</w:t>
      </w:r>
      <w:r w:rsidRPr="009219F7">
        <w:rPr>
          <w:rFonts w:hAnsi="Times New Roman" w:ascii="Times New Roman"/>
          <w:sz w:val="24"/>
        </w:rPr>
        <w:t xml:space="preserve"> , Zagreb - MIRKA DEANOVIĆA 13 , OIB: 07108609965,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13.106,50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13.106,50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6.553,25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6.553,25 </w:t>
      </w:r>
      <w:r w:rsidRPr="009219F7">
        <w:rPr>
          <w:rFonts w:hAnsi="Times New Roman" w:ascii="Times New Roman"/>
          <w:sz w:val="24"/>
        </w:rPr>
        <w:t>kn te će smanjenu tražbinu isplatiti nakon počeka od godinu dana u 84 (osamdesetčetiri)  jednakih mjesečnih anuiteta, svaki u visini 78,01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VARIUS GRAFIKA d.o.o.,</w:t>
      </w:r>
      <w:r w:rsidRPr="009219F7">
        <w:rPr>
          <w:rFonts w:hAnsi="Times New Roman" w:ascii="Times New Roman"/>
          <w:sz w:val="24"/>
        </w:rPr>
        <w:t xml:space="preserve"> ZAGREB -  NOVIGRADSKA 4, OIB: 21698208147,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3.624,38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3.624,38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1.812,19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1.812,19 </w:t>
      </w:r>
      <w:r w:rsidRPr="009219F7">
        <w:rPr>
          <w:rFonts w:hAnsi="Times New Roman" w:ascii="Times New Roman"/>
          <w:sz w:val="24"/>
        </w:rPr>
        <w:t>kn te će smanjenu tražbinu isplatiti nakon počeka od godinu dana u 84 (osamdesetčetiri)  jednakih mjesečnih anuiteta, svaki u visini 21,57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VEBLE COMMERCE d.o.o.,</w:t>
      </w:r>
      <w:r w:rsidRPr="009219F7">
        <w:rPr>
          <w:rFonts w:hAnsi="Times New Roman" w:ascii="Times New Roman"/>
          <w:sz w:val="24"/>
        </w:rPr>
        <w:t xml:space="preserve"> ZAGREB -  KRALJEVIĆEVA 5, OIB: 70428822356tražbinu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22.439,02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22.439,02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11.219,51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11.219,51 </w:t>
      </w:r>
      <w:r w:rsidRPr="009219F7">
        <w:rPr>
          <w:rFonts w:hAnsi="Times New Roman" w:ascii="Times New Roman"/>
          <w:sz w:val="24"/>
        </w:rPr>
        <w:t>kn te će smanjenu tražbinu isplatiti nakon počeka od godinu dana u 84 (osamdesetčetiri)  jednakih mjesečnih anuiteta, svaki u visini 133,57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VENA M., d.o.o.</w:t>
      </w:r>
      <w:r w:rsidRPr="009219F7">
        <w:rPr>
          <w:rFonts w:hAnsi="Times New Roman" w:ascii="Times New Roman"/>
          <w:sz w:val="24"/>
        </w:rPr>
        <w:t xml:space="preserve">ZAGREB - FLORIĆEVA 14, OIB:71393590405,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13.229,56 </w:t>
      </w:r>
      <w:r w:rsidRPr="009219F7">
        <w:rPr>
          <w:rFonts w:hAnsi="Times New Roman" w:ascii="Times New Roman"/>
          <w:sz w:val="24"/>
        </w:rPr>
        <w:t>kn, smanjenu za otpis zateznih kamata u iznosu od 0,00</w:t>
      </w:r>
      <w:r w:rsidRPr="009219F7">
        <w:rPr>
          <w:rFonts w:hAnsi="Times New Roman" w:ascii="Times New Roman"/>
          <w:sz w:val="24"/>
          <w:lang w:eastAsia="hr-HR"/>
        </w:rPr>
        <w:t xml:space="preserve">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13.229,56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6.614,78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6.614,78 </w:t>
      </w:r>
      <w:r w:rsidRPr="009219F7">
        <w:rPr>
          <w:rFonts w:hAnsi="Times New Roman" w:ascii="Times New Roman"/>
          <w:sz w:val="24"/>
        </w:rPr>
        <w:t>kn te će smanjenu tražbinu isplatiti nakon počeka od godinu dana u 84 (osamdesetčetiri)  jednakih mjesečnih anuiteta, svaki u visini 78,75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VIDIĆ IVAN</w:t>
      </w:r>
      <w:r w:rsidRPr="009219F7">
        <w:rPr>
          <w:rFonts w:hAnsi="Times New Roman" w:ascii="Times New Roman"/>
          <w:sz w:val="24"/>
        </w:rPr>
        <w:t xml:space="preserve">, 10000 Zagreb - NOVA VES 27 , OIB: 64625466827,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7.401,10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0,00 kn</w:t>
      </w:r>
      <w:r w:rsidRPr="009219F7">
        <w:rPr>
          <w:rFonts w:hAnsi="Times New Roman" w:ascii="Times New Roman"/>
          <w:sz w:val="24"/>
        </w:rPr>
        <w:t xml:space="preserve"> te iznos tražbine nakon otpisa zatezne kamate iznosi </w:t>
      </w:r>
      <w:r w:rsidRPr="009219F7">
        <w:rPr>
          <w:rFonts w:hAnsi="Times New Roman" w:ascii="Times New Roman"/>
          <w:sz w:val="24"/>
          <w:lang w:eastAsia="hr-HR"/>
        </w:rPr>
        <w:t xml:space="preserve">7.401,10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3.700,55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3.700,55 </w:t>
      </w:r>
      <w:r w:rsidRPr="009219F7">
        <w:rPr>
          <w:rFonts w:hAnsi="Times New Roman" w:ascii="Times New Roman"/>
          <w:sz w:val="24"/>
        </w:rPr>
        <w:t xml:space="preserve">kn te će smanjenu tražbinu isplatiti nakon počeka od godinu dana u 84 (osamdesetčetiri)  </w:t>
      </w:r>
      <w:r w:rsidRPr="009219F7">
        <w:rPr>
          <w:rFonts w:hAnsi="Times New Roman" w:ascii="Times New Roman"/>
          <w:sz w:val="24"/>
        </w:rPr>
        <w:lastRenderedPageBreak/>
        <w:t>jednakih mjesečnih anuiteta, svaki u visini 44,05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VIPnet d.o.o.</w:t>
      </w:r>
      <w:r w:rsidRPr="009219F7">
        <w:rPr>
          <w:rFonts w:hAnsi="Times New Roman" w:ascii="Times New Roman"/>
          <w:sz w:val="24"/>
        </w:rPr>
        <w:t xml:space="preserve">ZAGREB - VRTNI PUT 1, OIB: 29524210204,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2.200,54 </w:t>
      </w:r>
      <w:r w:rsidRPr="009219F7">
        <w:rPr>
          <w:rFonts w:hAnsi="Times New Roman" w:ascii="Times New Roman"/>
          <w:sz w:val="24"/>
        </w:rPr>
        <w:t xml:space="preserve">kn, smanjenu za otpis zateznih kamata u iznosu od 16,72 kn te iznos tražbine nakon otpisa zatezne kamate iznosi </w:t>
      </w:r>
      <w:r w:rsidRPr="009219F7">
        <w:rPr>
          <w:rFonts w:hAnsi="Times New Roman" w:ascii="Times New Roman"/>
          <w:sz w:val="24"/>
          <w:lang w:eastAsia="hr-HR"/>
        </w:rPr>
        <w:t xml:space="preserve">2.183,82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1.091,91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1.091,91 </w:t>
      </w:r>
      <w:r w:rsidRPr="009219F7">
        <w:rPr>
          <w:rFonts w:hAnsi="Times New Roman" w:ascii="Times New Roman"/>
          <w:sz w:val="24"/>
        </w:rPr>
        <w:t>kn te će smanjenu tražbinu isplatiti nakon počeka od godinu dana u 84 (osamdesetčetiri)  jednakih mjesečnih anuiteta, svaki u visini  13,00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VRĐUKA BELEŠ MARINA</w:t>
      </w:r>
      <w:r w:rsidRPr="009219F7">
        <w:rPr>
          <w:rFonts w:hAnsi="Times New Roman" w:ascii="Times New Roman"/>
          <w:sz w:val="24"/>
        </w:rPr>
        <w:t xml:space="preserve"> , Rijeka - Baredice 1, OIB: 61721989234,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5.166,70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5.166,70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2.583,35 kn</w:t>
      </w:r>
      <w:r w:rsidRPr="009219F7">
        <w:rPr>
          <w:rFonts w:hAnsi="Times New Roman" w:ascii="Times New Roman"/>
          <w:sz w:val="24"/>
        </w:rPr>
        <w:t xml:space="preserve">, pa smanjena tražbina iznosi </w:t>
      </w:r>
      <w:r w:rsidRPr="009219F7">
        <w:rPr>
          <w:rFonts w:hAnsi="Times New Roman" w:ascii="Times New Roman"/>
          <w:sz w:val="24"/>
          <w:lang w:eastAsia="hr-HR"/>
        </w:rPr>
        <w:t xml:space="preserve">2.583,35 </w:t>
      </w:r>
      <w:r w:rsidRPr="009219F7">
        <w:rPr>
          <w:rFonts w:hAnsi="Times New Roman" w:ascii="Times New Roman"/>
          <w:sz w:val="24"/>
        </w:rPr>
        <w:t>kn te će smanjenu tražbinu isplatiti nakon počeka od godinu dana u 84 (osamdesetčetiri)  jednakih mjesečnih anuiteta, svaki u visini 30,75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VUJOVIĆ TIJANA</w:t>
      </w:r>
      <w:r w:rsidRPr="009219F7">
        <w:rPr>
          <w:rFonts w:hAnsi="Times New Roman" w:ascii="Times New Roman"/>
          <w:sz w:val="24"/>
        </w:rPr>
        <w:t xml:space="preserve"> , 51516 Vrbnik -  J. A Petrisa , OIB: 46110426869,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55.815,39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55.815,39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27.907,70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27.907,70 </w:t>
      </w:r>
      <w:r w:rsidRPr="009219F7">
        <w:rPr>
          <w:rFonts w:hAnsi="Times New Roman" w:ascii="Times New Roman"/>
          <w:sz w:val="24"/>
        </w:rPr>
        <w:t>kn te će smanjenu tražbinu isplatiti nakon počeka od godinu dana u 84 (osamdesetčetiri)  jednakih mjesečnih anuiteta, svaki u visini 332,23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VUKOVIĆ &amp; RUNJIĆ</w:t>
      </w:r>
      <w:r w:rsidRPr="009219F7">
        <w:rPr>
          <w:rFonts w:hAnsi="Times New Roman" w:ascii="Times New Roman"/>
          <w:sz w:val="24"/>
        </w:rPr>
        <w:t xml:space="preserve">, Zagreb -  DUDOVEC 32, OIB: 41117576624,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15.998,87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460,17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15.538,70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7.769,35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7.769,35 </w:t>
      </w:r>
      <w:r w:rsidRPr="009219F7">
        <w:rPr>
          <w:rFonts w:hAnsi="Times New Roman" w:ascii="Times New Roman"/>
          <w:sz w:val="24"/>
        </w:rPr>
        <w:t>kn te će smanjenu tražbinu isplatiti nakon počeka od godinu dana u 84 (osamdesetčetiri)  jednakih mjesečnih anuiteta, svaki u visini 92,49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WACHA-BILIĆ IRA,</w:t>
      </w:r>
      <w:r w:rsidRPr="009219F7">
        <w:rPr>
          <w:rFonts w:hAnsi="Times New Roman" w:ascii="Times New Roman"/>
          <w:sz w:val="24"/>
        </w:rPr>
        <w:t xml:space="preserve"> Duga Resa - Brezovac 1, OIB: 37890313545,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8.426,33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1.811,33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6.615,00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3.307,50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3.307,50 </w:t>
      </w:r>
      <w:r w:rsidRPr="009219F7">
        <w:rPr>
          <w:rFonts w:hAnsi="Times New Roman" w:ascii="Times New Roman"/>
          <w:sz w:val="24"/>
        </w:rPr>
        <w:t>kn te će smanjenu tražbinu isplatiti nakon počeka od godinu dana u 84 (osamdesetčetiri)  jednakih mjesečnih anuiteta, svaki u visini 39,38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WEB2TISAK d.o.o.,</w:t>
      </w:r>
      <w:r w:rsidRPr="009219F7">
        <w:rPr>
          <w:rFonts w:hAnsi="Times New Roman" w:ascii="Times New Roman"/>
          <w:sz w:val="24"/>
        </w:rPr>
        <w:t xml:space="preserve"> Sveta Nedjelja - ULICA  DR. FRANJE </w:t>
      </w:r>
      <w:r w:rsidRPr="009219F7">
        <w:rPr>
          <w:rFonts w:hAnsi="Times New Roman" w:ascii="Times New Roman"/>
          <w:sz w:val="24"/>
        </w:rPr>
        <w:lastRenderedPageBreak/>
        <w:t xml:space="preserve">TUĐMANA 14A, OIB: 01277756816,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242.936,44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242.936,44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121.468,22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121.468,22 </w:t>
      </w:r>
      <w:r w:rsidRPr="009219F7">
        <w:rPr>
          <w:rFonts w:hAnsi="Times New Roman" w:ascii="Times New Roman"/>
          <w:sz w:val="24"/>
        </w:rPr>
        <w:t>kn te će smanjenu tražbinu isplatiti nakon počeka od godinu dana u 84 (osamdesetčetiri)  jednakih mjesečnih anuiteta, svaki u visini 1.446,05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ZAGORSKI METALAC d.o.o.,</w:t>
      </w:r>
      <w:r w:rsidRPr="009219F7">
        <w:rPr>
          <w:rFonts w:hAnsi="Times New Roman" w:ascii="Times New Roman"/>
          <w:sz w:val="24"/>
        </w:rPr>
        <w:t xml:space="preserve"> Zabok - Celine 2 , OIB: 67774118826,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2.914,13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2.914,13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1.457,07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1.457,07 </w:t>
      </w:r>
      <w:r w:rsidRPr="009219F7">
        <w:rPr>
          <w:rFonts w:hAnsi="Times New Roman" w:ascii="Times New Roman"/>
          <w:sz w:val="24"/>
        </w:rPr>
        <w:t>kn te će smanjenu tražbinu isplatiti nakon počeka od godinu dana u 84 (osamdesetčetiri)  jednakih mjesečnih anuiteta, svaki u visini 17,35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ZAGREBAČKA NAKLADA d.o.o.</w:t>
      </w:r>
      <w:r w:rsidRPr="009219F7">
        <w:rPr>
          <w:rFonts w:hAnsi="Times New Roman" w:ascii="Times New Roman"/>
          <w:sz w:val="24"/>
        </w:rPr>
        <w:t xml:space="preserve">ZAGREB - BALOKOVIĆEVA 17, OIB: 68430249539,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7.011,54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7.011,54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3.505,77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3.505,77 </w:t>
      </w:r>
      <w:r w:rsidRPr="009219F7">
        <w:rPr>
          <w:rFonts w:hAnsi="Times New Roman" w:ascii="Times New Roman"/>
          <w:sz w:val="24"/>
        </w:rPr>
        <w:t>kn te će smanjenu tražbinu isplatiti nakon počeka od godinu dana u 84 (osamdesetčetiri)  jednakih mjesečnih anuiteta, svaki u visini 41,74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ZAKLADA BLAGA DJELA</w:t>
      </w:r>
      <w:r w:rsidRPr="009219F7">
        <w:rPr>
          <w:rFonts w:hAnsi="Times New Roman" w:ascii="Times New Roman"/>
          <w:sz w:val="24"/>
        </w:rPr>
        <w:t xml:space="preserve">, DUBROVNIK -  Kovačka 1, OIB: 64576675896,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323.250,00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323.250,00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161.625,00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161.625,00 </w:t>
      </w:r>
      <w:r w:rsidRPr="009219F7">
        <w:rPr>
          <w:rFonts w:hAnsi="Times New Roman" w:ascii="Times New Roman"/>
          <w:sz w:val="24"/>
        </w:rPr>
        <w:t>kn te će smanjenu tražbinu isplatiti nakon počeka od godinu dana u 84 (osamdesetčetiri)  jednakih mjesečnih anuiteta, svaki u visini 1.924,11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ŽANIĆ IVO,</w:t>
      </w:r>
      <w:r w:rsidRPr="009219F7">
        <w:rPr>
          <w:rFonts w:hAnsi="Times New Roman" w:ascii="Times New Roman"/>
          <w:sz w:val="24"/>
        </w:rPr>
        <w:t xml:space="preserve"> Zagreb - Nova cesta 130, OIB: 96436011701,  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4.452,02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4.452,02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2.226,01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2.226,01 </w:t>
      </w:r>
      <w:r w:rsidRPr="009219F7">
        <w:rPr>
          <w:rFonts w:hAnsi="Times New Roman" w:ascii="Times New Roman"/>
          <w:sz w:val="24"/>
        </w:rPr>
        <w:t>kn te će smanjenu tražbinu isplatiti nakon počeka od godinu dana u 84 (osamdesetčetiri)  jednakih mjesečnih anuiteta, svaki u visini 26,50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Žigrović Lucija</w:t>
      </w:r>
      <w:r w:rsidRPr="009219F7">
        <w:rPr>
          <w:rFonts w:hAnsi="Times New Roman" w:ascii="Times New Roman"/>
          <w:sz w:val="24"/>
        </w:rPr>
        <w:t xml:space="preserve"> , ZLATAR BISTRICA - AUGUSTA ŠENOE 1, OIB: 01508831767,  tražbinu u iznosu od </w:t>
      </w:r>
      <w:r w:rsidRPr="009219F7">
        <w:rPr>
          <w:rFonts w:hAnsi="Times New Roman" w:ascii="Times New Roman"/>
          <w:sz w:val="24"/>
          <w:lang w:eastAsia="hr-HR"/>
        </w:rPr>
        <w:t xml:space="preserve">3.864,01 </w:t>
      </w:r>
      <w:r w:rsidRPr="009219F7">
        <w:rPr>
          <w:rFonts w:hAnsi="Times New Roman" w:ascii="Times New Roman"/>
          <w:sz w:val="24"/>
        </w:rPr>
        <w:t xml:space="preserve">kn, smanjenu za otpis zateznih kamata u iznosu od </w:t>
      </w:r>
      <w:r w:rsidRPr="009219F7">
        <w:rPr>
          <w:rFonts w:hAnsi="Times New Roman" w:ascii="Times New Roman"/>
          <w:sz w:val="24"/>
          <w:lang w:eastAsia="hr-HR"/>
        </w:rPr>
        <w:t xml:space="preserve">0,00 </w:t>
      </w:r>
      <w:r w:rsidRPr="009219F7">
        <w:rPr>
          <w:rFonts w:hAnsi="Times New Roman" w:ascii="Times New Roman"/>
          <w:sz w:val="24"/>
        </w:rPr>
        <w:t xml:space="preserve">kn te iznos tražbine nakon otpisa zatezne kamate iznosi </w:t>
      </w:r>
      <w:r w:rsidRPr="009219F7">
        <w:rPr>
          <w:rFonts w:hAnsi="Times New Roman" w:ascii="Times New Roman"/>
          <w:sz w:val="24"/>
          <w:lang w:eastAsia="hr-HR"/>
        </w:rPr>
        <w:t xml:space="preserve">3.864,01 </w:t>
      </w:r>
      <w:r w:rsidRPr="009219F7">
        <w:rPr>
          <w:rFonts w:hAnsi="Times New Roman" w:ascii="Times New Roman"/>
          <w:sz w:val="24"/>
        </w:rPr>
        <w:t xml:space="preserve">kn uz 50,00% otpisa glavnice u iznosu od </w:t>
      </w:r>
      <w:r w:rsidRPr="009219F7">
        <w:rPr>
          <w:rFonts w:hAnsi="Times New Roman" w:ascii="Times New Roman"/>
          <w:sz w:val="24"/>
          <w:lang w:eastAsia="hr-HR"/>
        </w:rPr>
        <w:t xml:space="preserve">1.932,01 </w:t>
      </w:r>
      <w:r w:rsidRPr="009219F7">
        <w:rPr>
          <w:rFonts w:hAnsi="Times New Roman" w:ascii="Times New Roman"/>
          <w:sz w:val="24"/>
        </w:rPr>
        <w:t xml:space="preserve">kn, pa smanjena tražbina iznosi </w:t>
      </w:r>
      <w:r w:rsidRPr="009219F7">
        <w:rPr>
          <w:rFonts w:hAnsi="Times New Roman" w:ascii="Times New Roman"/>
          <w:sz w:val="24"/>
          <w:lang w:eastAsia="hr-HR"/>
        </w:rPr>
        <w:t xml:space="preserve">1.932,01 </w:t>
      </w:r>
      <w:r w:rsidRPr="009219F7">
        <w:rPr>
          <w:rFonts w:hAnsi="Times New Roman" w:ascii="Times New Roman"/>
          <w:sz w:val="24"/>
        </w:rPr>
        <w:t xml:space="preserve">kn te </w:t>
      </w:r>
      <w:r w:rsidRPr="009219F7">
        <w:rPr>
          <w:rFonts w:hAnsi="Times New Roman" w:ascii="Times New Roman"/>
          <w:sz w:val="24"/>
        </w:rPr>
        <w:lastRenderedPageBreak/>
        <w:t>će smanjenu tražbinu isplatiti nakon počeka od godinu dana u 84 (osamdesetčetiri)  jednakih mjesečnih anuiteta, svaki u visini 23,01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PALACE HOTEL ZAGREB, d.d.,</w:t>
      </w:r>
      <w:r w:rsidRPr="009219F7">
        <w:rPr>
          <w:rFonts w:hAnsi="Times New Roman" w:ascii="Times New Roman"/>
          <w:sz w:val="24"/>
        </w:rPr>
        <w:t xml:space="preserve"> Zagreb - Trg J.J. Strossmayera 10, OIB: 44597437664, tražbinu </w:t>
      </w:r>
      <w:r w:rsidR="003919A3">
        <w:rPr>
          <w:rFonts w:hAnsi="Times New Roman" w:ascii="Times New Roman"/>
          <w:sz w:val="24"/>
        </w:rPr>
        <w:t>iz ove nagodbe</w:t>
      </w:r>
      <w:r w:rsidRPr="009219F7">
        <w:rPr>
          <w:rFonts w:hAnsi="Times New Roman" w:ascii="Times New Roman"/>
          <w:sz w:val="24"/>
        </w:rPr>
        <w:t>u iznosu od 4.500,00 kn, smanjenu za otpis zateznih kamata u iznosu od 0,00 kn te iznos tražbine nakon otpisa zatezne kamate iznosi 4.500,00 kn uz 50,00% otpisa glavnice u iznosu od 2.250,00 kn, pa smanjena tražbina iznosi 2.250,00 kn te će smanjenu tražbinu isplatiti nakon počeka od godinu dana u 84 (osamdesetčetiri)  jednakih mjesečnih anuiteta, svaki u visini 26,79 kn ,a sve počevši od dana pravomoćnosti rješenja o sklapanju predstečajna nagodbe pred Trgovačkim sudom.</w:t>
      </w:r>
    </w:p>
    <w:p w:rsidRDefault="00A343DA" w:rsidP="00242312" w:rsidR="00A343DA" w:rsidRPr="009219F7">
      <w:pPr>
        <w:rPr>
          <w:rFonts w:hAnsi="Times New Roman" w:ascii="Times New Roman"/>
          <w:sz w:val="24"/>
        </w:rPr>
      </w:pPr>
      <w:r w:rsidRPr="009219F7">
        <w:rPr>
          <w:rFonts w:hAnsi="Times New Roman" w:ascii="Times New Roman"/>
          <w:sz w:val="24"/>
        </w:rPr>
        <w:t>- dužnik</w:t>
      </w:r>
      <w:r w:rsidRPr="009219F7">
        <w:rPr>
          <w:rFonts w:hAnsi="Times New Roman" w:ascii="Times New Roman"/>
          <w:b/>
          <w:sz w:val="24"/>
        </w:rPr>
        <w:t xml:space="preserve"> </w:t>
      </w:r>
      <w:r w:rsidR="00242312">
        <w:rPr>
          <w:rFonts w:hAnsi="Times New Roman" w:ascii="Times New Roman"/>
          <w:b/>
          <w:sz w:val="24"/>
        </w:rPr>
        <w:t xml:space="preserve">ALGORITAM d.o.o. Zagreb, Harambašićeva 19, OIB: 11544939570 </w:t>
      </w:r>
      <w:r w:rsidRPr="009219F7">
        <w:rPr>
          <w:rFonts w:hAnsi="Times New Roman" w:ascii="Times New Roman"/>
          <w:sz w:val="24"/>
        </w:rPr>
        <w:t xml:space="preserve"> </w:t>
      </w:r>
      <w:r w:rsidR="00242312">
        <w:rPr>
          <w:rFonts w:hAnsi="Times New Roman" w:ascii="Times New Roman"/>
          <w:sz w:val="24"/>
        </w:rPr>
        <w:t>zastupan</w:t>
      </w:r>
      <w:r w:rsidRPr="009219F7">
        <w:rPr>
          <w:rFonts w:hAnsi="Times New Roman" w:ascii="Times New Roman"/>
          <w:sz w:val="24"/>
        </w:rPr>
        <w:t xml:space="preserve"> po direktoru Mladenu Kokolju, iz Zagreba (Grad Zagreb), adresa Harambašićeva 19, OIB: 1154493957 će vjerovniku</w:t>
      </w:r>
      <w:r w:rsidRPr="009219F7">
        <w:rPr>
          <w:rFonts w:hAnsi="Times New Roman" w:ascii="Times New Roman"/>
          <w:b/>
          <w:sz w:val="24"/>
        </w:rPr>
        <w:t xml:space="preserve"> SPES d.o.o.,</w:t>
      </w:r>
      <w:r w:rsidRPr="009219F7">
        <w:rPr>
          <w:rFonts w:hAnsi="Times New Roman" w:ascii="Times New Roman"/>
          <w:sz w:val="24"/>
        </w:rPr>
        <w:t xml:space="preserve"> Zagreb - Garićgradska 11 , OIB: 62243696574tražbinu </w:t>
      </w:r>
      <w:r w:rsidR="003919A3">
        <w:rPr>
          <w:rFonts w:hAnsi="Times New Roman" w:ascii="Times New Roman"/>
          <w:sz w:val="24"/>
        </w:rPr>
        <w:t>iz ove nagodbe</w:t>
      </w:r>
      <w:r w:rsidRPr="009219F7">
        <w:rPr>
          <w:rFonts w:hAnsi="Times New Roman" w:ascii="Times New Roman"/>
          <w:sz w:val="24"/>
        </w:rPr>
        <w:t xml:space="preserve">u iznosu od </w:t>
      </w:r>
      <w:r w:rsidRPr="009219F7">
        <w:rPr>
          <w:rFonts w:hAnsi="Times New Roman" w:ascii="Times New Roman"/>
          <w:sz w:val="24"/>
          <w:lang w:eastAsia="hr-HR"/>
        </w:rPr>
        <w:t xml:space="preserve">3.928,43 </w:t>
      </w:r>
      <w:r w:rsidRPr="009219F7">
        <w:rPr>
          <w:rFonts w:hAnsi="Times New Roman" w:ascii="Times New Roman"/>
          <w:sz w:val="24"/>
        </w:rPr>
        <w:t xml:space="preserve">kn, smanjenu za otpis zateznih kamata u iznosu od 0,00 kn te iznos tražbine nakon otpisa zatezne kamate iznosi </w:t>
      </w:r>
      <w:r w:rsidRPr="009219F7">
        <w:rPr>
          <w:rFonts w:hAnsi="Times New Roman" w:ascii="Times New Roman"/>
          <w:sz w:val="24"/>
          <w:lang w:eastAsia="hr-HR"/>
        </w:rPr>
        <w:t xml:space="preserve">3.928,43 </w:t>
      </w:r>
      <w:r w:rsidRPr="009219F7">
        <w:rPr>
          <w:rFonts w:hAnsi="Times New Roman" w:ascii="Times New Roman"/>
          <w:sz w:val="24"/>
        </w:rPr>
        <w:t xml:space="preserve">kn uz 50,00% otpisa glavnice u iznosu od 1.964,22 kn, pa smanjena tražbina iznosi </w:t>
      </w:r>
      <w:r w:rsidRPr="009219F7">
        <w:rPr>
          <w:rFonts w:hAnsi="Times New Roman" w:ascii="Times New Roman"/>
          <w:sz w:val="24"/>
          <w:lang w:eastAsia="hr-HR"/>
        </w:rPr>
        <w:t xml:space="preserve">1.964,22 </w:t>
      </w:r>
      <w:r w:rsidRPr="009219F7">
        <w:rPr>
          <w:rFonts w:hAnsi="Times New Roman" w:ascii="Times New Roman"/>
          <w:sz w:val="24"/>
        </w:rPr>
        <w:t>kn te će smanjenu tražbinu isplatiti nakon počeka od godinu dana u 84 (osamdesetčetiri)  jednakih mjesečnih anuiteta, svaki u visini  23,38 kn, a sve počevši od dana pravomoćnosti rješenja o sklapanju predstečajna nagodbe pred Trgovačkim sudom.</w:t>
      </w:r>
      <w:r w:rsidR="00FF5F9A">
        <w:rPr>
          <w:rFonts w:hAnsi="Times New Roman" w:ascii="Times New Roman"/>
          <w:sz w:val="24"/>
        </w:rPr>
        <w:t>"</w:t>
      </w:r>
    </w:p>
    <w:p w:rsidRDefault="0094476D" w:rsidP="00242312" w:rsidR="0094476D" w:rsidRPr="009219F7">
      <w:pPr>
        <w:rPr>
          <w:rFonts w:hAnsi="Times New Roman" w:ascii="Times New Roman"/>
          <w:sz w:val="24"/>
        </w:rPr>
      </w:pPr>
    </w:p>
    <w:p w:rsidRDefault="00C038FB" w:rsidP="0043265A" w:rsidR="00C038FB" w:rsidRPr="009219F7">
      <w:pPr>
        <w:jc w:val="center"/>
        <w:rPr>
          <w:rFonts w:hAnsi="Times New Roman" w:ascii="Times New Roman"/>
          <w:sz w:val="24"/>
        </w:rPr>
      </w:pPr>
      <w:r w:rsidRPr="009219F7">
        <w:rPr>
          <w:rFonts w:hAnsi="Times New Roman" w:ascii="Times New Roman"/>
          <w:sz w:val="24"/>
        </w:rPr>
        <w:t>Obrazloženje</w:t>
      </w:r>
    </w:p>
    <w:p w:rsidRDefault="001B21AE" w:rsidP="00242312" w:rsidR="001B21AE" w:rsidRPr="009219F7">
      <w:pPr>
        <w:rPr>
          <w:rFonts w:hAnsi="Times New Roman" w:ascii="Times New Roman"/>
          <w:sz w:val="24"/>
        </w:rPr>
      </w:pPr>
      <w:r w:rsidRPr="009219F7">
        <w:rPr>
          <w:rFonts w:hAnsi="Times New Roman" w:ascii="Times New Roman"/>
          <w:sz w:val="24"/>
        </w:rPr>
        <w:tab/>
      </w:r>
    </w:p>
    <w:p w:rsidRDefault="00025A3A" w:rsidP="00242312" w:rsidR="00025A3A" w:rsidRPr="00025A3A">
      <w:pPr>
        <w:rPr>
          <w:rFonts w:hAnsi="Times New Roman" w:ascii="Times New Roman"/>
          <w:sz w:val="24"/>
        </w:rPr>
      </w:pPr>
      <w:r w:rsidRPr="00025A3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242312" w:rsidR="00025A3A" w:rsidRPr="00025A3A">
      <w:pPr>
        <w:rPr>
          <w:rFonts w:hAnsi="Times New Roman" w:ascii="Times New Roman"/>
          <w:sz w:val="24"/>
        </w:rPr>
      </w:pPr>
    </w:p>
    <w:p w:rsidRDefault="0043265A" w:rsidP="00242312" w:rsidR="00025A3A" w:rsidRPr="00025A3A">
      <w:pPr>
        <w:rPr>
          <w:rFonts w:hAnsi="Times New Roman" w:ascii="Times New Roman"/>
          <w:sz w:val="24"/>
        </w:rPr>
      </w:pPr>
      <w:r>
        <w:rPr>
          <w:rFonts w:hAnsi="Times New Roman" w:ascii="Times New Roman"/>
          <w:sz w:val="24"/>
        </w:rPr>
        <w:tab/>
      </w:r>
      <w:r w:rsidR="00025A3A" w:rsidRPr="00025A3A">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242312" w:rsidR="00025A3A" w:rsidRPr="00025A3A">
      <w:pPr>
        <w:rPr>
          <w:rFonts w:hAnsi="Times New Roman" w:ascii="Times New Roman"/>
          <w:sz w:val="24"/>
        </w:rPr>
      </w:pPr>
    </w:p>
    <w:p w:rsidRDefault="00482439" w:rsidP="0043265A" w:rsidR="00482439">
      <w:pPr>
        <w:jc w:val="center"/>
        <w:rPr>
          <w:rFonts w:hAnsi="Times New Roman" w:ascii="Times New Roman"/>
          <w:sz w:val="24"/>
        </w:rPr>
      </w:pPr>
      <w:r w:rsidRPr="009219F7">
        <w:rPr>
          <w:rFonts w:hAnsi="Times New Roman" w:ascii="Times New Roman"/>
          <w:sz w:val="24"/>
        </w:rPr>
        <w:t xml:space="preserve">U </w:t>
      </w:r>
      <w:r w:rsidR="00C55B1C" w:rsidRPr="009219F7">
        <w:rPr>
          <w:rFonts w:hAnsi="Times New Roman" w:ascii="Times New Roman"/>
          <w:sz w:val="24"/>
        </w:rPr>
        <w:t>Zagrebu</w:t>
      </w:r>
      <w:r w:rsidRPr="009219F7">
        <w:rPr>
          <w:rFonts w:hAnsi="Times New Roman" w:ascii="Times New Roman"/>
          <w:sz w:val="24"/>
        </w:rPr>
        <w:t xml:space="preserve">, </w:t>
      </w:r>
      <w:r w:rsidR="00025A3A">
        <w:rPr>
          <w:rFonts w:hAnsi="Times New Roman" w:ascii="Times New Roman"/>
          <w:sz w:val="24"/>
        </w:rPr>
        <w:t>11. ožujka 2016.</w:t>
      </w:r>
    </w:p>
    <w:p w:rsidRDefault="00025A3A" w:rsidP="00242312" w:rsidR="00025A3A">
      <w:pPr>
        <w:rPr>
          <w:rFonts w:hAnsi="Times New Roman" w:ascii="Times New Roman"/>
          <w:sz w:val="24"/>
        </w:rPr>
      </w:pPr>
    </w:p>
    <w:p w:rsidRDefault="00164FDA" w:rsidP="00242312" w:rsidR="00482439" w:rsidRPr="009219F7">
      <w:pPr>
        <w:rPr>
          <w:rFonts w:hAnsi="Times New Roman" w:ascii="Times New Roman"/>
          <w:sz w:val="24"/>
        </w:rPr>
      </w:pPr>
      <w:r w:rsidRPr="009219F7">
        <w:rPr>
          <w:rFonts w:hAnsi="Times New Roman" w:ascii="Times New Roman"/>
          <w:sz w:val="24"/>
        </w:rPr>
        <w:t xml:space="preserve">                                                                                                                 </w:t>
      </w:r>
      <w:r w:rsidR="00482439" w:rsidRPr="009219F7">
        <w:rPr>
          <w:rFonts w:hAnsi="Times New Roman" w:ascii="Times New Roman"/>
          <w:sz w:val="24"/>
        </w:rPr>
        <w:t>S U D A C:</w:t>
      </w:r>
    </w:p>
    <w:p w:rsidRDefault="00164FDA" w:rsidP="00242312" w:rsidR="00482439" w:rsidRPr="00DC0FC7">
      <w:pPr>
        <w:rPr>
          <w:rFonts w:hAnsi="Times New Roman" w:ascii="Times New Roman"/>
          <w:sz w:val="24"/>
        </w:rPr>
      </w:pPr>
      <w:r w:rsidRPr="009219F7">
        <w:rPr>
          <w:rFonts w:hAnsi="Times New Roman" w:ascii="Times New Roman"/>
          <w:sz w:val="24"/>
        </w:rPr>
        <w:t xml:space="preserve">                                                                                                        </w:t>
      </w:r>
      <w:r w:rsidR="0043265A">
        <w:rPr>
          <w:rFonts w:hAnsi="Times New Roman" w:ascii="Times New Roman"/>
          <w:sz w:val="24"/>
        </w:rPr>
        <w:t xml:space="preserve"> </w:t>
      </w:r>
      <w:r w:rsidR="00482439" w:rsidRPr="009219F7">
        <w:rPr>
          <w:rFonts w:hAnsi="Times New Roman" w:ascii="Times New Roman"/>
          <w:sz w:val="24"/>
        </w:rPr>
        <w:t xml:space="preserve">MIHAEL </w:t>
      </w:r>
      <w:r w:rsidR="00482439" w:rsidRPr="00DC0FC7">
        <w:rPr>
          <w:rFonts w:hAnsi="Times New Roman" w:ascii="Times New Roman"/>
          <w:sz w:val="24"/>
        </w:rPr>
        <w:t>KOVAČIĆ</w:t>
      </w:r>
      <w:r w:rsidR="00DC0FC7" w:rsidRPr="00DC0FC7">
        <w:rPr>
          <w:rFonts w:hAnsi="Times New Roman" w:ascii="Times New Roman"/>
          <w:sz w:val="24"/>
        </w:rPr>
        <w:t>, v.r.</w:t>
      </w:r>
      <w:r w:rsidR="00566638" w:rsidRPr="00DC0FC7">
        <w:rPr>
          <w:rFonts w:hAnsi="Times New Roman" w:ascii="Times New Roman"/>
          <w:sz w:val="24"/>
        </w:rPr>
        <w:t xml:space="preserve"> </w:t>
      </w:r>
    </w:p>
    <w:p w:rsidRDefault="0012420B" w:rsidP="00242312" w:rsidR="0012420B" w:rsidRPr="009219F7">
      <w:pPr>
        <w:rPr>
          <w:rFonts w:hAnsi="Times New Roman" w:ascii="Times New Roman"/>
          <w:sz w:val="24"/>
        </w:rPr>
      </w:pPr>
    </w:p>
    <w:p w:rsidRDefault="0043265A" w:rsidP="00242312" w:rsidR="0043265A">
      <w:pPr>
        <w:rPr>
          <w:rFonts w:hAnsi="Times New Roman" w:ascii="Times New Roman"/>
          <w:sz w:val="24"/>
        </w:rPr>
      </w:pPr>
    </w:p>
    <w:p w:rsidRDefault="00482439" w:rsidP="00242312" w:rsidR="00482439" w:rsidRPr="009219F7">
      <w:pPr>
        <w:rPr>
          <w:rFonts w:hAnsi="Times New Roman" w:ascii="Times New Roman"/>
          <w:sz w:val="24"/>
        </w:rPr>
      </w:pPr>
      <w:r w:rsidRPr="009219F7">
        <w:rPr>
          <w:rFonts w:hAnsi="Times New Roman" w:ascii="Times New Roman"/>
          <w:sz w:val="24"/>
        </w:rPr>
        <w:t>Pouka o pravno</w:t>
      </w:r>
      <w:r w:rsidR="00164FDA" w:rsidRPr="009219F7">
        <w:rPr>
          <w:rFonts w:hAnsi="Times New Roman" w:ascii="Times New Roman"/>
          <w:sz w:val="24"/>
        </w:rPr>
        <w:t>m</w:t>
      </w:r>
      <w:r w:rsidRPr="009219F7">
        <w:rPr>
          <w:rFonts w:hAnsi="Times New Roman" w:ascii="Times New Roman"/>
          <w:sz w:val="24"/>
        </w:rPr>
        <w:t xml:space="preserve"> lijeku: </w:t>
      </w:r>
    </w:p>
    <w:p w:rsidRDefault="008B2408" w:rsidP="00242312" w:rsidR="007F048E" w:rsidRPr="009219F7">
      <w:pPr>
        <w:rPr>
          <w:rFonts w:hAnsi="Times New Roman" w:ascii="Times New Roman"/>
          <w:sz w:val="24"/>
        </w:rPr>
      </w:pPr>
      <w:r w:rsidRPr="009219F7">
        <w:rPr>
          <w:rFonts w:hAnsi="Times New Roman" w:ascii="Times New Roman"/>
          <w:sz w:val="24"/>
        </w:rPr>
        <w:t xml:space="preserve">Na ovo </w:t>
      </w:r>
      <w:r w:rsidR="007F048E" w:rsidRPr="009219F7">
        <w:rPr>
          <w:rFonts w:hAnsi="Times New Roman" w:ascii="Times New Roman"/>
          <w:sz w:val="24"/>
        </w:rPr>
        <w:t>rješenj</w:t>
      </w:r>
      <w:r w:rsidRPr="009219F7">
        <w:rPr>
          <w:rFonts w:hAnsi="Times New Roman" w:ascii="Times New Roman"/>
          <w:sz w:val="24"/>
        </w:rPr>
        <w:t>e</w:t>
      </w:r>
      <w:r w:rsidR="007F048E" w:rsidRPr="009219F7">
        <w:rPr>
          <w:rFonts w:hAnsi="Times New Roman" w:ascii="Times New Roman"/>
          <w:sz w:val="24"/>
        </w:rPr>
        <w:t xml:space="preserve"> dopuštena je žalba koja se podnosi ovome sudu u roku osam dana, u dva primjerka.</w:t>
      </w:r>
      <w:r w:rsidR="007B36F0" w:rsidRPr="009219F7">
        <w:rPr>
          <w:rFonts w:hAnsi="Times New Roman" w:ascii="Times New Roman"/>
          <w:sz w:val="24"/>
        </w:rPr>
        <w:t xml:space="preserve"> </w:t>
      </w:r>
    </w:p>
    <w:p w:rsidRDefault="00DC0FC7" w:rsidP="00242312" w:rsidR="00DC0FC7">
      <w:pPr>
        <w:rPr>
          <w:rFonts w:hAnsi="Times New Roman" w:ascii="Times New Roman"/>
          <w:sz w:val="24"/>
        </w:rPr>
      </w:pPr>
    </w:p>
    <w:p w:rsidRDefault="00DC0FC7" w:rsidP="00242312" w:rsidR="00DC0FC7">
      <w:pPr>
        <w:rPr>
          <w:rFonts w:hAnsi="Times New Roman" w:ascii="Times New Roman"/>
          <w:sz w:val="24"/>
        </w:rPr>
      </w:pPr>
    </w:p>
    <w:p w:rsidRDefault="00DC0FC7" w:rsidP="00242312" w:rsidR="00DC0FC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C0FC7" w:rsidP="00242312" w:rsidR="0043265A">
      <w:pPr>
        <w:rPr>
          <w:rFonts w:hAnsi="Times New Roman" w:ascii="Times New Roman"/>
          <w:color w:themeColor="background1" w:val="FFFFFF"/>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r w:rsidR="00202274" w:rsidRPr="009219F7">
        <w:rPr>
          <w:rFonts w:hAnsi="Times New Roman" w:ascii="Times New Roman"/>
          <w:sz w:val="24"/>
        </w:rPr>
        <w:tab/>
      </w:r>
      <w:r w:rsidR="00202274" w:rsidRPr="009219F7">
        <w:rPr>
          <w:rFonts w:hAnsi="Times New Roman" w:ascii="Times New Roman"/>
          <w:sz w:val="24"/>
        </w:rPr>
        <w:tab/>
      </w:r>
      <w:r w:rsidR="00202274" w:rsidRPr="009219F7">
        <w:rPr>
          <w:rFonts w:hAnsi="Times New Roman" w:ascii="Times New Roman"/>
          <w:sz w:val="24"/>
        </w:rPr>
        <w:tab/>
      </w:r>
      <w:r w:rsidR="00202274" w:rsidRPr="009219F7">
        <w:rPr>
          <w:rFonts w:hAnsi="Times New Roman" w:ascii="Times New Roman"/>
          <w:sz w:val="24"/>
        </w:rPr>
        <w:tab/>
      </w:r>
      <w:r w:rsidR="00202274" w:rsidRPr="009219F7">
        <w:rPr>
          <w:rFonts w:hAnsi="Times New Roman" w:ascii="Times New Roman"/>
          <w:sz w:val="24"/>
        </w:rPr>
        <w:tab/>
      </w:r>
      <w:r w:rsidR="00202274" w:rsidRPr="009219F7">
        <w:rPr>
          <w:rFonts w:hAnsi="Times New Roman" w:ascii="Times New Roman"/>
          <w:sz w:val="24"/>
        </w:rPr>
        <w:tab/>
      </w:r>
      <w:r w:rsidR="00202274" w:rsidRPr="009219F7">
        <w:rPr>
          <w:rFonts w:hAnsi="Times New Roman" w:ascii="Times New Roman"/>
          <w:sz w:val="24"/>
        </w:rPr>
        <w:tab/>
      </w:r>
      <w:r w:rsidR="00202274" w:rsidRPr="00025A3A">
        <w:rPr>
          <w:rFonts w:hAnsi="Times New Roman" w:ascii="Times New Roman"/>
          <w:color w:themeColor="background1" w:val="FFFFFF"/>
          <w:sz w:val="24"/>
        </w:rPr>
        <w:t>Za točnost otpravka ovlašteni služb</w:t>
      </w:r>
    </w:p>
    <w:p w:rsidRDefault="007F048E" w:rsidP="00242312" w:rsidR="007F048E" w:rsidRPr="00DC0FC7">
      <w:pPr>
        <w:rPr>
          <w:rFonts w:hAnsi="Times New Roman" w:ascii="Times New Roman"/>
          <w:color w:themeColor="background1" w:val="FFFFFF"/>
          <w:sz w:val="24"/>
        </w:rPr>
      </w:pPr>
      <w:r w:rsidRPr="00DC0FC7">
        <w:rPr>
          <w:rFonts w:hAnsi="Times New Roman" w:ascii="Times New Roman"/>
          <w:color w:themeColor="background1" w:val="FFFFFF"/>
          <w:sz w:val="24"/>
        </w:rPr>
        <w:lastRenderedPageBreak/>
        <w:t>DNA:</w:t>
      </w:r>
    </w:p>
    <w:p w:rsidRDefault="00A23DC2" w:rsidP="00242312" w:rsidR="00A23DC2" w:rsidRPr="00DC0FC7">
      <w:pPr>
        <w:rPr>
          <w:rFonts w:hAnsi="Times New Roman" w:ascii="Times New Roman"/>
          <w:color w:themeColor="background1" w:val="FFFFFF"/>
          <w:sz w:val="24"/>
        </w:rPr>
      </w:pPr>
      <w:r w:rsidRPr="00DC0FC7">
        <w:rPr>
          <w:rFonts w:hAnsi="Times New Roman" w:ascii="Times New Roman"/>
          <w:color w:themeColor="background1" w:val="FFFFFF"/>
          <w:sz w:val="24"/>
        </w:rPr>
        <w:t xml:space="preserve">1. </w:t>
      </w:r>
      <w:r w:rsidR="00F50B5F" w:rsidRPr="00DC0FC7">
        <w:rPr>
          <w:rFonts w:hAnsi="Times New Roman" w:ascii="Times New Roman"/>
          <w:color w:themeColor="background1" w:val="FFFFFF"/>
          <w:sz w:val="24"/>
        </w:rPr>
        <w:t>Oglasna ploča</w:t>
      </w:r>
    </w:p>
    <w:p w:rsidRDefault="009E6D44" w:rsidP="00242312" w:rsidR="009E6D44" w:rsidRPr="00DC0FC7">
      <w:pPr>
        <w:rPr>
          <w:rFonts w:hAnsi="Times New Roman" w:ascii="Times New Roman"/>
          <w:color w:themeColor="background1" w:val="FFFFFF"/>
          <w:sz w:val="24"/>
        </w:rPr>
      </w:pPr>
      <w:r w:rsidRPr="00DC0FC7">
        <w:rPr>
          <w:rFonts w:hAnsi="Times New Roman" w:ascii="Times New Roman"/>
          <w:color w:themeColor="background1" w:val="FFFFFF"/>
          <w:sz w:val="24"/>
        </w:rPr>
        <w:t xml:space="preserve">2. </w:t>
      </w:r>
      <w:r w:rsidR="00F50B5F" w:rsidRPr="00DC0FC7">
        <w:rPr>
          <w:rFonts w:hAnsi="Times New Roman" w:ascii="Times New Roman"/>
          <w:color w:themeColor="background1" w:val="FFFFFF"/>
          <w:sz w:val="24"/>
        </w:rPr>
        <w:t>FINA</w:t>
      </w:r>
    </w:p>
    <w:p w:rsidRDefault="00E339B0" w:rsidP="00242312" w:rsidR="00E339B0" w:rsidRPr="00DC0FC7">
      <w:pPr>
        <w:rPr>
          <w:rFonts w:hAnsi="Times New Roman" w:ascii="Times New Roman"/>
          <w:color w:themeColor="background1" w:val="FFFFFF"/>
          <w:sz w:val="24"/>
        </w:rPr>
      </w:pPr>
    </w:p>
    <w:p w:rsidRDefault="00A23DC2" w:rsidP="00242312" w:rsidR="00A23DC2" w:rsidRPr="00DC0FC7">
      <w:pPr>
        <w:rPr>
          <w:rFonts w:hAnsi="Times New Roman" w:ascii="Times New Roman"/>
          <w:color w:themeColor="background1" w:val="FFFFFF"/>
          <w:sz w:val="24"/>
        </w:rPr>
      </w:pPr>
      <w:r w:rsidRPr="00DC0FC7">
        <w:rPr>
          <w:rFonts w:hAnsi="Times New Roman" w:ascii="Times New Roman"/>
          <w:color w:themeColor="background1" w:val="FFFFFF"/>
          <w:sz w:val="24"/>
        </w:rPr>
        <w:t>NK:</w:t>
      </w:r>
    </w:p>
    <w:p w:rsidRDefault="00A23DC2" w:rsidP="00242312" w:rsidR="00A23DC2" w:rsidRPr="00DC0FC7">
      <w:pPr>
        <w:rPr>
          <w:rFonts w:hAnsi="Times New Roman" w:ascii="Times New Roman"/>
          <w:color w:themeColor="background1" w:val="FFFFFF"/>
          <w:sz w:val="24"/>
        </w:rPr>
      </w:pPr>
      <w:r w:rsidRPr="00DC0FC7">
        <w:rPr>
          <w:rFonts w:hAnsi="Times New Roman" w:ascii="Times New Roman"/>
          <w:color w:themeColor="background1" w:val="FFFFFF"/>
          <w:sz w:val="24"/>
        </w:rPr>
        <w:t>1. Nepravomoćno</w:t>
      </w:r>
    </w:p>
    <w:p w:rsidRDefault="007B36F0" w:rsidP="00242312" w:rsidR="00A23DC2" w:rsidRPr="00DC0FC7">
      <w:pPr>
        <w:rPr>
          <w:rFonts w:hAnsi="Times New Roman" w:ascii="Times New Roman"/>
          <w:color w:themeColor="background1" w:val="FFFFFF"/>
          <w:sz w:val="24"/>
        </w:rPr>
      </w:pPr>
      <w:r w:rsidRPr="00DC0FC7">
        <w:rPr>
          <w:rFonts w:hAnsi="Times New Roman" w:ascii="Times New Roman"/>
          <w:color w:themeColor="background1" w:val="FFFFFF"/>
          <w:sz w:val="24"/>
        </w:rPr>
        <w:t>2. Provedi u e-Spisu</w:t>
      </w:r>
    </w:p>
    <w:p w:rsidRDefault="008B2408" w:rsidP="00242312" w:rsidR="008B2408" w:rsidRPr="00DC0FC7">
      <w:pPr>
        <w:rPr>
          <w:rFonts w:hAnsi="Times New Roman" w:ascii="Times New Roman"/>
          <w:color w:themeColor="background1" w:val="FFFFFF"/>
          <w:sz w:val="24"/>
        </w:rPr>
      </w:pPr>
      <w:r w:rsidRPr="00DC0FC7">
        <w:rPr>
          <w:rFonts w:hAnsi="Times New Roman" w:ascii="Times New Roman"/>
          <w:color w:themeColor="background1" w:val="FFFFFF"/>
          <w:sz w:val="24"/>
        </w:rPr>
        <w:t>3. kal. 15 d.</w:t>
      </w:r>
    </w:p>
    <w:p w:rsidRDefault="00C55B1C" w:rsidP="00242312" w:rsidR="00A23DC2" w:rsidRPr="00DC0FC7">
      <w:pPr>
        <w:rPr>
          <w:rFonts w:hAnsi="Times New Roman" w:ascii="Times New Roman"/>
          <w:i/>
          <w:color w:themeColor="background1" w:val="FFFFFF"/>
          <w:sz w:val="24"/>
        </w:rPr>
      </w:pPr>
      <w:r w:rsidRPr="00DC0FC7">
        <w:rPr>
          <w:rFonts w:hAnsi="Times New Roman" w:ascii="Times New Roman"/>
          <w:color w:themeColor="background1" w:val="FFFFFF"/>
          <w:sz w:val="24"/>
        </w:rPr>
        <w:t xml:space="preserve">                    Z</w:t>
      </w:r>
      <w:r w:rsidR="00A23DC2" w:rsidRPr="00DC0FC7">
        <w:rPr>
          <w:rFonts w:hAnsi="Times New Roman" w:ascii="Times New Roman"/>
          <w:color w:themeColor="background1" w:val="FFFFFF"/>
          <w:sz w:val="24"/>
        </w:rPr>
        <w:t xml:space="preserve">, </w:t>
      </w:r>
      <w:r w:rsidR="00A23DC2" w:rsidRPr="00DC0FC7">
        <w:rPr>
          <w:rFonts w:hAnsi="Times New Roman" w:ascii="Times New Roman"/>
          <w:color w:themeColor="background1" w:val="FFFFFF"/>
          <w:sz w:val="24"/>
        </w:rPr>
        <w:fldChar w:fldCharType="begin"/>
      </w:r>
      <w:r w:rsidR="00A23DC2" w:rsidRPr="00DC0FC7">
        <w:rPr>
          <w:rFonts w:hAnsi="Times New Roman" w:ascii="Times New Roman"/>
          <w:color w:themeColor="background1" w:val="FFFFFF"/>
          <w:sz w:val="24"/>
        </w:rPr>
        <w:instrText xml:space="preserve"> TIME \@ "dd.MM.yyyy" </w:instrText>
      </w:r>
      <w:r w:rsidR="00A23DC2" w:rsidRPr="00DC0FC7">
        <w:rPr>
          <w:rFonts w:hAnsi="Times New Roman" w:ascii="Times New Roman"/>
          <w:color w:themeColor="background1" w:val="FFFFFF"/>
          <w:sz w:val="24"/>
        </w:rPr>
        <w:fldChar w:fldCharType="separate"/>
      </w:r>
      <w:r w:rsidR="00375AF1">
        <w:rPr>
          <w:rFonts w:hAnsi="Times New Roman" w:ascii="Times New Roman"/>
          <w:noProof/>
          <w:color w:themeColor="background1" w:val="FFFFFF"/>
          <w:sz w:val="24"/>
        </w:rPr>
        <w:t>16.03.2016</w:t>
      </w:r>
      <w:r w:rsidR="00A23DC2" w:rsidRPr="00DC0FC7">
        <w:rPr>
          <w:rFonts w:hAnsi="Times New Roman" w:ascii="Times New Roman"/>
          <w:color w:themeColor="background1" w:val="FFFFFF"/>
          <w:sz w:val="24"/>
        </w:rPr>
        <w:fldChar w:fldCharType="end"/>
      </w:r>
      <w:r w:rsidR="00A23DC2" w:rsidRPr="00DC0FC7">
        <w:rPr>
          <w:rFonts w:hAnsi="Times New Roman" w:ascii="Times New Roman"/>
          <w:color w:themeColor="background1" w:val="FFFFFF"/>
          <w:sz w:val="24"/>
        </w:rPr>
        <w:t xml:space="preserve">.       </w:t>
      </w:r>
      <w:r w:rsidR="00A23DC2" w:rsidRPr="00DC0FC7">
        <w:rPr>
          <w:rFonts w:hAnsi="Times New Roman" w:ascii="Times New Roman"/>
          <w:i/>
          <w:color w:themeColor="background1" w:val="FFFFFF"/>
          <w:sz w:val="24"/>
        </w:rPr>
        <w:t>Sudac:</w:t>
      </w:r>
    </w:p>
    <w:sectPr w:rsidSect="00BA6494" w:rsidR="00A23DC2" w:rsidRPr="00DC0FC7">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638" w:rsidR="00566638">
      <w:r>
        <w:separator/>
      </w:r>
    </w:p>
  </w:endnote>
  <w:endnote w:id="0" w:type="continuationSeparator">
    <w:p w:rsidRDefault="00566638" w:rsidR="005666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Candara">
    <w:panose1 w:val="020E0502030303020204"/>
    <w:charset w:val="EE"/>
    <w:family w:val="swiss"/>
    <w:pitch w:val="variable"/>
    <w:sig w:csb1="00000000" w:csb0="0000019F" w:usb3="00000000" w:usb2="00000000" w:usb1="4000A44B" w:usb0="A00002EF"/>
  </w:font>
  <w:font w:name="Century Gothic">
    <w:panose1 w:val="020B0502020202020204"/>
    <w:charset w:val="EE"/>
    <w:family w:val="swiss"/>
    <w:pitch w:val="variable"/>
    <w:sig w:csb1="00000000" w:csb0="0000009F" w:usb3="00000000" w:usb2="00000000" w:usb1="00000000" w:usb0="00000287"/>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638" w:rsidR="00566638">
      <w:r>
        <w:separator/>
      </w:r>
    </w:p>
  </w:footnote>
  <w:footnote w:id="0" w:type="continuationSeparator">
    <w:p w:rsidRDefault="00566638" w:rsidR="005666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638" w:rsidP="008E7333" w:rsidR="00566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6638" w:rsidR="005666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638" w:rsidP="008E7333" w:rsidR="00566638"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375AF1">
      <w:rPr>
        <w:rStyle w:val="Brojstranice"/>
        <w:rFonts w:hAnsi="Times New Roman" w:ascii="Times New Roman"/>
        <w:noProof/>
        <w:szCs w:val="22"/>
      </w:rPr>
      <w:t>178</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566638" w:rsidP="008950FD" w:rsidR="00566638">
    <w:pPr>
      <w:pStyle w:val="Zaglavlje"/>
      <w:jc w:val="right"/>
    </w:pPr>
    <w:r w:rsidRPr="00E531BA">
      <w:rPr>
        <w:rFonts w:hAnsi="Times New Roman" w:ascii="Times New Roman"/>
      </w:rPr>
      <w:t>3 Stpn-</w:t>
    </w:r>
    <w:r>
      <w:rPr>
        <w:rFonts w:hAnsi="Times New Roman" w:ascii="Times New Roman"/>
      </w:rPr>
      <w:t>809/16-10</w:t>
    </w:r>
  </w:p>
  <w:p w:rsidRDefault="00566638" w:rsidP="008950FD" w:rsidR="005666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4FF3"/>
    <w:multiLevelType w:val="hybridMultilevel"/>
    <w:tmpl w:val="AFCCB0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E26C37"/>
    <w:multiLevelType w:val="multilevel"/>
    <w:tmpl w:val="9474ACA2"/>
    <w:lvl w:ilvl="0">
      <w:start w:val="1"/>
      <w:numFmt w:val="decimal"/>
      <w:lvlText w:val="%1."/>
      <w:lvlJc w:val="left"/>
      <w:pPr>
        <w:ind w:hanging="360" w:left="360"/>
      </w:pPr>
    </w:lvl>
    <w:lvl w:ilvl="1">
      <w:start w:val="1"/>
      <w:numFmt w:val="decimal"/>
      <w:lvlText w:val="%1.%2."/>
      <w:lvlJc w:val="left"/>
      <w:pPr>
        <w:ind w:hanging="432" w:left="792"/>
      </w:pPr>
      <w:rPr>
        <w:rFonts w:cs="Times New Roman" w:hAnsi="Times New Roman" w:ascii="Times New Roman" w:hint="default"/>
        <w:b/>
        <w:bCs/>
        <w:sz w:val="20"/>
        <w:szCs w:val="20"/>
      </w:rPr>
    </w:lvl>
    <w:lvl w:ilvl="2">
      <w:start w:val="1"/>
      <w:numFmt w:val="bullet"/>
      <w:lvlText w:val=""/>
      <w:lvlJc w:val="left"/>
      <w:pPr>
        <w:ind w:hanging="504" w:left="1224"/>
      </w:pPr>
      <w:rPr>
        <w:rFonts w:cs="Symbol" w:hAnsi="Symbol" w:ascii="Symbol" w:hint="default"/>
      </w:r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nsid w:val="03C256E4"/>
    <w:multiLevelType w:val="hybridMultilevel"/>
    <w:tmpl w:val="6540B666"/>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
    <w:nsid w:val="05745E4E"/>
    <w:multiLevelType w:val="hybridMultilevel"/>
    <w:tmpl w:val="DC343066"/>
    <w:lvl w:tplc="502AE19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2F640F"/>
    <w:multiLevelType w:val="hybridMultilevel"/>
    <w:tmpl w:val="D318EDF0"/>
    <w:lvl w:tplc="2C38E0F4" w:ilvl="0">
      <w:numFmt w:val="bullet"/>
      <w:lvlText w:val="-"/>
      <w:lvlJc w:val="left"/>
      <w:pPr>
        <w:ind w:hanging="360" w:left="720"/>
      </w:pPr>
      <w:rPr>
        <w:rFonts w:eastAsiaTheme="minorHAnsi" w:cs="Tahoma"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150359D8"/>
    <w:multiLevelType w:val="hybridMultilevel"/>
    <w:tmpl w:val="1C44D960"/>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185356BF"/>
    <w:multiLevelType w:val="hybridMultilevel"/>
    <w:tmpl w:val="37F65186"/>
    <w:lvl w:tplc="FC06094E" w:ilvl="0">
      <w:start w:val="1"/>
      <w:numFmt w:val="bullet"/>
      <w:lvlText w:val="-"/>
      <w:lvlJc w:val="left"/>
      <w:pPr>
        <w:ind w:hanging="360" w:left="720"/>
      </w:pPr>
      <w:rPr>
        <w:rFonts w:cs="Arial"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877397B"/>
    <w:multiLevelType w:val="hybridMultilevel"/>
    <w:tmpl w:val="02803A3A"/>
    <w:lvl w:tplc="041A000B" w:ilvl="0">
      <w:start w:val="1"/>
      <w:numFmt w:val="bullet"/>
      <w:lvlText w:val=""/>
      <w:lvlJc w:val="left"/>
      <w:pPr>
        <w:ind w:hanging="360" w:left="786"/>
      </w:pPr>
      <w:rPr>
        <w:rFonts w:hAnsi="Wingdings" w:ascii="Wingdings" w:hint="default"/>
      </w:rPr>
    </w:lvl>
    <w:lvl w:tentative="true" w:tplc="041A0003" w:ilvl="1">
      <w:start w:val="1"/>
      <w:numFmt w:val="bullet"/>
      <w:lvlText w:val="o"/>
      <w:lvlJc w:val="left"/>
      <w:pPr>
        <w:ind w:hanging="360" w:left="1408"/>
      </w:pPr>
      <w:rPr>
        <w:rFonts w:cs="Courier New" w:hAnsi="Courier New" w:ascii="Courier New" w:hint="default"/>
      </w:rPr>
    </w:lvl>
    <w:lvl w:tentative="true" w:tplc="041A0005" w:ilvl="2">
      <w:start w:val="1"/>
      <w:numFmt w:val="bullet"/>
      <w:lvlText w:val=""/>
      <w:lvlJc w:val="left"/>
      <w:pPr>
        <w:ind w:hanging="360" w:left="2128"/>
      </w:pPr>
      <w:rPr>
        <w:rFonts w:hAnsi="Wingdings" w:ascii="Wingdings" w:hint="default"/>
      </w:rPr>
    </w:lvl>
    <w:lvl w:tentative="true" w:tplc="041A0001" w:ilvl="3">
      <w:start w:val="1"/>
      <w:numFmt w:val="bullet"/>
      <w:lvlText w:val=""/>
      <w:lvlJc w:val="left"/>
      <w:pPr>
        <w:ind w:hanging="360" w:left="2848"/>
      </w:pPr>
      <w:rPr>
        <w:rFonts w:hAnsi="Symbol" w:ascii="Symbol" w:hint="default"/>
      </w:rPr>
    </w:lvl>
    <w:lvl w:tentative="true" w:tplc="041A0003" w:ilvl="4">
      <w:start w:val="1"/>
      <w:numFmt w:val="bullet"/>
      <w:lvlText w:val="o"/>
      <w:lvlJc w:val="left"/>
      <w:pPr>
        <w:ind w:hanging="360" w:left="3568"/>
      </w:pPr>
      <w:rPr>
        <w:rFonts w:cs="Courier New" w:hAnsi="Courier New" w:ascii="Courier New" w:hint="default"/>
      </w:rPr>
    </w:lvl>
    <w:lvl w:tentative="true" w:tplc="041A0005" w:ilvl="5">
      <w:start w:val="1"/>
      <w:numFmt w:val="bullet"/>
      <w:lvlText w:val=""/>
      <w:lvlJc w:val="left"/>
      <w:pPr>
        <w:ind w:hanging="360" w:left="4288"/>
      </w:pPr>
      <w:rPr>
        <w:rFonts w:hAnsi="Wingdings" w:ascii="Wingdings" w:hint="default"/>
      </w:rPr>
    </w:lvl>
    <w:lvl w:tentative="true" w:tplc="041A0001" w:ilvl="6">
      <w:start w:val="1"/>
      <w:numFmt w:val="bullet"/>
      <w:lvlText w:val=""/>
      <w:lvlJc w:val="left"/>
      <w:pPr>
        <w:ind w:hanging="360" w:left="5008"/>
      </w:pPr>
      <w:rPr>
        <w:rFonts w:hAnsi="Symbol" w:ascii="Symbol" w:hint="default"/>
      </w:rPr>
    </w:lvl>
    <w:lvl w:tentative="true" w:tplc="041A0003" w:ilvl="7">
      <w:start w:val="1"/>
      <w:numFmt w:val="bullet"/>
      <w:lvlText w:val="o"/>
      <w:lvlJc w:val="left"/>
      <w:pPr>
        <w:ind w:hanging="360" w:left="5728"/>
      </w:pPr>
      <w:rPr>
        <w:rFonts w:cs="Courier New" w:hAnsi="Courier New" w:ascii="Courier New" w:hint="default"/>
      </w:rPr>
    </w:lvl>
    <w:lvl w:tentative="true" w:tplc="041A0005" w:ilvl="8">
      <w:start w:val="1"/>
      <w:numFmt w:val="bullet"/>
      <w:lvlText w:val=""/>
      <w:lvlJc w:val="left"/>
      <w:pPr>
        <w:ind w:hanging="360" w:left="6448"/>
      </w:pPr>
      <w:rPr>
        <w:rFonts w:hAnsi="Wingdings" w:ascii="Wingdings" w:hint="default"/>
      </w:rPr>
    </w:lvl>
  </w:abstractNum>
  <w:abstractNum w:abstractNumId="9">
    <w:nsid w:val="18EB30A8"/>
    <w:multiLevelType w:val="hybridMultilevel"/>
    <w:tmpl w:val="A1CC8E68"/>
    <w:lvl w:tplc="041A000B" w:ilvl="0">
      <w:start w:val="1"/>
      <w:numFmt w:val="bullet"/>
      <w:lvlText w:val=""/>
      <w:lvlJc w:val="left"/>
      <w:pPr>
        <w:ind w:hanging="360" w:left="1146"/>
      </w:pPr>
      <w:rPr>
        <w:rFonts w:hAnsi="Wingdings" w:ascii="Wingdings"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10">
    <w:nsid w:val="192D768F"/>
    <w:multiLevelType w:val="hybridMultilevel"/>
    <w:tmpl w:val="210E9EEE"/>
    <w:lvl w:tplc="041A0017" w:ilvl="0">
      <w:start w:val="1"/>
      <w:numFmt w:val="lowerLetter"/>
      <w:lvlText w:val="%1)"/>
      <w:lvlJc w:val="left"/>
      <w:pPr>
        <w:ind w:hanging="360" w:left="1440"/>
      </w:pPr>
      <w:rPr>
        <w:rFont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1B5B29BC"/>
    <w:multiLevelType w:val="multilevel"/>
    <w:tmpl w:val="6C7C50F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1EB37261"/>
    <w:multiLevelType w:val="hybridMultilevel"/>
    <w:tmpl w:val="89088480"/>
    <w:lvl w:tplc="2C38E0F4" w:ilvl="0">
      <w:numFmt w:val="bullet"/>
      <w:lvlText w:val="-"/>
      <w:lvlJc w:val="left"/>
      <w:pPr>
        <w:ind w:hanging="360" w:left="720"/>
      </w:pPr>
      <w:rPr>
        <w:rFonts w:eastAsiaTheme="minorHAnsi" w:cs="Tahoma" w:hAnsi="Tahoma" w:ascii="Tahoma" w:hint="default"/>
      </w:rPr>
    </w:lvl>
    <w:lvl w:tplc="D3FC1A84" w:ilvl="1">
      <w:start w:val="1"/>
      <w:numFmt w:val="bullet"/>
      <w:lvlText w:val="-"/>
      <w:lvlJc w:val="left"/>
      <w:pPr>
        <w:ind w:hanging="360" w:left="1440"/>
      </w:pPr>
      <w:rPr>
        <w:rFonts w:hAnsi="Calibri" w:ascii="Calibri"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4F45CA5"/>
    <w:multiLevelType w:val="hybridMultilevel"/>
    <w:tmpl w:val="DEB6835A"/>
    <w:lvl w:tplc="AEF0B3C4" w:ilvl="0">
      <w:start w:val="1"/>
      <w:numFmt w:val="decimal"/>
      <w:lvlText w:val="%1."/>
      <w:lvlJc w:val="left"/>
      <w:pPr>
        <w:tabs>
          <w:tab w:pos="1320" w:val="num"/>
        </w:tabs>
        <w:ind w:hanging="360" w:left="1320"/>
      </w:pPr>
      <w:rPr>
        <w:rFonts w:hint="default"/>
      </w:rPr>
    </w:lvl>
    <w:lvl w:tentative="true" w:tplc="041A0019" w:ilvl="1">
      <w:start w:val="1"/>
      <w:numFmt w:val="lowerLetter"/>
      <w:lvlText w:val="%2."/>
      <w:lvlJc w:val="left"/>
      <w:pPr>
        <w:tabs>
          <w:tab w:pos="2040" w:val="num"/>
        </w:tabs>
        <w:ind w:hanging="360" w:left="2040"/>
      </w:pPr>
    </w:lvl>
    <w:lvl w:tentative="true" w:tplc="041A001B" w:ilvl="2">
      <w:start w:val="1"/>
      <w:numFmt w:val="lowerRoman"/>
      <w:lvlText w:val="%3."/>
      <w:lvlJc w:val="right"/>
      <w:pPr>
        <w:tabs>
          <w:tab w:pos="2760" w:val="num"/>
        </w:tabs>
        <w:ind w:hanging="180" w:left="2760"/>
      </w:pPr>
    </w:lvl>
    <w:lvl w:tentative="true" w:tplc="041A000F" w:ilvl="3">
      <w:start w:val="1"/>
      <w:numFmt w:val="decimal"/>
      <w:lvlText w:val="%4."/>
      <w:lvlJc w:val="left"/>
      <w:pPr>
        <w:tabs>
          <w:tab w:pos="3480" w:val="num"/>
        </w:tabs>
        <w:ind w:hanging="360" w:left="3480"/>
      </w:pPr>
    </w:lvl>
    <w:lvl w:tentative="true" w:tplc="041A0019" w:ilvl="4">
      <w:start w:val="1"/>
      <w:numFmt w:val="lowerLetter"/>
      <w:lvlText w:val="%5."/>
      <w:lvlJc w:val="left"/>
      <w:pPr>
        <w:tabs>
          <w:tab w:pos="4200" w:val="num"/>
        </w:tabs>
        <w:ind w:hanging="360" w:left="4200"/>
      </w:pPr>
    </w:lvl>
    <w:lvl w:tentative="true" w:tplc="041A001B" w:ilvl="5">
      <w:start w:val="1"/>
      <w:numFmt w:val="lowerRoman"/>
      <w:lvlText w:val="%6."/>
      <w:lvlJc w:val="right"/>
      <w:pPr>
        <w:tabs>
          <w:tab w:pos="4920" w:val="num"/>
        </w:tabs>
        <w:ind w:hanging="180" w:left="4920"/>
      </w:pPr>
    </w:lvl>
    <w:lvl w:tentative="true" w:tplc="041A000F" w:ilvl="6">
      <w:start w:val="1"/>
      <w:numFmt w:val="decimal"/>
      <w:lvlText w:val="%7."/>
      <w:lvlJc w:val="left"/>
      <w:pPr>
        <w:tabs>
          <w:tab w:pos="5640" w:val="num"/>
        </w:tabs>
        <w:ind w:hanging="360" w:left="5640"/>
      </w:pPr>
    </w:lvl>
    <w:lvl w:tentative="true" w:tplc="041A0019" w:ilvl="7">
      <w:start w:val="1"/>
      <w:numFmt w:val="lowerLetter"/>
      <w:lvlText w:val="%8."/>
      <w:lvlJc w:val="left"/>
      <w:pPr>
        <w:tabs>
          <w:tab w:pos="6360" w:val="num"/>
        </w:tabs>
        <w:ind w:hanging="360" w:left="6360"/>
      </w:pPr>
    </w:lvl>
    <w:lvl w:tentative="true" w:tplc="041A001B" w:ilvl="8">
      <w:start w:val="1"/>
      <w:numFmt w:val="lowerRoman"/>
      <w:lvlText w:val="%9."/>
      <w:lvlJc w:val="right"/>
      <w:pPr>
        <w:tabs>
          <w:tab w:pos="7080" w:val="num"/>
        </w:tabs>
        <w:ind w:hanging="180" w:left="7080"/>
      </w:pPr>
    </w:lvl>
  </w:abstractNum>
  <w:abstractNum w:abstractNumId="16">
    <w:nsid w:val="25C81EE4"/>
    <w:multiLevelType w:val="hybridMultilevel"/>
    <w:tmpl w:val="B4EAF1B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plc="041A000B"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9FA0623"/>
    <w:multiLevelType w:val="hybridMultilevel"/>
    <w:tmpl w:val="0436CC84"/>
    <w:lvl w:tplc="FAECF678" w:ilvl="0">
      <w:start w:val="5"/>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2B772C34"/>
    <w:multiLevelType w:val="hybridMultilevel"/>
    <w:tmpl w:val="265874C6"/>
    <w:lvl w:tplc="041A0017" w:ilvl="0">
      <w:start w:val="1"/>
      <w:numFmt w:val="lowerLetter"/>
      <w:lvlText w:val="%1)"/>
      <w:lvlJc w:val="left"/>
      <w:pPr>
        <w:ind w:hanging="360" w:left="1521"/>
      </w:pPr>
      <w:rPr>
        <w:rFonts w:hint="default"/>
      </w:rPr>
    </w:lvl>
    <w:lvl w:tentative="true" w:tplc="041A0003" w:ilvl="1">
      <w:start w:val="1"/>
      <w:numFmt w:val="bullet"/>
      <w:lvlText w:val="o"/>
      <w:lvlJc w:val="left"/>
      <w:pPr>
        <w:ind w:hanging="360" w:left="2241"/>
      </w:pPr>
      <w:rPr>
        <w:rFonts w:cs="Courier New" w:hAnsi="Courier New" w:ascii="Courier New" w:hint="default"/>
      </w:rPr>
    </w:lvl>
    <w:lvl w:tentative="true" w:tplc="041A0005" w:ilvl="2">
      <w:start w:val="1"/>
      <w:numFmt w:val="bullet"/>
      <w:lvlText w:val=""/>
      <w:lvlJc w:val="left"/>
      <w:pPr>
        <w:ind w:hanging="360" w:left="2961"/>
      </w:pPr>
      <w:rPr>
        <w:rFonts w:hAnsi="Wingdings" w:ascii="Wingdings" w:hint="default"/>
      </w:rPr>
    </w:lvl>
    <w:lvl w:tentative="true" w:tplc="041A0001" w:ilvl="3">
      <w:start w:val="1"/>
      <w:numFmt w:val="bullet"/>
      <w:lvlText w:val=""/>
      <w:lvlJc w:val="left"/>
      <w:pPr>
        <w:ind w:hanging="360" w:left="3681"/>
      </w:pPr>
      <w:rPr>
        <w:rFonts w:hAnsi="Symbol" w:ascii="Symbol" w:hint="default"/>
      </w:rPr>
    </w:lvl>
    <w:lvl w:tentative="true" w:tplc="041A0003" w:ilvl="4">
      <w:start w:val="1"/>
      <w:numFmt w:val="bullet"/>
      <w:lvlText w:val="o"/>
      <w:lvlJc w:val="left"/>
      <w:pPr>
        <w:ind w:hanging="360" w:left="4401"/>
      </w:pPr>
      <w:rPr>
        <w:rFonts w:cs="Courier New" w:hAnsi="Courier New" w:ascii="Courier New" w:hint="default"/>
      </w:rPr>
    </w:lvl>
    <w:lvl w:tentative="true" w:tplc="041A0005" w:ilvl="5">
      <w:start w:val="1"/>
      <w:numFmt w:val="bullet"/>
      <w:lvlText w:val=""/>
      <w:lvlJc w:val="left"/>
      <w:pPr>
        <w:ind w:hanging="360" w:left="5121"/>
      </w:pPr>
      <w:rPr>
        <w:rFonts w:hAnsi="Wingdings" w:ascii="Wingdings" w:hint="default"/>
      </w:rPr>
    </w:lvl>
    <w:lvl w:tentative="true" w:tplc="041A0001" w:ilvl="6">
      <w:start w:val="1"/>
      <w:numFmt w:val="bullet"/>
      <w:lvlText w:val=""/>
      <w:lvlJc w:val="left"/>
      <w:pPr>
        <w:ind w:hanging="360" w:left="5841"/>
      </w:pPr>
      <w:rPr>
        <w:rFonts w:hAnsi="Symbol" w:ascii="Symbol" w:hint="default"/>
      </w:rPr>
    </w:lvl>
    <w:lvl w:tentative="true" w:tplc="041A0003" w:ilvl="7">
      <w:start w:val="1"/>
      <w:numFmt w:val="bullet"/>
      <w:lvlText w:val="o"/>
      <w:lvlJc w:val="left"/>
      <w:pPr>
        <w:ind w:hanging="360" w:left="6561"/>
      </w:pPr>
      <w:rPr>
        <w:rFonts w:cs="Courier New" w:hAnsi="Courier New" w:ascii="Courier New" w:hint="default"/>
      </w:rPr>
    </w:lvl>
    <w:lvl w:tentative="true" w:tplc="041A0005" w:ilvl="8">
      <w:start w:val="1"/>
      <w:numFmt w:val="bullet"/>
      <w:lvlText w:val=""/>
      <w:lvlJc w:val="left"/>
      <w:pPr>
        <w:ind w:hanging="360" w:left="7281"/>
      </w:pPr>
      <w:rPr>
        <w:rFonts w:hAnsi="Wingdings" w:ascii="Wingdings" w:hint="default"/>
      </w:rPr>
    </w:lvl>
  </w:abstractNum>
  <w:abstractNum w:abstractNumId="19">
    <w:nsid w:val="30254B47"/>
    <w:multiLevelType w:val="hybridMultilevel"/>
    <w:tmpl w:val="1EB0AAB4"/>
    <w:lvl w:tplc="E264A18C" w:ilvl="0">
      <w:start w:val="2"/>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92A363A"/>
    <w:multiLevelType w:val="hybridMultilevel"/>
    <w:tmpl w:val="8548AC92"/>
    <w:lvl w:tplc="041A0011"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BAC654D"/>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3C2B6E89"/>
    <w:multiLevelType w:val="hybridMultilevel"/>
    <w:tmpl w:val="1F08D9B6"/>
    <w:lvl w:tplc="2A56A38E" w:ilvl="0">
      <w:start w:val="10"/>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D8F66F2"/>
    <w:multiLevelType w:val="hybridMultilevel"/>
    <w:tmpl w:val="58EE1AF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0AB1DB4"/>
    <w:multiLevelType w:val="hybridMultilevel"/>
    <w:tmpl w:val="5974307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41AE5FA0"/>
    <w:multiLevelType w:val="hybridMultilevel"/>
    <w:tmpl w:val="8E327B38"/>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26">
    <w:nsid w:val="43A005CA"/>
    <w:multiLevelType w:val="hybridMultilevel"/>
    <w:tmpl w:val="AADE84D0"/>
    <w:lvl w:tplc="8DB6F9F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95C1FFC"/>
    <w:multiLevelType w:val="hybridMultilevel"/>
    <w:tmpl w:val="100605D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8">
    <w:nsid w:val="4A753D9D"/>
    <w:multiLevelType w:val="hybridMultilevel"/>
    <w:tmpl w:val="01ECF510"/>
    <w:lvl w:tplc="041A0001" w:ilvl="0">
      <w:start w:val="1"/>
      <w:numFmt w:val="bullet"/>
      <w:lvlText w:val=""/>
      <w:lvlJc w:val="left"/>
      <w:pPr>
        <w:ind w:hanging="360" w:left="790"/>
      </w:pPr>
      <w:rPr>
        <w:rFonts w:hAnsi="Symbol" w:ascii="Symbol" w:hint="default"/>
      </w:rPr>
    </w:lvl>
    <w:lvl w:tentative="true" w:tplc="041A0003" w:ilvl="1">
      <w:start w:val="1"/>
      <w:numFmt w:val="bullet"/>
      <w:lvlText w:val="o"/>
      <w:lvlJc w:val="left"/>
      <w:pPr>
        <w:ind w:hanging="360" w:left="1510"/>
      </w:pPr>
      <w:rPr>
        <w:rFonts w:cs="Courier New" w:hAnsi="Courier New" w:ascii="Courier New" w:hint="default"/>
      </w:rPr>
    </w:lvl>
    <w:lvl w:tentative="true" w:tplc="041A0005" w:ilvl="2">
      <w:start w:val="1"/>
      <w:numFmt w:val="bullet"/>
      <w:lvlText w:val=""/>
      <w:lvlJc w:val="left"/>
      <w:pPr>
        <w:ind w:hanging="360" w:left="2230"/>
      </w:pPr>
      <w:rPr>
        <w:rFonts w:hAnsi="Wingdings" w:ascii="Wingdings" w:hint="default"/>
      </w:rPr>
    </w:lvl>
    <w:lvl w:tentative="true" w:tplc="041A0001" w:ilvl="3">
      <w:start w:val="1"/>
      <w:numFmt w:val="bullet"/>
      <w:lvlText w:val=""/>
      <w:lvlJc w:val="left"/>
      <w:pPr>
        <w:ind w:hanging="360" w:left="2950"/>
      </w:pPr>
      <w:rPr>
        <w:rFonts w:hAnsi="Symbol" w:ascii="Symbol" w:hint="default"/>
      </w:rPr>
    </w:lvl>
    <w:lvl w:tentative="true" w:tplc="041A0003" w:ilvl="4">
      <w:start w:val="1"/>
      <w:numFmt w:val="bullet"/>
      <w:lvlText w:val="o"/>
      <w:lvlJc w:val="left"/>
      <w:pPr>
        <w:ind w:hanging="360" w:left="3670"/>
      </w:pPr>
      <w:rPr>
        <w:rFonts w:cs="Courier New" w:hAnsi="Courier New" w:ascii="Courier New" w:hint="default"/>
      </w:rPr>
    </w:lvl>
    <w:lvl w:tentative="true" w:tplc="041A0005" w:ilvl="5">
      <w:start w:val="1"/>
      <w:numFmt w:val="bullet"/>
      <w:lvlText w:val=""/>
      <w:lvlJc w:val="left"/>
      <w:pPr>
        <w:ind w:hanging="360" w:left="4390"/>
      </w:pPr>
      <w:rPr>
        <w:rFonts w:hAnsi="Wingdings" w:ascii="Wingdings" w:hint="default"/>
      </w:rPr>
    </w:lvl>
    <w:lvl w:tentative="true" w:tplc="041A0001" w:ilvl="6">
      <w:start w:val="1"/>
      <w:numFmt w:val="bullet"/>
      <w:lvlText w:val=""/>
      <w:lvlJc w:val="left"/>
      <w:pPr>
        <w:ind w:hanging="360" w:left="5110"/>
      </w:pPr>
      <w:rPr>
        <w:rFonts w:hAnsi="Symbol" w:ascii="Symbol" w:hint="default"/>
      </w:rPr>
    </w:lvl>
    <w:lvl w:tentative="true" w:tplc="041A0003" w:ilvl="7">
      <w:start w:val="1"/>
      <w:numFmt w:val="bullet"/>
      <w:lvlText w:val="o"/>
      <w:lvlJc w:val="left"/>
      <w:pPr>
        <w:ind w:hanging="360" w:left="5830"/>
      </w:pPr>
      <w:rPr>
        <w:rFonts w:cs="Courier New" w:hAnsi="Courier New" w:ascii="Courier New" w:hint="default"/>
      </w:rPr>
    </w:lvl>
    <w:lvl w:tentative="true" w:tplc="041A0005" w:ilvl="8">
      <w:start w:val="1"/>
      <w:numFmt w:val="bullet"/>
      <w:lvlText w:val=""/>
      <w:lvlJc w:val="left"/>
      <w:pPr>
        <w:ind w:hanging="360" w:left="6550"/>
      </w:pPr>
      <w:rPr>
        <w:rFonts w:hAnsi="Wingdings" w:ascii="Wingdings" w:hint="default"/>
      </w:rPr>
    </w:lvl>
  </w:abstractNum>
  <w:abstractNum w:abstractNumId="29">
    <w:nsid w:val="516A0B92"/>
    <w:multiLevelType w:val="hybridMultilevel"/>
    <w:tmpl w:val="445E3256"/>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20F4641"/>
    <w:multiLevelType w:val="hybridMultilevel"/>
    <w:tmpl w:val="4AAE68AE"/>
    <w:lvl w:tplc="411AE498" w:ilvl="0">
      <w:start w:val="1"/>
      <w:numFmt w:val="decimal"/>
      <w:lvlText w:val="%1."/>
      <w:lvlJc w:val="left"/>
      <w:pPr>
        <w:ind w:hanging="360" w:left="720"/>
      </w:pPr>
      <w:rPr>
        <w:rFonts w:hint="default"/>
        <w:b w:val="false"/>
        <w:i w:val="false"/>
      </w:rPr>
    </w:lvl>
    <w:lvl w:tplc="673A8490"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3EF357A"/>
    <w:multiLevelType w:val="hybridMultilevel"/>
    <w:tmpl w:val="863E5DA4"/>
    <w:lvl w:tplc="041A000F" w:ilvl="0">
      <w:start w:val="1"/>
      <w:numFmt w:val="decimal"/>
      <w:lvlText w:val="%1."/>
      <w:lvlJc w:val="left"/>
      <w:pPr>
        <w:tabs>
          <w:tab w:pos="1545" w:val="num"/>
        </w:tabs>
        <w:ind w:hanging="360" w:left="1545"/>
      </w:pPr>
      <w:rPr>
        <w:rFonts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33">
    <w:nsid w:val="54A86D76"/>
    <w:multiLevelType w:val="hybridMultilevel"/>
    <w:tmpl w:val="07EA0B5E"/>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34">
    <w:nsid w:val="57870D83"/>
    <w:multiLevelType w:val="hybridMultilevel"/>
    <w:tmpl w:val="29B0A888"/>
    <w:lvl w:tplc="041A000B" w:ilvl="0">
      <w:start w:val="1"/>
      <w:numFmt w:val="bullet"/>
      <w:lvlText w:val=""/>
      <w:lvlJc w:val="left"/>
      <w:pPr>
        <w:ind w:hanging="360" w:left="720"/>
      </w:pPr>
      <w:rPr>
        <w:rFonts w:hAnsi="Wingdings" w:ascii="Wingdings" w:hint="default"/>
      </w:rPr>
    </w:lvl>
    <w:lvl w:tplc="041A000B" w:ilvl="1">
      <w:start w:val="1"/>
      <w:numFmt w:val="bullet"/>
      <w:lvlText w:val=""/>
      <w:lvlJc w:val="left"/>
      <w:pPr>
        <w:ind w:hanging="360" w:left="1440"/>
      </w:pPr>
      <w:rPr>
        <w:rFonts w:hAnsi="Wingdings" w:ascii="Wingdings"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BBF0067"/>
    <w:multiLevelType w:val="hybridMultilevel"/>
    <w:tmpl w:val="3AE491EA"/>
    <w:lvl w:tplc="CFE2C4C8" w:ilvl="0">
      <w:start w:val="1"/>
      <w:numFmt w:val="bullet"/>
      <w:lvlText w:val=""/>
      <w:lvlJc w:val="right"/>
      <w:pPr>
        <w:ind w:hanging="360" w:left="36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1263868"/>
    <w:multiLevelType w:val="hybridMultilevel"/>
    <w:tmpl w:val="6540BB70"/>
    <w:lvl w:tplc="041A0003" w:ilvl="0">
      <w:start w:val="1"/>
      <w:numFmt w:val="bullet"/>
      <w:lvlText w:val="o"/>
      <w:lvlJc w:val="left"/>
      <w:pPr>
        <w:ind w:hanging="360" w:left="1146"/>
      </w:pPr>
      <w:rPr>
        <w:rFonts w:cs="Courier New" w:hAnsi="Courier New" w:ascii="Courier New"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37">
    <w:nsid w:val="62C14419"/>
    <w:multiLevelType w:val="hybridMultilevel"/>
    <w:tmpl w:val="628034D2"/>
    <w:lvl w:tplc="CFE2C4C8" w:ilvl="0">
      <w:start w:val="1"/>
      <w:numFmt w:val="bullet"/>
      <w:lvlText w:val=""/>
      <w:lvlJc w:val="righ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8">
    <w:nsid w:val="63131F63"/>
    <w:multiLevelType w:val="hybridMultilevel"/>
    <w:tmpl w:val="8C18F8CA"/>
    <w:lvl w:tplc="CFE2C4C8" w:ilvl="0">
      <w:start w:val="1"/>
      <w:numFmt w:val="bullet"/>
      <w:lvlText w:val=""/>
      <w:lvlJc w:val="righ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315607E"/>
    <w:multiLevelType w:val="hybridMultilevel"/>
    <w:tmpl w:val="0A6E650E"/>
    <w:lvl w:tplc="041A0001" w:ilvl="0">
      <w:start w:val="1"/>
      <w:numFmt w:val="bullet"/>
      <w:lvlText w:val=""/>
      <w:lvlJc w:val="left"/>
      <w:pPr>
        <w:ind w:hanging="360" w:left="1504"/>
      </w:pPr>
      <w:rPr>
        <w:rFonts w:hAnsi="Symbol" w:ascii="Symbol" w:hint="default"/>
      </w:rPr>
    </w:lvl>
    <w:lvl w:tentative="true" w:tplc="041A0003" w:ilvl="1">
      <w:start w:val="1"/>
      <w:numFmt w:val="bullet"/>
      <w:lvlText w:val="o"/>
      <w:lvlJc w:val="left"/>
      <w:pPr>
        <w:ind w:hanging="360" w:left="2224"/>
      </w:pPr>
      <w:rPr>
        <w:rFonts w:cs="Courier New" w:hAnsi="Courier New" w:ascii="Courier New" w:hint="default"/>
      </w:rPr>
    </w:lvl>
    <w:lvl w:tentative="true" w:tplc="041A0005" w:ilvl="2">
      <w:start w:val="1"/>
      <w:numFmt w:val="bullet"/>
      <w:lvlText w:val=""/>
      <w:lvlJc w:val="left"/>
      <w:pPr>
        <w:ind w:hanging="360" w:left="2944"/>
      </w:pPr>
      <w:rPr>
        <w:rFonts w:hAnsi="Wingdings" w:ascii="Wingdings" w:hint="default"/>
      </w:rPr>
    </w:lvl>
    <w:lvl w:tentative="true" w:tplc="041A0001" w:ilvl="3">
      <w:start w:val="1"/>
      <w:numFmt w:val="bullet"/>
      <w:lvlText w:val=""/>
      <w:lvlJc w:val="left"/>
      <w:pPr>
        <w:ind w:hanging="360" w:left="3664"/>
      </w:pPr>
      <w:rPr>
        <w:rFonts w:hAnsi="Symbol" w:ascii="Symbol" w:hint="default"/>
      </w:rPr>
    </w:lvl>
    <w:lvl w:tentative="true" w:tplc="041A0003" w:ilvl="4">
      <w:start w:val="1"/>
      <w:numFmt w:val="bullet"/>
      <w:lvlText w:val="o"/>
      <w:lvlJc w:val="left"/>
      <w:pPr>
        <w:ind w:hanging="360" w:left="4384"/>
      </w:pPr>
      <w:rPr>
        <w:rFonts w:cs="Courier New" w:hAnsi="Courier New" w:ascii="Courier New" w:hint="default"/>
      </w:rPr>
    </w:lvl>
    <w:lvl w:tentative="true" w:tplc="041A0005" w:ilvl="5">
      <w:start w:val="1"/>
      <w:numFmt w:val="bullet"/>
      <w:lvlText w:val=""/>
      <w:lvlJc w:val="left"/>
      <w:pPr>
        <w:ind w:hanging="360" w:left="5104"/>
      </w:pPr>
      <w:rPr>
        <w:rFonts w:hAnsi="Wingdings" w:ascii="Wingdings" w:hint="default"/>
      </w:rPr>
    </w:lvl>
    <w:lvl w:tentative="true" w:tplc="041A0001" w:ilvl="6">
      <w:start w:val="1"/>
      <w:numFmt w:val="bullet"/>
      <w:lvlText w:val=""/>
      <w:lvlJc w:val="left"/>
      <w:pPr>
        <w:ind w:hanging="360" w:left="5824"/>
      </w:pPr>
      <w:rPr>
        <w:rFonts w:hAnsi="Symbol" w:ascii="Symbol" w:hint="default"/>
      </w:rPr>
    </w:lvl>
    <w:lvl w:tentative="true" w:tplc="041A0003" w:ilvl="7">
      <w:start w:val="1"/>
      <w:numFmt w:val="bullet"/>
      <w:lvlText w:val="o"/>
      <w:lvlJc w:val="left"/>
      <w:pPr>
        <w:ind w:hanging="360" w:left="6544"/>
      </w:pPr>
      <w:rPr>
        <w:rFonts w:cs="Courier New" w:hAnsi="Courier New" w:ascii="Courier New" w:hint="default"/>
      </w:rPr>
    </w:lvl>
    <w:lvl w:tentative="true" w:tplc="041A0005" w:ilvl="8">
      <w:start w:val="1"/>
      <w:numFmt w:val="bullet"/>
      <w:lvlText w:val=""/>
      <w:lvlJc w:val="left"/>
      <w:pPr>
        <w:ind w:hanging="360" w:left="7264"/>
      </w:pPr>
      <w:rPr>
        <w:rFonts w:hAnsi="Wingdings" w:ascii="Wingdings" w:hint="default"/>
      </w:rPr>
    </w:lvl>
  </w:abstractNum>
  <w:abstractNum w:abstractNumId="40">
    <w:nsid w:val="66B33371"/>
    <w:multiLevelType w:val="hybridMultilevel"/>
    <w:tmpl w:val="A0DCC5CC"/>
    <w:lvl w:tplc="742AEBC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84D240B"/>
    <w:multiLevelType w:val="hybridMultilevel"/>
    <w:tmpl w:val="F1FCF7EA"/>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2">
    <w:nsid w:val="69442D85"/>
    <w:multiLevelType w:val="hybridMultilevel"/>
    <w:tmpl w:val="1F50AF16"/>
    <w:lvl w:tplc="041A0003" w:ilvl="0">
      <w:start w:val="1"/>
      <w:numFmt w:val="bullet"/>
      <w:lvlText w:val="o"/>
      <w:lvlJc w:val="left"/>
      <w:pPr>
        <w:ind w:hanging="360" w:left="1146"/>
      </w:pPr>
      <w:rPr>
        <w:rFonts w:cs="Courier New" w:hAnsi="Courier New" w:ascii="Courier New"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43">
    <w:nsid w:val="6F1B1C93"/>
    <w:multiLevelType w:val="hybridMultilevel"/>
    <w:tmpl w:val="F50C73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0831903"/>
    <w:multiLevelType w:val="hybridMultilevel"/>
    <w:tmpl w:val="0E1C9C0A"/>
    <w:lvl w:tplc="8D8E0F86"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8633151"/>
    <w:multiLevelType w:val="hybridMultilevel"/>
    <w:tmpl w:val="57E0AF3A"/>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46">
    <w:nsid w:val="7EC478FA"/>
    <w:multiLevelType w:val="hybridMultilevel"/>
    <w:tmpl w:val="B970B22A"/>
    <w:lvl w:tplc="041A0001" w:ilvl="0">
      <w:start w:val="1"/>
      <w:numFmt w:val="bullet"/>
      <w:lvlText w:val=""/>
      <w:lvlJc w:val="left"/>
      <w:pPr>
        <w:tabs>
          <w:tab w:pos="1905" w:val="num"/>
        </w:tabs>
        <w:ind w:hanging="360" w:left="1905"/>
      </w:pPr>
      <w:rPr>
        <w:rFonts w:hAnsi="Symbol" w:ascii="Symbol" w:hint="default"/>
      </w:rPr>
    </w:lvl>
    <w:lvl w:tentative="true" w:tplc="041A0003" w:ilvl="1">
      <w:start w:val="1"/>
      <w:numFmt w:val="bullet"/>
      <w:lvlText w:val="o"/>
      <w:lvlJc w:val="left"/>
      <w:pPr>
        <w:tabs>
          <w:tab w:pos="2625" w:val="num"/>
        </w:tabs>
        <w:ind w:hanging="360" w:left="2625"/>
      </w:pPr>
      <w:rPr>
        <w:rFonts w:cs="Courier New" w:hAnsi="Courier New" w:ascii="Courier New" w:hint="default"/>
      </w:rPr>
    </w:lvl>
    <w:lvl w:tentative="true" w:tplc="041A0005" w:ilvl="2">
      <w:start w:val="1"/>
      <w:numFmt w:val="bullet"/>
      <w:lvlText w:val=""/>
      <w:lvlJc w:val="left"/>
      <w:pPr>
        <w:tabs>
          <w:tab w:pos="3345" w:val="num"/>
        </w:tabs>
        <w:ind w:hanging="360" w:left="3345"/>
      </w:pPr>
      <w:rPr>
        <w:rFonts w:hAnsi="Wingdings" w:ascii="Wingdings" w:hint="default"/>
      </w:rPr>
    </w:lvl>
    <w:lvl w:tentative="true" w:tplc="041A0001" w:ilvl="3">
      <w:start w:val="1"/>
      <w:numFmt w:val="bullet"/>
      <w:lvlText w:val=""/>
      <w:lvlJc w:val="left"/>
      <w:pPr>
        <w:tabs>
          <w:tab w:pos="4065" w:val="num"/>
        </w:tabs>
        <w:ind w:hanging="360" w:left="4065"/>
      </w:pPr>
      <w:rPr>
        <w:rFonts w:hAnsi="Symbol" w:ascii="Symbol" w:hint="default"/>
      </w:rPr>
    </w:lvl>
    <w:lvl w:tentative="true" w:tplc="041A0003" w:ilvl="4">
      <w:start w:val="1"/>
      <w:numFmt w:val="bullet"/>
      <w:lvlText w:val="o"/>
      <w:lvlJc w:val="left"/>
      <w:pPr>
        <w:tabs>
          <w:tab w:pos="4785" w:val="num"/>
        </w:tabs>
        <w:ind w:hanging="360" w:left="4785"/>
      </w:pPr>
      <w:rPr>
        <w:rFonts w:cs="Courier New" w:hAnsi="Courier New" w:ascii="Courier New" w:hint="default"/>
      </w:rPr>
    </w:lvl>
    <w:lvl w:tentative="true" w:tplc="041A0005" w:ilvl="5">
      <w:start w:val="1"/>
      <w:numFmt w:val="bullet"/>
      <w:lvlText w:val=""/>
      <w:lvlJc w:val="left"/>
      <w:pPr>
        <w:tabs>
          <w:tab w:pos="5505" w:val="num"/>
        </w:tabs>
        <w:ind w:hanging="360" w:left="5505"/>
      </w:pPr>
      <w:rPr>
        <w:rFonts w:hAnsi="Wingdings" w:ascii="Wingdings" w:hint="default"/>
      </w:rPr>
    </w:lvl>
    <w:lvl w:tentative="true" w:tplc="041A0001" w:ilvl="6">
      <w:start w:val="1"/>
      <w:numFmt w:val="bullet"/>
      <w:lvlText w:val=""/>
      <w:lvlJc w:val="left"/>
      <w:pPr>
        <w:tabs>
          <w:tab w:pos="6225" w:val="num"/>
        </w:tabs>
        <w:ind w:hanging="360" w:left="6225"/>
      </w:pPr>
      <w:rPr>
        <w:rFonts w:hAnsi="Symbol" w:ascii="Symbol" w:hint="default"/>
      </w:rPr>
    </w:lvl>
    <w:lvl w:tentative="true" w:tplc="041A0003" w:ilvl="7">
      <w:start w:val="1"/>
      <w:numFmt w:val="bullet"/>
      <w:lvlText w:val="o"/>
      <w:lvlJc w:val="left"/>
      <w:pPr>
        <w:tabs>
          <w:tab w:pos="6945" w:val="num"/>
        </w:tabs>
        <w:ind w:hanging="360" w:left="6945"/>
      </w:pPr>
      <w:rPr>
        <w:rFonts w:cs="Courier New" w:hAnsi="Courier New" w:ascii="Courier New" w:hint="default"/>
      </w:rPr>
    </w:lvl>
    <w:lvl w:tentative="true" w:tplc="041A0005" w:ilvl="8">
      <w:start w:val="1"/>
      <w:numFmt w:val="bullet"/>
      <w:lvlText w:val=""/>
      <w:lvlJc w:val="left"/>
      <w:pPr>
        <w:tabs>
          <w:tab w:pos="7665" w:val="num"/>
        </w:tabs>
        <w:ind w:hanging="360" w:left="7665"/>
      </w:pPr>
      <w:rPr>
        <w:rFonts w:hAnsi="Wingdings" w:ascii="Wingdings" w:hint="default"/>
      </w:rPr>
    </w:lvl>
  </w:abstractNum>
  <w:num w:numId="1">
    <w:abstractNumId w:val="31"/>
  </w:num>
  <w:num w:numId="2">
    <w:abstractNumId w:val="10"/>
  </w:num>
  <w:num w:numId="3">
    <w:abstractNumId w:val="39"/>
  </w:num>
  <w:num w:numId="4">
    <w:abstractNumId w:val="27"/>
  </w:num>
  <w:num w:numId="5">
    <w:abstractNumId w:val="18"/>
  </w:num>
  <w:num w:numId="6">
    <w:abstractNumId w:val="43"/>
  </w:num>
  <w:num w:numId="7">
    <w:abstractNumId w:val="19"/>
  </w:num>
  <w:num w:numId="8">
    <w:abstractNumId w:val="8"/>
  </w:num>
  <w:num w:numId="9">
    <w:abstractNumId w:val="28"/>
  </w:num>
  <w:num w:numId="10">
    <w:abstractNumId w:val="29"/>
  </w:num>
  <w:num w:numId="11">
    <w:abstractNumId w:val="6"/>
  </w:num>
  <w:num w:numId="12">
    <w:abstractNumId w:val="36"/>
  </w:num>
  <w:num w:numId="13">
    <w:abstractNumId w:val="34"/>
  </w:num>
  <w:num w:numId="14">
    <w:abstractNumId w:val="42"/>
  </w:num>
  <w:num w:numId="15">
    <w:abstractNumId w:val="9"/>
  </w:num>
  <w:num w:numId="16">
    <w:abstractNumId w:val="16"/>
  </w:num>
  <w:num w:numId="17">
    <w:abstractNumId w:val="15"/>
  </w:num>
  <w:num w:numId="18">
    <w:abstractNumId w:val="11"/>
  </w:num>
  <w:num w:numId="19">
    <w:abstractNumId w:val="30"/>
  </w:num>
  <w:num w:numId="20">
    <w:abstractNumId w:val="33"/>
  </w:num>
  <w:num w:numId="21">
    <w:abstractNumId w:val="25"/>
  </w:num>
  <w:num w:numId="22">
    <w:abstractNumId w:val="32"/>
  </w:num>
  <w:num w:numId="23">
    <w:abstractNumId w:val="46"/>
  </w:num>
  <w:num w:numId="24">
    <w:abstractNumId w:val="41"/>
  </w:num>
  <w:num w:numId="25">
    <w:abstractNumId w:val="24"/>
  </w:num>
  <w:num w:numId="26">
    <w:abstractNumId w:val="7"/>
  </w:num>
  <w:num w:numId="27">
    <w:abstractNumId w:val="22"/>
  </w:num>
  <w:num w:numId="28">
    <w:abstractNumId w:val="45"/>
  </w:num>
  <w:num w:numId="29">
    <w:abstractNumId w:val="1"/>
  </w:num>
  <w:num w:numId="30">
    <w:abstractNumId w:val="2"/>
  </w:num>
  <w:num w:numId="31">
    <w:abstractNumId w:val="3"/>
  </w:num>
  <w:num w:numId="32">
    <w:abstractNumId w:val="40"/>
  </w:num>
  <w:num w:numId="33">
    <w:abstractNumId w:val="44"/>
  </w:num>
  <w:num w:numId="34">
    <w:abstractNumId w:val="14"/>
  </w:num>
  <w:num w:numId="35">
    <w:abstractNumId w:val="35"/>
  </w:num>
  <w:num w:numId="36">
    <w:abstractNumId w:val="37"/>
  </w:num>
  <w:num w:numId="37">
    <w:abstractNumId w:val="38"/>
  </w:num>
  <w:num w:numId="38">
    <w:abstractNumId w:val="23"/>
  </w:num>
  <w:num w:numId="39">
    <w:abstractNumId w:val="0"/>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17"/>
  </w:num>
  <w:num w:numId="44">
    <w:abstractNumId w:val="4"/>
  </w:num>
  <w:num w:numId="45">
    <w:abstractNumId w:val="12"/>
  </w:num>
  <w:num w:numId="46">
    <w:abstractNumId w:val="20"/>
  </w:num>
  <w:num w:numId="47">
    <w:abstractNumId w:val="26"/>
  </w:num>
  <w:num w:numId="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64FDA"/>
    <w:rsid w:val="00177A30"/>
    <w:rsid w:val="0018427D"/>
    <w:rsid w:val="00192D59"/>
    <w:rsid w:val="001B21AE"/>
    <w:rsid w:val="001E575C"/>
    <w:rsid w:val="00202274"/>
    <w:rsid w:val="00242312"/>
    <w:rsid w:val="00255B45"/>
    <w:rsid w:val="00255E72"/>
    <w:rsid w:val="0026309F"/>
    <w:rsid w:val="002635C5"/>
    <w:rsid w:val="002A2E3F"/>
    <w:rsid w:val="002C1105"/>
    <w:rsid w:val="002D70A4"/>
    <w:rsid w:val="003128C5"/>
    <w:rsid w:val="00317DF9"/>
    <w:rsid w:val="00334965"/>
    <w:rsid w:val="00360318"/>
    <w:rsid w:val="0036625F"/>
    <w:rsid w:val="00373047"/>
    <w:rsid w:val="00375AF1"/>
    <w:rsid w:val="003919A3"/>
    <w:rsid w:val="003B3623"/>
    <w:rsid w:val="003B4319"/>
    <w:rsid w:val="003C3ECA"/>
    <w:rsid w:val="003D21F3"/>
    <w:rsid w:val="00411F24"/>
    <w:rsid w:val="0043265A"/>
    <w:rsid w:val="00436CBD"/>
    <w:rsid w:val="00441071"/>
    <w:rsid w:val="00482439"/>
    <w:rsid w:val="00496A59"/>
    <w:rsid w:val="004A5F6B"/>
    <w:rsid w:val="004D6409"/>
    <w:rsid w:val="005419C8"/>
    <w:rsid w:val="005523D0"/>
    <w:rsid w:val="00554C4A"/>
    <w:rsid w:val="00566638"/>
    <w:rsid w:val="0057341F"/>
    <w:rsid w:val="00593FFA"/>
    <w:rsid w:val="005A302B"/>
    <w:rsid w:val="005A3A56"/>
    <w:rsid w:val="005B14C6"/>
    <w:rsid w:val="005D1E94"/>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869F4"/>
    <w:rsid w:val="008950FD"/>
    <w:rsid w:val="008B1A4B"/>
    <w:rsid w:val="008B2408"/>
    <w:rsid w:val="008B6BCE"/>
    <w:rsid w:val="008E7333"/>
    <w:rsid w:val="008F7361"/>
    <w:rsid w:val="009064B4"/>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C30C2"/>
    <w:rsid w:val="00B36118"/>
    <w:rsid w:val="00B515D4"/>
    <w:rsid w:val="00B52117"/>
    <w:rsid w:val="00B60CF0"/>
    <w:rsid w:val="00BA6494"/>
    <w:rsid w:val="00BA7238"/>
    <w:rsid w:val="00C038FB"/>
    <w:rsid w:val="00C04942"/>
    <w:rsid w:val="00C16F65"/>
    <w:rsid w:val="00C172D4"/>
    <w:rsid w:val="00C23CB9"/>
    <w:rsid w:val="00C32C1D"/>
    <w:rsid w:val="00C50F59"/>
    <w:rsid w:val="00C55B1C"/>
    <w:rsid w:val="00C64D59"/>
    <w:rsid w:val="00C74832"/>
    <w:rsid w:val="00D8621E"/>
    <w:rsid w:val="00D924F9"/>
    <w:rsid w:val="00DB5644"/>
    <w:rsid w:val="00DC0FC7"/>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annotation text"/>
    <w:lsdException w:uiPriority="99" w:name="header"/>
    <w:lsdException w:uiPriority="99" w:name="footer"/>
    <w:lsdException w:qFormat="true" w:unhideWhenUsed="true" w:semiHidden="true" w:name="caption"/>
    <w:lsdException w:uiPriority="99" w:name="footnote reference"/>
    <w:lsdException w:uiPriority="99" w:name="annotation reference"/>
    <w:lsdException w:qFormat="true" w:name="Title"/>
    <w:lsdException w:uiPriority="99" w:name="Body Text"/>
    <w:lsdException w:qFormat="true" w:name="Subtitle"/>
    <w:lsdException w:qFormat="true" w:uiPriority="22" w:name="Strong"/>
    <w:lsdException w:qFormat="true"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uiPriority w:val="9"/>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4" w:type="paragraph">
    <w:name w:val="heading 4"/>
    <w:basedOn w:val="Normal"/>
    <w:next w:val="Normal"/>
    <w:link w:val="Naslov4Char"/>
    <w:qFormat/>
    <w:rsid w:val="005A302B"/>
    <w:pPr>
      <w:keepNext/>
      <w:spacing w:lineRule="auto" w:line="276" w:after="60" w:before="240"/>
      <w:jc w:val="left"/>
      <w:outlineLvl w:val="3"/>
    </w:pPr>
    <w:rPr>
      <w:rFonts w:eastAsia="Calibri" w:hAnsi="Times New Roman" w:ascii="Times New Roman"/>
      <w:b/>
      <w:bCs/>
      <w:sz w:val="28"/>
      <w:szCs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iPriority w:val="99"/>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uiPriority w:val="99"/>
    <w:rsid w:val="00FE4F4E"/>
    <w:rPr>
      <w:rFonts w:hAnsi="Calibri" w:asci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uiPriority w:val="9"/>
    <w:rsid w:val="005A302B"/>
    <w:rPr>
      <w:b/>
      <w:bCs/>
      <w:color w:val="666666"/>
      <w:kern w:val="36"/>
      <w:sz w:val="36"/>
      <w:szCs w:val="36"/>
      <w:lang w:eastAsia="en-US" w:val="en-US"/>
    </w:rPr>
  </w:style>
  <w:style w:customStyle="true" w:styleId="Naslov4Char" w:type="character">
    <w:name w:val="Naslov 4 Char"/>
    <w:basedOn w:val="Zadanifontodlomka"/>
    <w:link w:val="Naslov4"/>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uiPriority w:val="99"/>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uiPriority w:val="99"/>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styleId="Tekstrezerviranogmjesta" w:type="character">
    <w:name w:val="Placeholder Text"/>
    <w:basedOn w:val="Zadanifontodlomka"/>
    <w:uiPriority w:val="99"/>
    <w:semiHidden/>
    <w:rsid w:val="00375AF1"/>
    <w:rPr>
      <w:color w:val="808080"/>
      <w:bdr w:space="0" w:sz="0" w:color="auto" w:val="none"/>
      <w:shd w:fill="auto" w:color="auto" w:val="clear"/>
    </w:rPr>
  </w:style>
  <w:style w:customStyle="true" w:styleId="eSPISCCParagraphDefaultFont" w:type="character">
    <w:name w:val="eSPIS_CC_Paragraph Default Font"/>
    <w:basedOn w:val="Zadanifontodlomka"/>
    <w:rsid w:val="00375AF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75AF1"/>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5AF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5AF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annotation text" w:uiPriority="99"/>
    <w:lsdException w:name="header" w:uiPriority="99"/>
    <w:lsdException w:name="footer" w:uiPriority="99"/>
    <w:lsdException w:name="caption" w:qFormat="1" w:semiHidden="1" w:unhideWhenUsed="1"/>
    <w:lsdException w:name="footnote reference" w:uiPriority="99"/>
    <w:lsdException w:name="annotation reference" w:uiPriority="99"/>
    <w:lsdException w:name="Title" w:qFormat="1"/>
    <w:lsdException w:name="Body Text" w:uiPriority="99"/>
    <w:lsdException w:name="Subtitle" w:qFormat="1"/>
    <w:lsdException w:name="Strong" w:qFormat="1" w:uiPriority="22"/>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uiPriority w:val="9"/>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4" w:type="paragraph">
    <w:name w:val="heading 4"/>
    <w:basedOn w:val="Normal"/>
    <w:next w:val="Normal"/>
    <w:link w:val="Naslov4Char"/>
    <w:qFormat/>
    <w:rsid w:val="005A302B"/>
    <w:pPr>
      <w:keepNext/>
      <w:spacing w:after="60" w:before="240" w:line="276" w:lineRule="auto"/>
      <w:jc w:val="left"/>
      <w:outlineLvl w:val="3"/>
    </w:pPr>
    <w:rPr>
      <w:rFonts w:ascii="Times New Roman" w:eastAsia="Calibri" w:hAnsi="Times New Roman"/>
      <w:b/>
      <w:bCs/>
      <w:sz w:val="28"/>
      <w:szCs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iPriority w:val="99"/>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uiPriority w:val="99"/>
    <w:rsid w:val="00FE4F4E"/>
    <w:rPr>
      <w:rFonts w:ascii="Calibri" w:hAns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uiPriority w:val="9"/>
    <w:rsid w:val="005A302B"/>
    <w:rPr>
      <w:b/>
      <w:bCs/>
      <w:color w:val="666666"/>
      <w:kern w:val="36"/>
      <w:sz w:val="36"/>
      <w:szCs w:val="36"/>
      <w:lang w:eastAsia="en-US" w:val="en-US"/>
    </w:rPr>
  </w:style>
  <w:style w:customStyle="1" w:styleId="Naslov4Char" w:type="character">
    <w:name w:val="Naslov 4 Char"/>
    <w:basedOn w:val="Zadanifontodlomka"/>
    <w:link w:val="Naslov4"/>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uiPriority w:val="99"/>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uiPriority w:val="99"/>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styleId="Tekstrezerviranogmjesta" w:type="character">
    <w:name w:val="Placeholder Text"/>
    <w:basedOn w:val="Zadanifontodlomka"/>
    <w:uiPriority w:val="99"/>
    <w:semiHidden/>
    <w:rsid w:val="00375AF1"/>
    <w:rPr>
      <w:color w:val="808080"/>
      <w:bdr w:color="auto" w:space="0" w:sz="0" w:val="none"/>
      <w:shd w:color="auto" w:fill="auto" w:val="clear"/>
    </w:rPr>
  </w:style>
  <w:style w:customStyle="1" w:styleId="eSPISCCParagraphDefaultFont" w:type="character">
    <w:name w:val="eSPIS_CC_Paragraph Default Font"/>
    <w:basedOn w:val="Zadanifontodlomka"/>
    <w:rsid w:val="00375AF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75AF1"/>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5AF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5AF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St-809/2016</izvorni_sadrzaj>
    <derivirana_varijabla naziv="DomainObject.Predmet.OznakaBroj_1">St-809/2016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ALGORITAM d.o.o. zastupanog po punomoćniku Ljubica Spajić</izvorni_sadrzaj>
    <derivirana_varijabla naziv="DomainObject.Predmet.ProtustrankaFormated_1">  ALGORITAM d.o.o. zastupanog po punomoćniku Ljubica Spajić</derivirana_varijabla>
  </DomainObject.Predmet.ProtustrankaFormated>
  <DomainObject.Predmet.ProtustrankaFormatedOIB>
    <izvorni_sadrzaj>  ALGORITAM d.o.o., OIB 11544939570 zastupanog po punomoćniku Ljubica Spajić</izvorni_sadrzaj>
    <derivirana_varijabla naziv="DomainObject.Predmet.ProtustrankaFormatedOIB_1">  ALGORITAM d.o.o., OIB 11544939570 zastupanog po punomoćniku Ljubica Spajić</derivirana_varijabla>
  </DomainObject.Predmet.ProtustrankaFormatedOIB>
  <DomainObject.Predmet.ProtustrankaFormatedWithAdress>
    <izvorni_sadrzaj> ALGORITAM d.o.o., Harambašićeva 19, 10000 Zagreb zastupanog po punomoćniku Ljubica Spajić</izvorni_sadrzaj>
    <derivirana_varijabla naziv="DomainObject.Predmet.ProtustrankaFormatedWithAdress_1"> ALGORITAM d.o.o., Harambašićeva 19, 10000 Zagreb zastupanog po punomoćniku Ljubica Spajić</derivirana_varijabla>
  </DomainObject.Predmet.ProtustrankaFormatedWithAdress>
  <DomainObject.Predmet.ProtustrankaFormatedWithAdressOIB>
    <izvorni_sadrzaj> ALGORITAM d.o.o., OIB 11544939570, Harambašićeva 19, 10000 Zagreb zastupanog po punomoćniku Ljubica Spajić</izvorni_sadrzaj>
    <derivirana_varijabla naziv="DomainObject.Predmet.ProtustrankaFormatedWithAdressOIB_1"> ALGORITAM d.o.o., OIB 11544939570, Harambašićeva 19, 10000 Zagreb zastupanog po punomoćniku Ljubica Spajić</derivirana_varijabla>
  </DomainObject.Predmet.ProtustrankaFormatedWithAdressOIB>
  <DomainObject.Predmet.ProtustrankaWithAdress>
    <izvorni_sadrzaj>ALGORITAM d.o.o. Harambašićeva 19, 10000 Zagreb</izvorni_sadrzaj>
    <derivirana_varijabla naziv="DomainObject.Predmet.ProtustrankaWithAdress_1">ALGORITAM d.o.o. Harambašićeva 19, 10000 Zagreb</derivirana_varijabla>
  </DomainObject.Predmet.ProtustrankaWithAdress>
  <DomainObject.Predmet.ProtustrankaWithAdressOIB>
    <izvorni_sadrzaj>ALGORITAM d.o.o., OIB 11544939570, Harambašićeva 19, 10000 Zagreb</izvorni_sadrzaj>
    <derivirana_varijabla naziv="DomainObject.Predmet.ProtustrankaWithAdressOIB_1">ALGORITAM d.o.o., OIB 11544939570, Harambašićeva 19, 10000 Zagreb</derivirana_varijabla>
  </DomainObject.Predmet.ProtustrankaWithAdressOIB>
  <DomainObject.Predmet.ProtustrankaNazivFormated>
    <izvorni_sadrzaj>ALGORITAM d.o.o.</izvorni_sadrzaj>
    <derivirana_varijabla naziv="DomainObject.Predmet.ProtustrankaNazivFormated_1">ALGORITAM d.o.o.</derivirana_varijabla>
  </DomainObject.Predmet.ProtustrankaNazivFormated>
  <DomainObject.Predmet.ProtustrankaNazivFormatedOIB>
    <izvorni_sadrzaj>ALGORITAM d.o.o., OIB 11544939570</izvorni_sadrzaj>
    <derivirana_varijabla naziv="DomainObject.Predmet.ProtustrankaNazivFormatedOIB_1">ALGORITAM d.o.o., OIB 11544939570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ALGORITAM d.o.o.</izvorni_sadrzaj>
    <derivirana_varijabla naziv="DomainObject.Predmet.StrankaFormated_1">  ALGORITAM d.o.o.</derivirana_varijabla>
  </DomainObject.Predmet.StrankaFormated>
  <DomainObject.Predmet.StrankaFormatedOIB>
    <izvorni_sadrzaj>  ALGORITAM d.o.o., OIB 11544939570</izvorni_sadrzaj>
    <derivirana_varijabla naziv="DomainObject.Predmet.StrankaFormatedOIB_1">  ALGORITAM d.o.o., OIB 11544939570</derivirana_varijabla>
  </DomainObject.Predmet.StrankaFormatedOIB>
  <DomainObject.Predmet.StrankaFormatedWithAdress>
    <izvorni_sadrzaj> ALGORITAM d.o.o., Harambašićeva 19, 10000 Zagreb</izvorni_sadrzaj>
    <derivirana_varijabla naziv="DomainObject.Predmet.StrankaFormatedWithAdress_1"> ALGORITAM d.o.o., Harambašićeva 19, 10000 Zagreb</derivirana_varijabla>
  </DomainObject.Predmet.StrankaFormatedWithAdress>
  <DomainObject.Predmet.StrankaFormatedWithAdressOIB>
    <izvorni_sadrzaj> ALGORITAM d.o.o., OIB 11544939570, Harambašićeva 19, 10000 Zagreb</izvorni_sadrzaj>
    <derivirana_varijabla naziv="DomainObject.Predmet.StrankaFormatedWithAdressOIB_1"> ALGORITAM d.o.o., OIB 11544939570, Harambašićeva 19, 10000 Zagreb</derivirana_varijabla>
  </DomainObject.Predmet.StrankaFormatedWithAdressOIB>
  <DomainObject.Predmet.StrankaWithAdress>
    <izvorni_sadrzaj>ALGORITAM d.o.o. Harambašićeva 19,10000 Zagreb</izvorni_sadrzaj>
    <derivirana_varijabla naziv="DomainObject.Predmet.StrankaWithAdress_1">ALGORITAM d.o.o. Harambašićeva 19,10000 Zagreb</derivirana_varijabla>
  </DomainObject.Predmet.StrankaWithAdress>
  <DomainObject.Predmet.StrankaWithAdressOIB>
    <izvorni_sadrzaj>ALGORITAM d.o.o., OIB 11544939570, Harambašićeva 19,10000 Zagreb</izvorni_sadrzaj>
    <derivirana_varijabla naziv="DomainObject.Predmet.StrankaWithAdressOIB_1">ALGORITAM d.o.o., OIB 11544939570, Harambašićeva 19,10000 Zagreb</derivirana_varijabla>
  </DomainObject.Predmet.StrankaWithAdressOIB>
  <DomainObject.Predmet.StrankaNazivFormated>
    <izvorni_sadrzaj>ALGORITAM d.o.o.</izvorni_sadrzaj>
    <derivirana_varijabla naziv="DomainObject.Predmet.StrankaNazivFormated_1">ALGORITAM d.o.o.</derivirana_varijabla>
  </DomainObject.Predmet.StrankaNazivFormated>
  <DomainObject.Predmet.StrankaNazivFormatedOIB>
    <izvorni_sadrzaj>ALGORITAM d.o.o., OIB 11544939570</izvorni_sadrzaj>
    <derivirana_varijabla naziv="DomainObject.Predmet.StrankaNazivFormatedOIB_1">ALGORITAM d.o.o., OIB 11544939570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ALGORITAM d.o.o.</item>
    </izvorni_sadrzaj>
    <derivirana_varijabla naziv="DomainObject.Predmet.StrankaListFormated_1">
      <item>ALGORITAM d.o.o.</item>
    </derivirana_varijabla>
  </DomainObject.Predmet.StrankaListFormated>
  <DomainObject.Predmet.StrankaListFormatedOIB>
    <izvorni_sadrzaj>
      <item>ALGORITAM d.o.o., OIB 11544939570</item>
    </izvorni_sadrzaj>
    <derivirana_varijabla naziv="DomainObject.Predmet.StrankaListFormatedOIB_1">
      <item>ALGORITAM d.o.o., OIB 11544939570</item>
    </derivirana_varijabla>
  </DomainObject.Predmet.StrankaListFormatedOIB>
  <DomainObject.Predmet.StrankaListFormatedWithAdress>
    <izvorni_sadrzaj>
      <item>ALGORITAM d.o.o., Harambašićeva 19, 10000 Zagreb</item>
    </izvorni_sadrzaj>
    <derivirana_varijabla naziv="DomainObject.Predmet.StrankaListFormatedWithAdress_1">
      <item>ALGORITAM d.o.o., Harambašićeva 19, 10000 Zagreb</item>
    </derivirana_varijabla>
  </DomainObject.Predmet.StrankaListFormatedWithAdress>
  <DomainObject.Predmet.StrankaListFormatedWithAdressOIB>
    <izvorni_sadrzaj>
      <item>ALGORITAM d.o.o., OIB 11544939570, Harambašićeva 19, 10000 Zagreb</item>
    </izvorni_sadrzaj>
    <derivirana_varijabla naziv="DomainObject.Predmet.StrankaListFormatedWithAdressOIB_1">
      <item>ALGORITAM d.o.o., OIB 11544939570, Harambašićeva 19, 10000 Zagreb</item>
    </derivirana_varijabla>
  </DomainObject.Predmet.StrankaListFormatedWithAdressOIB>
  <DomainObject.Predmet.StrankaListNazivFormated>
    <izvorni_sadrzaj>
      <item>ALGORITAM d.o.o.</item>
    </izvorni_sadrzaj>
    <derivirana_varijabla naziv="DomainObject.Predmet.StrankaListNazivFormated_1">
      <item>ALGORITAM d.o.o.</item>
    </derivirana_varijabla>
  </DomainObject.Predmet.StrankaListNazivFormated>
  <DomainObject.Predmet.StrankaListNazivFormatedOIB>
    <izvorni_sadrzaj>
      <item>ALGORITAM d.o.o., OIB 11544939570</item>
    </izvorni_sadrzaj>
    <derivirana_varijabla naziv="DomainObject.Predmet.StrankaListNazivFormatedOIB_1">
      <item>ALGORITAM d.o.o., OIB 11544939570</item>
    </derivirana_varijabla>
  </DomainObject.Predmet.StrankaListNazivFormatedOIB>
  <DomainObject.Predmet.ProtuStrankaListFormated>
    <izvorni_sadrzaj>
      <item>ALGORITAM d.o.o. zastupanog po punomoćniku Ljubica Spajić</item>
    </izvorni_sadrzaj>
    <derivirana_varijabla naziv="DomainObject.Predmet.ProtuStrankaListFormated_1">
      <item>ALGORITAM d.o.o. zastupanog po punomoćniku Ljubica Spajić</item>
    </derivirana_varijabla>
  </DomainObject.Predmet.ProtuStrankaListFormated>
  <DomainObject.Predmet.ProtuStrankaListFormatedOIB>
    <izvorni_sadrzaj>
      <item>ALGORITAM d.o.o., OIB 11544939570 zastupanog po punomoćniku Ljubica Spajić</item>
    </izvorni_sadrzaj>
    <derivirana_varijabla naziv="DomainObject.Predmet.ProtuStrankaListFormatedOIB_1">
      <item>ALGORITAM d.o.o., OIB 11544939570 zastupanog po punomoćniku Ljubica Spajić</item>
    </derivirana_varijabla>
  </DomainObject.Predmet.ProtuStrankaListFormatedOIB>
  <DomainObject.Predmet.ProtuStrankaListFormatedWithAdress>
    <izvorni_sadrzaj>
      <item>ALGORITAM d.o.o., Harambašićeva 19, 10000 Zagreb zastupanog po punomoćniku Ljubica Spajić</item>
    </izvorni_sadrzaj>
    <derivirana_varijabla naziv="DomainObject.Predmet.ProtuStrankaListFormatedWithAdress_1">
      <item>ALGORITAM d.o.o., Harambašićeva 19, 10000 Zagreb zastupanog po punomoćniku Ljubica Spajić</item>
    </derivirana_varijabla>
  </DomainObject.Predmet.ProtuStrankaListFormatedWithAdress>
  <DomainObject.Predmet.ProtuStrankaListFormatedWithAdressOIB>
    <izvorni_sadrzaj>
      <item>ALGORITAM d.o.o., OIB 11544939570, Harambašićeva 19, 10000 Zagreb zastupanog po punomoćniku Ljubica Spajić</item>
    </izvorni_sadrzaj>
    <derivirana_varijabla naziv="DomainObject.Predmet.ProtuStrankaListFormatedWithAdressOIB_1">
      <item>ALGORITAM d.o.o., OIB 11544939570, Harambašićeva 19, 10000 Zagreb zastupanog po punomoćniku Ljubica Spajić</item>
    </derivirana_varijabla>
  </DomainObject.Predmet.ProtuStrankaListFormatedWithAdressOIB>
  <DomainObject.Predmet.ProtuStrankaListNazivFormated>
    <izvorni_sadrzaj>
      <item>ALGORITAM d.o.o.</item>
    </izvorni_sadrzaj>
    <derivirana_varijabla naziv="DomainObject.Predmet.ProtuStrankaListNazivFormated_1">
      <item>ALGORITAM d.o.o.</item>
    </derivirana_varijabla>
  </DomainObject.Predmet.ProtuStrankaListNazivFormated>
  <DomainObject.Predmet.ProtuStrankaListNazivFormatedOIB>
    <izvorni_sadrzaj>
      <item>ALGORITAM d.o.o., OIB 11544939570</item>
    </izvorni_sadrzaj>
    <derivirana_varijabla naziv="DomainObject.Predmet.ProtuStrankaListNazivFormatedOIB_1">
      <item>ALGORITAM d.o.o., OIB 11544939570</item>
    </derivirana_varijabla>
  </DomainObject.Predmet.ProtuStrankaListNazivFormatedOIB>
  <DomainObject.Predmet.OstaliListFormated>
    <izvorni_sadrzaj>
      <item>Ljubica Spajić punomoćnik sudionika u postupku ALGORITAM d.o.o.</item>
    </izvorni_sadrzaj>
    <derivirana_varijabla naziv="DomainObject.Predmet.OstaliListFormated_1">
      <item>Ljubica Spajić punomoćnik sudionika u postupku ALGORITAM d.o.o.</item>
    </derivirana_varijabla>
  </DomainObject.Predmet.OstaliListFormated>
  <DomainObject.Predmet.OstaliListFormatedOIB>
    <izvorni_sadrzaj>
      <item>Ljubica Spajić punomoćnik sudionika u postupku ALGORITAM d.o.o.</item>
    </izvorni_sadrzaj>
    <derivirana_varijabla naziv="DomainObject.Predmet.OstaliListFormatedOIB_1">
      <item>Ljubica Spajić punomoćnik sudionika u postupku ALGORITAM d.o.o.</item>
    </derivirana_varijabla>
  </DomainObject.Predmet.OstaliListFormatedOIB>
  <DomainObject.Predmet.OstaliListFormatedWithAdress>
    <izvorni_sadrzaj>
      <item>Ljubica Spajić, Ilica 139/I, 10000 Zagreb punomoćnik sudionika u postupku ALGORITAM d.o.o.</item>
    </izvorni_sadrzaj>
    <derivirana_varijabla naziv="DomainObject.Predmet.OstaliListFormatedWithAdress_1">
      <item>Ljubica Spajić, Ilica 139/I, 10000 Zagreb punomoćnik sudionika u postupku ALGORITAM d.o.o.</item>
    </derivirana_varijabla>
  </DomainObject.Predmet.OstaliListFormatedWithAdress>
  <DomainObject.Predmet.OstaliListFormatedWithAdressOIB>
    <izvorni_sadrzaj>
      <item>Ljubica Spajić, Ilica 139/I, 10000 Zagreb punomoćnik sudionika u postupku ALGORITAM d.o.o.</item>
    </izvorni_sadrzaj>
    <derivirana_varijabla naziv="DomainObject.Predmet.OstaliListFormatedWithAdressOIB_1">
      <item>Ljubica Spajić, Ilica 139/I, 10000 Zagreb punomoćnik sudionika u postupku ALGORITAM d.o.o.</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ALGORITAM d.o.o.</izvorni_sadrzaj>
    <derivirana_varijabla naziv="DomainObject.Predmet.StrankaIDrugi_1">ALGORITAM d.o.o.</derivirana_varijabla>
  </DomainObject.Predmet.StrankaIDrugi>
  <DomainObject.Predmet.ProtustrankaIDrugi>
    <izvorni_sadrzaj>ALGORITAM d.o.o.</izvorni_sadrzaj>
    <derivirana_varijabla naziv="DomainObject.Predmet.ProtustrankaIDrugi_1">ALGORITAM d.o.o.</derivirana_varijabla>
  </DomainObject.Predmet.ProtustrankaIDrugi>
  <DomainObject.Predmet.StrankaIDrugiAdressOIB>
    <izvorni_sadrzaj>ALGORITAM d.o.o., OIB 11544939570, Harambašićeva 19, 10000 Zagreb</izvorni_sadrzaj>
    <derivirana_varijabla naziv="DomainObject.Predmet.StrankaIDrugiAdressOIB_1">ALGORITAM d.o.o., OIB 11544939570, Harambašićeva 19, 10000 Zagreb</derivirana_varijabla>
  </DomainObject.Predmet.StrankaIDrugiAdressOIB>
  <DomainObject.Predmet.ProtustrankaIDrugiAdressOIB>
    <izvorni_sadrzaj>ALGORITAM d.o.o., OIB 11544939570, Harambašićeva 19, 10000 Zagreb</izvorni_sadrzaj>
    <derivirana_varijabla naziv="DomainObject.Predmet.ProtustrankaIDrugiAdressOIB_1">ALGORITAM d.o.o., OIB 11544939570, Harambašićeva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ALGORITAM d.o.o.</item>
      <item>ALGORITAM d.o.o.</item>
      <item>Ljubica Spajić</item>
    </izvorni_sadrzaj>
    <derivirana_varijabla naziv="DomainObject.Predmet.SudioniciListNaziv_1">
      <item>ALGORITAM d.o.o.</item>
      <item>ALGORITAM d.o.o.</item>
      <item>Ljubica Spajić</item>
    </derivirana_varijabla>
  </DomainObject.Predmet.SudioniciListNaziv>
  <DomainObject.Predmet.SudioniciListAdressOIB>
    <izvorni_sadrzaj>
      <item>ALGORITAM d.o.o., OIB 11544939570, Harambašićeva 19,10000 Zagreb</item>
      <item>ALGORITAM d.o.o., OIB 11544939570, Harambašićeva 19,10000 Zagreb</item>
      <item>Ljubica Spajić, Ilica 139/I,10000 Zagreb</item>
    </izvorni_sadrzaj>
    <derivirana_varijabla naziv="DomainObject.Predmet.SudioniciListAdressOIB_1">
      <item>ALGORITAM d.o.o., OIB 11544939570, Harambašićeva 19,10000 Zagreb</item>
      <item>ALGORITAM d.o.o., OIB 11544939570, Harambašićeva 19,10000 Zagreb</item>
      <item>Ljubica Spajić, Ilica 139/I,10000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11544939570</item>
      <item>, OIB 11544939570</item>
      <item>, OIB null</item>
    </izvorni_sadrzaj>
    <derivirana_varijabla naziv="DomainObject.Predmet.SudioniciListNazivOIB_1">
      <item>, OIB 11544939570</item>
      <item>, OIB 11544939570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93E16-8C4C-463B-817B-0B80F78AE2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178</properties:Pages>
  <properties:Words>103196</properties:Words>
  <properties:Characters>584302</properties:Characters>
  <properties:Lines>8702</properties:Lines>
  <properties:Paragraphs>1012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2016-03-16T12:19:00Z</dcterms:created>
  <dc:creator>Mihael Kovačić</dc:creator>
  <cp:lastModifiedBy>Sonja Pilić</cp:lastModifiedBy>
  <cp:lastPrinted>2016-03-16T12:36:00Z</cp:lastPrinted>
  <dcterms:modified xmlns:xsi="http://www.w3.org/2001/XMLSchema-instance" xsi:type="dcterms:W3CDTF">2016-03-16T12:45:00Z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178</vt:i4>
  </prop:property>
</prop:Properties>
</file>