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c580" w14:paraId="512c580" w:rsidRDefault="006C3AEE" w:rsidP="006C3AEE" w:rsidR="006C3AE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AEE" w:rsidP="006C3AEE" w:rsidR="006C3AE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3AEE" w:rsidP="006C3AEE" w:rsidR="006C3A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3AEE" w:rsidP="006C3AEE" w:rsidR="006C3A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3AEE" w:rsidP="006C3AEE" w:rsidR="006C3AE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3AEE" w:rsidP="006C3AEE" w:rsidR="006C3AE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3AEE" w:rsidP="006C3AEE" w:rsidR="006C3AEE" w:rsidRPr="005D578C">
      <w:pPr>
        <w:jc w:val="center"/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3AEE" w:rsidP="006C3AEE" w:rsidR="006C3AEE" w:rsidRPr="005D578C">
      <w:pPr>
        <w:rPr>
          <w:rFonts w:cs="Times New Roman" w:eastAsia="Times New Roman"/>
          <w:szCs w:val="24"/>
        </w:rPr>
      </w:pPr>
    </w:p>
    <w:p w:rsidRDefault="006C3AEE" w:rsidP="006C3AEE" w:rsidR="006C3AEE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UDRUGA ZA PROMICANJE ZAŠTITE ZDRAVLJA, Pula, Dobrilina 4, OIB 70120402986, reg. br. 18001293, 20. travnja 2016.</w:t>
      </w:r>
    </w:p>
    <w:p w:rsidRDefault="006C3AEE" w:rsidP="006C3AEE" w:rsidR="006C3AEE" w:rsidRPr="005D578C">
      <w:pPr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3AEE" w:rsidP="006C3AEE" w:rsidR="006C3AEE" w:rsidRPr="005D578C">
      <w:pPr>
        <w:rPr>
          <w:rFonts w:cs="Times New Roman" w:eastAsia="Times New Roman"/>
          <w:szCs w:val="24"/>
        </w:rPr>
      </w:pPr>
    </w:p>
    <w:p w:rsidRDefault="006C3AEE" w:rsidP="006C3AEE" w:rsidR="006C3AEE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PROMICANJE ZAŠTITE ZDRAVLJA, Pula, Dobrilina 4, OIB 70120402986, reg. br. 18001293.</w:t>
      </w:r>
    </w:p>
    <w:p w:rsidRDefault="006C3AEE" w:rsidP="006C3AEE" w:rsidR="006C3AEE" w:rsidRPr="005D578C">
      <w:pPr>
        <w:ind w:firstLine="709"/>
        <w:rPr>
          <w:rFonts w:cs="Times New Roman" w:eastAsia="Times New Roman"/>
          <w:szCs w:val="24"/>
        </w:rPr>
      </w:pPr>
    </w:p>
    <w:p w:rsidRDefault="006C3AEE" w:rsidP="006C3AEE" w:rsidR="006C3AE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6C3AEE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6C3AEE" w:rsidP="006C3AEE" w:rsidR="006C3AEE">
      <w:pPr>
        <w:ind w:firstLine="708"/>
        <w:rPr>
          <w:rFonts w:cs="Times New Roman" w:eastAsia="Times New Roman"/>
          <w:szCs w:val="20"/>
        </w:rPr>
      </w:pPr>
    </w:p>
    <w:p w:rsidRDefault="006C3AEE" w:rsidP="006C3AEE" w:rsidR="006C3A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PROMICANJE ZAŠTITE ZDRAVLJA, Pula, Dobrilina 4, OIB 70120402986, reg. br. 18001293.</w:t>
      </w:r>
    </w:p>
    <w:p w:rsidRDefault="006C3AEE" w:rsidP="006C3AEE" w:rsidR="006C3AEE">
      <w:pPr>
        <w:ind w:firstLine="709"/>
        <w:rPr>
          <w:rFonts w:cs="Times New Roman" w:eastAsia="Times New Roman"/>
          <w:szCs w:val="24"/>
        </w:rPr>
      </w:pPr>
    </w:p>
    <w:p w:rsidRDefault="006C3AEE" w:rsidP="006C3AEE" w:rsidR="006C3A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ZA PROMICANJE ZAŠTITE ZDRAVLJA, Pula, Dobrilina 4, OIB 70120402986, reg. br. 18001293, iz Registra udruga u Republici Hrvatskoj.</w:t>
      </w:r>
    </w:p>
    <w:p w:rsidRDefault="006C3AEE" w:rsidP="006C3AEE" w:rsidR="006C3AEE">
      <w:pPr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3AEE" w:rsidP="006C3AEE" w:rsidR="006C3AEE">
      <w:pPr>
        <w:ind w:firstLine="708"/>
        <w:rPr>
          <w:rFonts w:cs="Times New Roman" w:eastAsia="Times New Roman"/>
          <w:szCs w:val="24"/>
        </w:rPr>
      </w:pPr>
    </w:p>
    <w:p w:rsidRDefault="006C3AEE" w:rsidP="006C3AEE" w:rsidR="006C3AEE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ZA PROMICANJE ZAŠTITE ZDRAVLJA,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St-361/2015-3 od 26.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9. prosinca 2015. objavio oglas posl. br. 11 St-361/2015-4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lastRenderedPageBreak/>
        <w:t>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3AEE" w:rsidP="006C3AEE" w:rsidR="006C3AE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3AEE" w:rsidP="006C3AEE" w:rsidR="006C3AEE" w:rsidRPr="005D578C">
      <w:pPr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3AEE" w:rsidP="006C3AEE" w:rsidR="006C3AEE" w:rsidRPr="005D578C">
      <w:pPr>
        <w:jc w:val="center"/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C3AEE" w:rsidP="006C3AEE" w:rsidR="006C3A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8E4D2D">
        <w:rPr>
          <w:rFonts w:cs="Times New Roman" w:eastAsia="Times New Roman"/>
          <w:szCs w:val="24"/>
        </w:rPr>
        <w:t>, v. r.</w:t>
      </w:r>
    </w:p>
    <w:p w:rsidRDefault="006C3AEE" w:rsidP="006C3AEE" w:rsidR="006C3AEE">
      <w:pPr>
        <w:jc w:val="left"/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jc w:val="left"/>
        <w:rPr>
          <w:rFonts w:cs="Times New Roman" w:eastAsia="Times New Roman"/>
          <w:szCs w:val="24"/>
        </w:rPr>
      </w:pPr>
    </w:p>
    <w:p w:rsidRDefault="006C3AEE" w:rsidP="006C3AEE" w:rsidR="006C3AE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C3AEE" w:rsidP="006C3AEE" w:rsidR="006C3AEE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6C3AEE" w:rsidP="006C3AEE" w:rsidR="006C3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C3AEE" w:rsidP="006C3AEE" w:rsidR="006C3AEE">
      <w:pPr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rPr>
          <w:rFonts w:cs="Times New Roman" w:eastAsia="Times New Roman"/>
          <w:szCs w:val="24"/>
        </w:rPr>
      </w:pPr>
    </w:p>
    <w:p w:rsidRDefault="006C3AEE" w:rsidP="006C3AEE" w:rsidR="006C3A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3AEE" w:rsidP="006C3AEE" w:rsidR="006C3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3AEE" w:rsidP="006C3AEE" w:rsidR="006C3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ZA PROMICANJE ZAŠTITE ZDRAVLJA, Pula, Dobrilina 4, </w:t>
      </w:r>
    </w:p>
    <w:p w:rsidRDefault="006C3AEE" w:rsidP="006C3AEE" w:rsidR="006C3AE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Carrrina 5, </w:t>
      </w:r>
    </w:p>
    <w:p w:rsidRDefault="006C3AEE" w:rsidP="006C3AEE" w:rsidR="006C3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3AEE" w:rsidP="006C3AEE" w:rsidR="006C3AE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6C3AEE" w:rsidP="006C3AEE" w:rsidR="006C3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C3AEE" w:rsidP="006C3AEE" w:rsidR="006C3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6C3AEE" w:rsidP="006C3AEE" w:rsidR="006C3A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6C3AEE" w:rsidP="006C3AEE" w:rsidR="006C3AEE"/>
    <w:p w:rsidRDefault="006C3AEE" w:rsidP="006C3AEE" w:rsidR="006C3AEE"/>
    <w:p w:rsidRDefault="006C3AEE" w:rsidP="006C3AEE" w:rsidR="006C3AEE"/>
    <w:p w:rsidRDefault="006C3AEE" w:rsidP="006C3AEE" w:rsidR="006C3AEE"/>
    <w:p w:rsidRDefault="006C3AEE" w:rsidP="006C3AEE" w:rsidR="006C3AEE"/>
    <w:p w:rsidRDefault="006C3AEE" w:rsidP="006C3AEE" w:rsidR="006C3AEE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D2A" w:rsidP="006C3AEE" w:rsidR="00A75D2A">
      <w:r>
        <w:separator/>
      </w:r>
    </w:p>
  </w:endnote>
  <w:endnote w:id="0" w:type="continuationSeparator">
    <w:p w:rsidRDefault="00A75D2A" w:rsidP="006C3AEE" w:rsidR="00A75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D2A" w:rsidP="006C3AEE" w:rsidR="00A75D2A">
      <w:r>
        <w:separator/>
      </w:r>
    </w:p>
  </w:footnote>
  <w:footnote w:id="0" w:type="continuationSeparator">
    <w:p w:rsidRDefault="00A75D2A" w:rsidP="006C3AEE" w:rsidR="00A75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D2A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E4D2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</w:t>
    </w:r>
    <w:r w:rsidR="006C3AEE">
      <w:rPr>
        <w:szCs w:val="24"/>
      </w:rPr>
      <w:t>61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D2A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St-3</w:t>
    </w:r>
    <w:r w:rsidR="006C3AEE">
      <w:rPr>
        <w:szCs w:val="24"/>
      </w:rPr>
      <w:t>61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D8A"/>
    <w:rsid w:val="004A7D8A"/>
    <w:rsid w:val="004F5027"/>
    <w:rsid w:val="006C3AEE"/>
    <w:rsid w:val="008E4D2D"/>
    <w:rsid w:val="00A75D2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3AE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A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3AE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A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AE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A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3AE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D2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4D2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4D2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4D2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3AE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A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3AE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A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AE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3A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3AE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D2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4D2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4D2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4D2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ZAŠTITE ZDRAVLJA, PULA</izvorni_sadrzaj>
    <derivirana_varijabla naziv="DomainObject.Predmet.ProtustrankaFormated_1">  UDRUGA ZA PROMICANJE ZAŠTITE ZDRAVLJA, PULA</derivirana_varijabla>
  </DomainObject.Predmet.ProtustrankaFormated>
  <DomainObject.Predmet.ProtustrankaFormatedOIB>
    <izvorni_sadrzaj>  UDRUGA ZA PROMICANJE ZAŠTITE ZDRAVLJA, PULA, OIB 70120402986</izvorni_sadrzaj>
    <derivirana_varijabla naziv="DomainObject.Predmet.ProtustrankaFormatedOIB_1">  UDRUGA ZA PROMICANJE ZAŠTITE ZDRAVLJA, PULA, OIB 70120402986</derivirana_varijabla>
  </DomainObject.Predmet.ProtustrankaFormatedOIB>
  <DomainObject.Predmet.ProtustrankaFormatedWithAdress>
    <izvorni_sadrzaj> UDRUGA ZA PROMICANJE ZAŠTITE ZDRAVLJA, PULA, Dobrilina 4, 52100 Pula</izvorni_sadrzaj>
    <derivirana_varijabla naziv="DomainObject.Predmet.ProtustrankaFormatedWithAdress_1"> UDRUGA ZA PROMICANJE ZAŠTITE ZDRAVLJA, PULA, Dobrilina 4, 52100 Pula</derivirana_varijabla>
  </DomainObject.Predmet.ProtustrankaFormatedWithAdress>
  <DomainObject.Predmet.ProtustrankaFormatedWithAdressOIB>
    <izvorni_sadrzaj> UDRUGA ZA PROMICANJE ZAŠTITE ZDRAVLJA, PULA, OIB 70120402986, Dobrilina 4, 52100 Pula</izvorni_sadrzaj>
    <derivirana_varijabla naziv="DomainObject.Predmet.ProtustrankaFormatedWithAdressOIB_1"> UDRUGA ZA PROMICANJE ZAŠTITE ZDRAVLJA, PULA, OIB 70120402986, Dobrilina 4, 52100 Pula</derivirana_varijabla>
  </DomainObject.Predmet.ProtustrankaFormatedWithAdressOIB>
  <DomainObject.Predmet.ProtustrankaWithAdress>
    <izvorni_sadrzaj>UDRUGA ZA PROMICANJE ZAŠTITE ZDRAVLJA, PULA Dobrilina 4, 52100 Pula</izvorni_sadrzaj>
    <derivirana_varijabla naziv="DomainObject.Predmet.ProtustrankaWithAdress_1">UDRUGA ZA PROMICANJE ZAŠTITE ZDRAVLJA, PULA Dobrilina 4, 52100 Pula</derivirana_varijabla>
  </DomainObject.Predmet.ProtustrankaWithAdress>
  <DomainObject.Predmet.ProtustrankaWithAdressOIB>
    <izvorni_sadrzaj>UDRUGA ZA PROMICANJE ZAŠTITE ZDRAVLJA, PULA, OIB 70120402986, Dobrilina 4, 52100 Pula</izvorni_sadrzaj>
    <derivirana_varijabla naziv="DomainObject.Predmet.ProtustrankaWithAdressOIB_1">UDRUGA ZA PROMICANJE ZAŠTITE ZDRAVLJA, PULA, OIB 70120402986, Dobrilina 4, 52100 Pula</derivirana_varijabla>
  </DomainObject.Predmet.ProtustrankaWithAdressOIB>
  <DomainObject.Predmet.ProtustrankaNazivFormated>
    <izvorni_sadrzaj>UDRUGA ZA PROMICANJE ZAŠTITE ZDRAVLJA, PULA</izvorni_sadrzaj>
    <derivirana_varijabla naziv="DomainObject.Predmet.ProtustrankaNazivFormated_1">UDRUGA ZA PROMICANJE ZAŠTITE ZDRAVLJA, PULA</derivirana_varijabla>
  </DomainObject.Predmet.ProtustrankaNazivFormated>
  <DomainObject.Predmet.ProtustrankaNazivFormatedOIB>
    <izvorni_sadrzaj>UDRUGA ZA PROMICANJE ZAŠTITE ZDRAVLJA, PULA, OIB 70120402986</izvorni_sadrzaj>
    <derivirana_varijabla naziv="DomainObject.Predmet.ProtustrankaNazivFormatedOIB_1">UDRUGA ZA PROMICANJE ZAŠTITE ZDRAVLJA, PULA, OIB 70120402986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12418.90</izvorni_sadrzaj>
    <derivirana_varijabla naziv="DomainObject.Predmet.TrenutnaVrijednost_1">12418.90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ZAŠTITE ZDRAVLJA, PULA</item>
    </izvorni_sadrzaj>
    <derivirana_varijabla naziv="DomainObject.Predmet.ProtuStrankaListFormated_1">
      <item>UDRUGA ZA PROMICANJE ZAŠTITE ZDRAVLJA, PULA</item>
    </derivirana_varijabla>
  </DomainObject.Predmet.ProtuStrankaListFormated>
  <DomainObject.Predmet.ProtuStrankaListFormatedOIB>
    <izvorni_sadrzaj>
      <item>UDRUGA ZA PROMICANJE ZAŠTITE ZDRAVLJA, PULA, OIB 70120402986</item>
    </izvorni_sadrzaj>
    <derivirana_varijabla naziv="DomainObject.Predmet.ProtuStrankaListFormatedOIB_1">
      <item>UDRUGA ZA PROMICANJE ZAŠTITE ZDRAVLJA, PULA, OIB 70120402986</item>
    </derivirana_varijabla>
  </DomainObject.Predmet.ProtuStrankaListFormatedOIB>
  <DomainObject.Predmet.ProtuStrankaListFormatedWithAdress>
    <izvorni_sadrzaj>
      <item>UDRUGA ZA PROMICANJE ZAŠTITE ZDRAVLJA, PULA, Dobrilina 4, 52100 Pula</item>
    </izvorni_sadrzaj>
    <derivirana_varijabla naziv="DomainObject.Predmet.ProtuStrankaListFormatedWithAdress_1">
      <item>UDRUGA ZA PROMICANJE ZAŠTITE ZDRAVLJA, PULA, Dobrilina 4, 52100 Pula</item>
    </derivirana_varijabla>
  </DomainObject.Predmet.ProtuStrankaListFormatedWithAdress>
  <DomainObject.Predmet.ProtuStrankaListFormatedWithAdressOIB>
    <izvorni_sadrzaj>
      <item>UDRUGA ZA PROMICANJE ZAŠTITE ZDRAVLJA, PULA, OIB 70120402986, Dobrilina 4, 52100 Pula</item>
    </izvorni_sadrzaj>
    <derivirana_varijabla naziv="DomainObject.Predmet.ProtuStrankaListFormatedWithAdressOIB_1">
      <item>UDRUGA ZA PROMICANJE ZAŠTITE ZDRAVLJA, PULA, OIB 70120402986, Dobrilina 4, 52100 Pula</item>
    </derivirana_varijabla>
  </DomainObject.Predmet.ProtuStrankaListFormatedWithAdressOIB>
  <DomainObject.Predmet.ProtuStrankaListNazivFormated>
    <izvorni_sadrzaj>
      <item>UDRUGA ZA PROMICANJE ZAŠTITE ZDRAVLJA, PULA</item>
    </izvorni_sadrzaj>
    <derivirana_varijabla naziv="DomainObject.Predmet.ProtuStrankaListNazivFormated_1">
      <item>UDRUGA ZA PROMICANJE ZAŠTITE ZDRAVLJA, PULA</item>
    </derivirana_varijabla>
  </DomainObject.Predmet.ProtuStrankaListNazivFormated>
  <DomainObject.Predmet.ProtuStrankaListNazivFormatedOIB>
    <izvorni_sadrzaj>
      <item>UDRUGA ZA PROMICANJE ZAŠTITE ZDRAVLJA, PULA, OIB 70120402986</item>
    </izvorni_sadrzaj>
    <derivirana_varijabla naziv="DomainObject.Predmet.ProtuStrankaListNazivFormatedOIB_1">
      <item>UDRUGA ZA PROMICANJE ZAŠTITE ZDRAVLJA, PULA, OIB 70120402986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ZAŠTITE ZDRAVLJA, PULA</izvorni_sadrzaj>
    <derivirana_varijabla naziv="DomainObject.Predmet.ProtustrankaIDrugi_1">UDRUGA ZA PROMICANJE ZAŠTITE ZDRAVLJA,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PROMICANJE ZAŠTITE ZDRAVLJA, PULA, OIB 70120402986, Dobrilina 4, 52100 Pula</izvorni_sadrzaj>
    <derivirana_varijabla naziv="DomainObject.Predmet.ProtustrankaIDrugiAdressOIB_1">UDRUGA ZA PROMICANJE ZAŠTITE ZDRAVLJA, PULA, OIB 70120402986, Dobrilina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ZAŠTITE ZDRAVLJA, PULA</item>
    </izvorni_sadrzaj>
    <derivirana_varijabla naziv="DomainObject.Predmet.SudioniciListNaziv_1">
      <item>FINANCIJSKA AGENCIJA, RC RIJEKA, PODRUŽNICA PULA, PULA</item>
      <item>UDRUGA ZA PROMICANJE ZAŠTITE ZDRAVLJA,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PROMICANJE ZAŠTITE ZDRAVLJA, PULA, OIB 70120402986, Dobrilina 4,52100 Pula</item>
    </izvorni_sadrzaj>
    <derivirana_varijabla naziv="DomainObject.Predmet.SudioniciListAdressOIB_1">
      <item>FINANCIJSKA AGENCIJA, RC RIJEKA, PODRUŽNICA PULA, PULA, OIB 85821130368, Giardini 5,52100 Pula</item>
      <item>UDRUGA ZA PROMICANJE ZAŠTITE ZDRAVLJA, PULA, OIB 70120402986, Dobrilina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70120402986</item>
    </izvorni_sadrzaj>
    <derivirana_varijabla naziv="DomainObject.Predmet.SudioniciListNazivOIB_1">
      <item>, OIB 85821130368</item>
      <item>, OIB 70120402986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3742</properties:Characters>
  <properties:Lines>91</properties:Lines>
  <properties:Paragraphs>29</properties:Paragraphs>
  <properties:TotalTime>3</properties:TotalTime>
  <properties:ScaleCrop>false</properties:ScaleCrop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2016-04-18T11:37:00Z</dcterms:created>
  <dc:creator>Mihaela Kaligari</dc:creator>
  <dc:description/>
  <cp:keywords/>
  <cp:lastModifiedBy>Jasmina Matika</cp:lastModifiedBy>
  <dcterms:modified xmlns:xsi="http://www.w3.org/2001/XMLSchema-instance" xsi:type="dcterms:W3CDTF">2016-04-20T06:31:00Z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