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1f4d" w14:paraId="9721f4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4A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A9084A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RIKARDO društvo s ograničenom odgovornošću za trgovinu i usluge</izvorni_sadrzaj>
    <derivirana_varijabla naziv="DomainObject.Predmet.ProtustrankaFormated_1">  RIKARDO društvo s ograničenom odgovornošću za trgovinu i usluge</derivirana_varijabla>
  </DomainObject.Predmet.ProtustrankaFormated>
  <DomainObject.Predmet.ProtustrankaFormatedOIB>
    <izvorni_sadrzaj>  RIKARDO društvo s ograničenom odgovornošću za trgovinu i usluge, OIB 81249529450</izvorni_sadrzaj>
    <derivirana_varijabla naziv="DomainObject.Predmet.ProtustrankaFormatedOIB_1">  RIKARDO društvo s ograničenom odgovornošću za trgovinu i usluge, OIB 81249529450</derivirana_varijabla>
  </DomainObject.Predmet.ProtustrankaFormatedOIB>
  <DomainObject.Predmet.ProtustrankaFormatedWithAdress>
    <izvorni_sadrzaj> RIKARDO društvo s ograničenom odgovornošću za trgovinu i usluge, Logorište 19/B, 48000 Reka</izvorni_sadrzaj>
    <derivirana_varijabla naziv="DomainObject.Predmet.ProtustrankaFormatedWithAdress_1"> RIKARDO društvo s ograničenom odgovornošću za trgovinu i usluge, Logorište 19/B, 48000 Reka</derivirana_varijabla>
  </DomainObject.Predmet.ProtustrankaFormatedWithAdress>
  <DomainObject.Predmet.ProtustrankaFormatedWithAdressOIB>
    <izvorni_sadrzaj> RIKARDO društvo s ograničenom odgovornošću za trgovinu i usluge, OIB 81249529450, Logorište 19/B, 48000 Reka</izvorni_sadrzaj>
    <derivirana_varijabla naziv="DomainObject.Predmet.ProtustrankaFormatedWithAdressOIB_1"> RIKARDO društvo s ograničenom odgovornošću za trgovinu i usluge, OIB 81249529450, Logorište 19/B, 48000 Reka</derivirana_varijabla>
  </DomainObject.Predmet.ProtustrankaFormatedWithAdressOIB>
  <DomainObject.Predmet.ProtustrankaWithAdress>
    <izvorni_sadrzaj>RIKARDO društvo s ograničenom odgovornošću za trgovinu i usluge Logorište 19/B, 48000 Reka</izvorni_sadrzaj>
    <derivirana_varijabla naziv="DomainObject.Predmet.ProtustrankaWithAdress_1">RIKARDO društvo s ograničenom odgovornošću za trgovinu i usluge Logorište 19/B, 48000 Reka</derivirana_varijabla>
  </DomainObject.Predmet.ProtustrankaWithAdress>
  <DomainObject.Predmet.ProtustrankaWithAdressOIB>
    <izvorni_sadrzaj>RIKARDO društvo s ograničenom odgovornošću za trgovinu i usluge, OIB 81249529450, Logorište 19/B, 48000 Reka</izvorni_sadrzaj>
    <derivirana_varijabla naziv="DomainObject.Predmet.ProtustrankaWithAdressOIB_1">RIKARDO društvo s ograničenom odgovornošću za trgovinu i usluge, OIB 81249529450, Logorište 19/B, 48000 Reka</derivirana_varijabla>
  </DomainObject.Predmet.ProtustrankaWithAdressOIB>
  <DomainObject.Predmet.ProtustrankaNazivFormated>
    <izvorni_sadrzaj>RIKARDO društvo s ograničenom odgovornošću za trgovinu i usluge</izvorni_sadrzaj>
    <derivirana_varijabla naziv="DomainObject.Predmet.ProtustrankaNazivFormated_1">RIKARDO društvo s ograničenom odgovornošću za trgovinu i usluge</derivirana_varijabla>
  </DomainObject.Predmet.ProtustrankaNazivFormated>
  <DomainObject.Predmet.ProtustrankaNazivFormatedOIB>
    <izvorni_sadrzaj>RIKARDO društvo s ograničenom odgovornošću za trgovinu i usluge, OIB 81249529450</izvorni_sadrzaj>
    <derivirana_varijabla naziv="DomainObject.Predmet.ProtustrankaNazivFormatedOIB_1">RIKARDO društvo s ograničenom odgovornošću za trgovinu i usluge, OIB 81249529450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787625.60</izvorni_sadrzaj>
    <derivirana_varijabla naziv="DomainObject.Predmet.TrenutnaVrijednost_1">787625.60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RIKARDO društvo s ograničenom odgovornošću za trgovinu i usluge</item>
    </izvorni_sadrzaj>
    <derivirana_varijabla naziv="DomainObject.Predmet.ProtuStrankaListFormated_1">
      <item>RIKARDO društvo s ograničenom odgovornošću za trgovinu i usluge</item>
    </derivirana_varijabla>
  </DomainObject.Predmet.ProtuStrankaListFormated>
  <DomainObject.Predmet.ProtuStrankaListFormatedOIB>
    <izvorni_sadrzaj>
      <item>RIKARDO društvo s ograničenom odgovornošću za trgovinu i usluge, OIB 81249529450</item>
    </izvorni_sadrzaj>
    <derivirana_varijabla naziv="DomainObject.Predmet.ProtuStrankaListFormatedOIB_1">
      <item>RIKARDO društvo s ograničenom odgovornošću za trgovinu i usluge, OIB 81249529450</item>
    </derivirana_varijabla>
  </DomainObject.Predmet.ProtuStrankaListFormatedOIB>
  <DomainObject.Predmet.ProtuStrankaListFormatedWithAdress>
    <izvorni_sadrzaj>
      <item>RIKARDO društvo s ograničenom odgovornošću za trgovinu i usluge, Logorište 19/B, 48000 Reka</item>
    </izvorni_sadrzaj>
    <derivirana_varijabla naziv="DomainObject.Predmet.ProtuStrankaListFormatedWithAdress_1">
      <item>RIKARDO društvo s ograničenom odgovornošću za trgovinu i usluge, Logorište 19/B, 48000 Reka</item>
    </derivirana_varijabla>
  </DomainObject.Predmet.ProtuStrankaListFormatedWithAdress>
  <DomainObject.Predmet.ProtuStrankaListFormatedWithAdressOIB>
    <izvorni_sadrzaj>
      <item>RIKARDO društvo s ograničenom odgovornošću za trgovinu i usluge, OIB 81249529450, Logorište 19/B, 48000 Reka</item>
    </izvorni_sadrzaj>
    <derivirana_varijabla naziv="DomainObject.Predmet.ProtuStrankaListFormatedWithAdressOIB_1">
      <item>RIKARDO društvo s ograničenom odgovornošću za trgovinu i usluge, OIB 81249529450, Logorište 19/B, 48000 Reka</item>
    </derivirana_varijabla>
  </DomainObject.Predmet.ProtuStrankaListFormatedWithAdressOIB>
  <DomainObject.Predmet.ProtuStrankaListNazivFormated>
    <izvorni_sadrzaj>
      <item>RIKARDO društvo s ograničenom odgovornošću za trgovinu i usluge</item>
    </izvorni_sadrzaj>
    <derivirana_varijabla naziv="DomainObject.Predmet.ProtuStrankaListNazivFormated_1">
      <item>RIKARDO društvo s ograničenom odgovornošću za trgovinu i usluge</item>
    </derivirana_varijabla>
  </DomainObject.Predmet.ProtuStrankaListNazivFormated>
  <DomainObject.Predmet.ProtuStrankaListNazivFormatedOIB>
    <izvorni_sadrzaj>
      <item>RIKARDO društvo s ograničenom odgovornošću za trgovinu i usluge, OIB 81249529450</item>
    </izvorni_sadrzaj>
    <derivirana_varijabla naziv="DomainObject.Predmet.ProtuStrankaListNazivFormatedOIB_1">
      <item>RIKARDO društvo s ograničenom odgovornošću za trgovinu i usluge, OIB 81249529450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RIKARDO društvo s ograničenom odgovornošću za trgovinu i usluge</izvorni_sadrzaj>
    <derivirana_varijabla naziv="DomainObject.Predmet.ProtustrankaIDrugi_1">RIKARDO društvo s ograničenom odgovornošću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RIKARDO društvo s ograničenom odgovornošću za trgovinu i usluge, OIB 81249529450, Logorište 19/B, 48000 Reka</izvorni_sadrzaj>
    <derivirana_varijabla naziv="DomainObject.Predmet.ProtustrankaIDrugiAdressOIB_1">RIKARDO društvo s ograničenom odgovornošću za trgovinu i usluge, OIB 81249529450, Logorište 19/B, 48000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RIKARDO društvo s ograničenom odgovornošću za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RIKARDO društvo s ograničenom odgovornošću za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RIKARDO društvo s ograničenom odgovornošću za trgovinu i usluge, OIB 81249529450, Logorište 19/B,48000 Reka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RIKARDO društvo s ograničenom odgovornošću za trgovinu i usluge, OIB 81249529450, Logorište 19/B,48000 Reka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81249529450</item>
      <item>, OIB null</item>
      <item>, OIB 18683136487</item>
      <item>, OIB null</item>
    </izvorni_sadrzaj>
    <derivirana_varijabla naziv="DomainObject.Predmet.SudioniciListNazivOIB_1">
      <item>, OIB null</item>
      <item>, OIB 85821130368</item>
      <item>, OIB 81249529450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