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7011" w14:paraId="b99701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3127F" w:rsidP="00A3127F" w:rsidR="00A3127F">
      <w:pPr>
        <w:pStyle w:val="Bezproreda"/>
        <w:ind w:firstLine="708" w:left="4248"/>
        <w:jc w:val="center"/>
      </w:pPr>
      <w:r>
        <w:t>1 St-54/2017-3</w:t>
      </w:r>
    </w:p>
    <w:p w:rsidRDefault="00A3127F" w:rsidP="00A3127F" w:rsidR="00A3127F">
      <w:pPr>
        <w:pStyle w:val="Bezproreda"/>
        <w:jc w:val="center"/>
      </w:pPr>
    </w:p>
    <w:p w:rsidRDefault="00A3127F" w:rsidP="00A3127F" w:rsidR="00A3127F">
      <w:pPr>
        <w:pStyle w:val="Bezproreda"/>
        <w:jc w:val="center"/>
      </w:pPr>
    </w:p>
    <w:p w:rsidRDefault="00A3127F" w:rsidP="00A3127F" w:rsidR="00A3127F">
      <w:pPr>
        <w:pStyle w:val="Bezproreda"/>
        <w:jc w:val="center"/>
      </w:pPr>
    </w:p>
    <w:p w:rsidRDefault="00A3127F" w:rsidP="00A3127F" w:rsidR="00A3127F">
      <w:pPr>
        <w:pStyle w:val="Bezproreda"/>
        <w:jc w:val="center"/>
      </w:pPr>
    </w:p>
    <w:p w:rsidRDefault="00A3127F" w:rsidP="00A3127F" w:rsidR="00A3127F">
      <w:pPr>
        <w:pStyle w:val="Bezproreda"/>
        <w:jc w:val="center"/>
      </w:pPr>
    </w:p>
    <w:p w:rsidRDefault="00A3127F" w:rsidP="00A3127F" w:rsidR="00A3127F">
      <w:pPr>
        <w:pStyle w:val="Bezproreda"/>
        <w:jc w:val="center"/>
      </w:pPr>
    </w:p>
    <w:p w:rsidRDefault="00A3127F" w:rsidP="00A3127F" w:rsidR="00A3127F">
      <w:pPr>
        <w:pStyle w:val="Bezproreda"/>
        <w:jc w:val="center"/>
      </w:pPr>
      <w:r>
        <w:t>U    I M E    R E P U B L I K E     H R V A T S K E</w:t>
      </w:r>
    </w:p>
    <w:p w:rsidRDefault="00A3127F" w:rsidP="00A3127F" w:rsidR="00A3127F">
      <w:pPr>
        <w:pStyle w:val="Bezproreda"/>
        <w:jc w:val="center"/>
      </w:pPr>
    </w:p>
    <w:p w:rsidRDefault="00A3127F" w:rsidP="00A3127F" w:rsidR="00A3127F">
      <w:pPr>
        <w:pStyle w:val="Bezproreda"/>
        <w:jc w:val="center"/>
      </w:pPr>
      <w:r>
        <w:t>R J E Š E N J E</w:t>
      </w:r>
    </w:p>
    <w:p w:rsidRDefault="00A3127F" w:rsidP="00A3127F" w:rsidR="00A3127F">
      <w:pPr>
        <w:pStyle w:val="Bezproreda"/>
      </w:pPr>
    </w:p>
    <w:p w:rsidRDefault="00A3127F" w:rsidP="00A3127F" w:rsidR="00A3127F">
      <w:pPr>
        <w:pStyle w:val="Bezproreda"/>
      </w:pPr>
    </w:p>
    <w:p w:rsidRDefault="00A3127F" w:rsidP="00A3127F" w:rsidR="00A3127F">
      <w:pPr>
        <w:pStyle w:val="Bezproreda"/>
      </w:pPr>
      <w:r>
        <w:t>TRGOVAČKI SUD U BJELOVARU, po  sucu  Branki Pleskalt, u skraćenom stečajnom postupku nad dužnikom ELAB-VITO d.o.o. za usluge,  Sesvete, Ivana Meštrovića 1, OIB: 02327615138,   dana  3.  travnja  2017. godine</w:t>
      </w:r>
    </w:p>
    <w:p w:rsidRDefault="00A3127F" w:rsidP="00A3127F" w:rsidR="00A3127F">
      <w:pPr>
        <w:pStyle w:val="Bezproreda"/>
      </w:pPr>
    </w:p>
    <w:p w:rsidRDefault="00A3127F" w:rsidP="00A3127F" w:rsidR="00A3127F">
      <w:pPr>
        <w:pStyle w:val="Bezproreda"/>
        <w:jc w:val="center"/>
      </w:pPr>
      <w:r>
        <w:t>r i j e š i o   j e</w:t>
      </w:r>
    </w:p>
    <w:p w:rsidRDefault="00A3127F" w:rsidP="00A3127F" w:rsidR="00A3127F">
      <w:pPr>
        <w:pStyle w:val="Bezproreda"/>
        <w:jc w:val="center"/>
      </w:pPr>
    </w:p>
    <w:p w:rsidRDefault="00A3127F" w:rsidP="00A3127F" w:rsidR="00A3127F">
      <w:pPr>
        <w:pStyle w:val="Bezproreda"/>
      </w:pPr>
      <w:proofErr w:type="spellStart"/>
      <w:r>
        <w:t>I.Otvara</w:t>
      </w:r>
      <w:proofErr w:type="spellEnd"/>
      <w:r>
        <w:t xml:space="preserve"> se skraćeni stečajni postupak nad dužnikom  ELAB-VITO d.o.o. za usluge,  Sesvete, Ivana Meštrovića 1, OIB: 02327615138.</w:t>
      </w:r>
    </w:p>
    <w:p w:rsidRDefault="00A3127F" w:rsidP="00A3127F" w:rsidR="00A3127F">
      <w:pPr>
        <w:pStyle w:val="Bezproreda"/>
      </w:pPr>
    </w:p>
    <w:p w:rsidRDefault="00A3127F" w:rsidP="00A3127F" w:rsidR="00A3127F">
      <w:pPr>
        <w:pStyle w:val="Bezproreda"/>
      </w:pPr>
      <w:r>
        <w:t xml:space="preserve">II. Za stečajnog upravitelja imenuje se Ivana Brebrić iz Zagreba, </w:t>
      </w:r>
      <w:proofErr w:type="spellStart"/>
      <w:r>
        <w:t>Palinovečka</w:t>
      </w:r>
      <w:proofErr w:type="spellEnd"/>
      <w:r>
        <w:t xml:space="preserve"> 19 P, OIB: 01354117686.</w:t>
      </w:r>
    </w:p>
    <w:p w:rsidRDefault="00A3127F" w:rsidP="00A3127F" w:rsidR="00A3127F">
      <w:pPr>
        <w:pStyle w:val="Bezproreda"/>
      </w:pPr>
    </w:p>
    <w:p w:rsidRDefault="00A3127F" w:rsidP="00A3127F" w:rsidR="00A3127F">
      <w:pPr>
        <w:pStyle w:val="Bezproreda"/>
      </w:pPr>
      <w:r>
        <w:t>III. Zaključuje se skraćeni stečajni postupak nad dužnikom ELAB-VITO d.o.o. za usluge,  Sesvete, Ivana Meštrovića 1, OIB: 02327615138.</w:t>
      </w:r>
    </w:p>
    <w:p w:rsidRDefault="00A3127F" w:rsidP="00A3127F" w:rsidR="00A3127F">
      <w:pPr>
        <w:pStyle w:val="Bezproreda"/>
      </w:pPr>
    </w:p>
    <w:p w:rsidRDefault="00A3127F" w:rsidP="00A3127F" w:rsidR="00A3127F">
      <w:pPr>
        <w:pStyle w:val="Bezproreda"/>
      </w:pPr>
      <w:r>
        <w:t>IV Stečajni postupak je otvoren i zaključen s danom  3.  travnja  2017. u   12,45  sati, kada je ovo rješenje stavljeno na  e-oglasnu ploču ovoga suda.</w:t>
      </w:r>
    </w:p>
    <w:p w:rsidRDefault="00A3127F" w:rsidP="00A3127F" w:rsidR="00A3127F">
      <w:pPr>
        <w:pStyle w:val="Bezproreda"/>
      </w:pPr>
    </w:p>
    <w:p w:rsidRDefault="00A3127F" w:rsidP="00A3127F" w:rsidR="00A3127F">
      <w:pPr>
        <w:pStyle w:val="Bezproreda"/>
      </w:pPr>
      <w:r>
        <w:t>V. Nakon pravomoćnosti ovoga rješenja stečajni dužnik će se brisati iz sudskog  registra.</w:t>
      </w:r>
    </w:p>
    <w:p w:rsidRDefault="00A3127F" w:rsidP="00A3127F" w:rsidR="00A3127F">
      <w:pPr>
        <w:pStyle w:val="Bezproreda"/>
      </w:pPr>
    </w:p>
    <w:p w:rsidRDefault="00A3127F" w:rsidP="00A3127F" w:rsidR="00A3127F">
      <w:pPr>
        <w:pStyle w:val="Bezproreda"/>
      </w:pPr>
      <w:r>
        <w:t>VI. Izvod iz ovog rješenja će se objaviti  na mrežnoj stranici e-oglasne ploče Trgovačkog suda u Bjelovaru.</w:t>
      </w:r>
    </w:p>
    <w:p w:rsidRDefault="00A3127F" w:rsidP="00A3127F" w:rsidR="00A3127F">
      <w:pPr>
        <w:pStyle w:val="Bezproreda"/>
      </w:pPr>
    </w:p>
    <w:p w:rsidRDefault="00A3127F" w:rsidP="00A3127F" w:rsidR="00A3127F">
      <w:pPr>
        <w:pStyle w:val="Bezproreda"/>
      </w:pPr>
    </w:p>
    <w:p w:rsidRDefault="00A3127F" w:rsidP="00A3127F" w:rsidR="00A3127F">
      <w:pPr>
        <w:pStyle w:val="Bezproreda"/>
        <w:jc w:val="center"/>
      </w:pPr>
      <w:r>
        <w:t>Obrazloženje</w:t>
      </w:r>
    </w:p>
    <w:p w:rsidRDefault="00A3127F" w:rsidP="00A3127F" w:rsidR="00A3127F">
      <w:pPr>
        <w:pStyle w:val="Bezproreda"/>
        <w:jc w:val="center"/>
      </w:pPr>
    </w:p>
    <w:p w:rsidRDefault="00A3127F" w:rsidP="00A3127F" w:rsidR="00A3127F">
      <w:pPr>
        <w:pStyle w:val="Bezproreda"/>
      </w:pPr>
      <w:r>
        <w:t xml:space="preserve">Oglasom </w:t>
      </w:r>
      <w:proofErr w:type="spellStart"/>
      <w:r>
        <w:t>posl</w:t>
      </w:r>
      <w:proofErr w:type="spellEnd"/>
      <w:r>
        <w:t>. br. 1 St-54/2017-2  od  13. veljače  2017. koji je objavljen na mrežnoj stranici e-oglasne ploče Trgovačkog suda u Bjelovaru dana  13.  veljače 2017. godine, pozvani su vjerovnici dužnika da u roku od 45 dana od objave oglasa predlože otvaranje stečajnog postupka.</w:t>
      </w:r>
    </w:p>
    <w:p w:rsidRDefault="00A3127F" w:rsidP="00A3127F" w:rsidR="00A3127F">
      <w:pPr>
        <w:pStyle w:val="Bezproreda"/>
      </w:pPr>
    </w:p>
    <w:p w:rsidRDefault="00A3127F" w:rsidP="00A3127F" w:rsidR="00A3127F">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A3127F" w:rsidP="00A3127F" w:rsidR="00A3127F">
      <w:pPr>
        <w:pStyle w:val="Bezproreda"/>
      </w:pPr>
    </w:p>
    <w:p w:rsidRDefault="00A3127F" w:rsidP="00A3127F" w:rsidR="00A3127F">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3127F" w:rsidP="00A3127F" w:rsidR="00A3127F">
      <w:pPr>
        <w:pStyle w:val="Bezproreda"/>
      </w:pPr>
    </w:p>
    <w:p w:rsidRDefault="00A3127F" w:rsidP="00A3127F" w:rsidR="00A3127F">
      <w:pPr>
        <w:pStyle w:val="Bezproreda"/>
      </w:pPr>
      <w:r>
        <w:t>Osoba ovlaštena za zastupanje dužnika nije u određenom roku dostavila javnobilježnički ovjerovljen popis imovine i obveza dužnika.</w:t>
      </w:r>
    </w:p>
    <w:p w:rsidRDefault="00A3127F" w:rsidP="00A3127F" w:rsidR="00A3127F">
      <w:pPr>
        <w:pStyle w:val="Bezproreda"/>
      </w:pPr>
    </w:p>
    <w:p w:rsidRDefault="00A3127F" w:rsidP="00A3127F" w:rsidR="00A3127F">
      <w:pPr>
        <w:pStyle w:val="Bezproreda"/>
      </w:pPr>
      <w:r>
        <w:t>U roku od 45 dana od objave oglasa na mrežnoj stranici e-oglasne ploče Trgovačkog suda u Bjelovaru niti jedan od vjerovnika nije predložio otvaranje stečajnog postupka.</w:t>
      </w:r>
    </w:p>
    <w:p w:rsidRDefault="00A3127F" w:rsidP="00A3127F" w:rsidR="00A3127F">
      <w:pPr>
        <w:pStyle w:val="Bezproreda"/>
      </w:pPr>
    </w:p>
    <w:p w:rsidRDefault="00A3127F" w:rsidP="00A3127F" w:rsidR="00A3127F">
      <w:pPr>
        <w:pStyle w:val="Bezproreda"/>
      </w:pPr>
      <w:r>
        <w:t xml:space="preserve">Stoga se, sukladno odredbi čl. 431. Stečajnog zakona (Narodne novine br. 44/96, 29/99, 123/03, 82/06, 116/10, 25/12, 133/12 i 71/15, dalje: SZ), smatra da je pravna osoba nesposobna za plaćanje. </w:t>
      </w:r>
    </w:p>
    <w:p w:rsidRDefault="00A3127F" w:rsidP="00A3127F" w:rsidR="00A3127F">
      <w:pPr>
        <w:pStyle w:val="Bezproreda"/>
      </w:pPr>
    </w:p>
    <w:p w:rsidRDefault="00A3127F" w:rsidP="00A3127F" w:rsidR="00A3127F">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A3127F" w:rsidP="00A3127F" w:rsidR="00A3127F">
      <w:pPr>
        <w:pStyle w:val="Bezproreda"/>
      </w:pPr>
    </w:p>
    <w:p w:rsidRDefault="00A3127F" w:rsidP="00A3127F" w:rsidR="00A3127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A3127F" w:rsidP="00A3127F" w:rsidR="00A3127F">
      <w:pPr>
        <w:pStyle w:val="Bezproreda"/>
      </w:pPr>
      <w:r>
        <w:t xml:space="preserve"> </w:t>
      </w:r>
    </w:p>
    <w:p w:rsidRDefault="00A3127F" w:rsidP="00A3127F" w:rsidR="00A3127F">
      <w:pPr>
        <w:pStyle w:val="Bezproreda"/>
      </w:pPr>
      <w:r>
        <w:t xml:space="preserve">U Bjelovaru,  3.  travnja  2017. </w:t>
      </w:r>
    </w:p>
    <w:p w:rsidRDefault="00A3127F" w:rsidP="00A3127F" w:rsidR="00A3127F">
      <w:pPr>
        <w:pStyle w:val="Bezproreda"/>
      </w:pPr>
      <w:r>
        <w:t xml:space="preserve">                                                                                                        S U D A C</w:t>
      </w:r>
    </w:p>
    <w:p w:rsidRDefault="00A3127F" w:rsidP="00A3127F" w:rsidR="00A3127F">
      <w:pPr>
        <w:pStyle w:val="Bezproreda"/>
      </w:pPr>
    </w:p>
    <w:p w:rsidRDefault="00A3127F" w:rsidP="00A3127F" w:rsidR="00A3127F">
      <w:pPr>
        <w:pStyle w:val="Bezproreda"/>
      </w:pPr>
      <w:r>
        <w:t xml:space="preserve">                                                                </w:t>
      </w:r>
      <w:r>
        <w:tab/>
      </w:r>
      <w:r>
        <w:tab/>
        <w:t xml:space="preserve">           BRANKA PLESKALT  v.r.</w:t>
      </w:r>
    </w:p>
    <w:p w:rsidRDefault="00A3127F" w:rsidP="00A3127F" w:rsidR="00A3127F">
      <w:pPr>
        <w:pStyle w:val="Bezproreda"/>
      </w:pPr>
    </w:p>
    <w:p w:rsidRDefault="00A3127F" w:rsidP="00A3127F" w:rsidR="00A3127F">
      <w:pPr>
        <w:pStyle w:val="Bezproreda"/>
      </w:pPr>
      <w:r>
        <w:tab/>
      </w:r>
      <w:r>
        <w:tab/>
      </w:r>
      <w:r>
        <w:tab/>
      </w:r>
      <w:r>
        <w:tab/>
      </w:r>
      <w:r>
        <w:tab/>
      </w:r>
      <w:r>
        <w:tab/>
        <w:t xml:space="preserve">Za točnost </w:t>
      </w:r>
      <w:proofErr w:type="spellStart"/>
      <w:r>
        <w:t>otpravka</w:t>
      </w:r>
      <w:proofErr w:type="spellEnd"/>
      <w:r>
        <w:t>-ovlašteni službenik</w:t>
      </w:r>
    </w:p>
    <w:p w:rsidRDefault="00A3127F" w:rsidP="00A3127F" w:rsidR="00A3127F">
      <w:pPr>
        <w:pStyle w:val="Bezproreda"/>
      </w:pPr>
      <w:r>
        <w:tab/>
      </w:r>
      <w:r>
        <w:tab/>
      </w:r>
      <w:r>
        <w:tab/>
      </w:r>
      <w:r>
        <w:tab/>
      </w:r>
      <w:r>
        <w:tab/>
      </w:r>
      <w:r>
        <w:tab/>
      </w:r>
      <w:r>
        <w:tab/>
        <w:t>Vesna Dragišić</w:t>
      </w:r>
    </w:p>
    <w:p w:rsidRDefault="00A3127F" w:rsidP="00A3127F" w:rsidR="00A3127F">
      <w:pPr>
        <w:pStyle w:val="Bezproreda"/>
      </w:pPr>
    </w:p>
    <w:p w:rsidRDefault="00A3127F" w:rsidP="00A3127F" w:rsidR="00A3127F">
      <w:pPr>
        <w:pStyle w:val="Bezproreda"/>
      </w:pPr>
    </w:p>
    <w:p w:rsidRDefault="00A3127F" w:rsidP="00A3127F" w:rsidR="00A3127F">
      <w:pPr>
        <w:pStyle w:val="Bezproreda"/>
      </w:pPr>
    </w:p>
    <w:p w:rsidRDefault="00A3127F" w:rsidP="00A3127F" w:rsidR="00A3127F">
      <w:pPr>
        <w:pStyle w:val="Bezproreda"/>
      </w:pPr>
    </w:p>
    <w:p w:rsidRDefault="00A3127F" w:rsidP="00A3127F" w:rsidR="00A3127F">
      <w:pPr>
        <w:pStyle w:val="Bezproreda"/>
      </w:pPr>
    </w:p>
    <w:p w:rsidRDefault="00A3127F" w:rsidP="00A3127F" w:rsidR="00A3127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A3127F"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27F"/>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0086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St-54/2017-3</izvorni_sadrzaj>
    <derivirana_varijabla naziv="DomainObject.Oznaka_1">St-54/2017-3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St-54/2017</izvorni_sadrzaj>
    <derivirana_varijabla naziv="DomainObject.Predmet.OznakaBroj_1">St-54/2017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ELAB-VITO j.d.o.o.</izvorni_sadrzaj>
    <derivirana_varijabla naziv="DomainObject.Predmet.ProtustrankaFormated_1">  ELAB-VITO j.d.o.o.</derivirana_varijabla>
  </DomainObject.Predmet.ProtustrankaFormated>
  <DomainObject.Predmet.ProtustrankaFormatedOIB>
    <izvorni_sadrzaj>  ELAB-VITO j.d.o.o., OIB 02327615138</izvorni_sadrzaj>
    <derivirana_varijabla naziv="DomainObject.Predmet.ProtustrankaFormatedOIB_1">  ELAB-VITO j.d.o.o., OIB 02327615138</derivirana_varijabla>
  </DomainObject.Predmet.ProtustrankaFormatedOIB>
  <DomainObject.Predmet.ProtustrankaFormatedWithAdress>
    <izvorni_sadrzaj> ELAB-VITO j.d.o.o., Meštrovića Ivana 1, 10360 Sesvete</izvorni_sadrzaj>
    <derivirana_varijabla naziv="DomainObject.Predmet.ProtustrankaFormatedWithAdress_1"> ELAB-VITO j.d.o.o., Meštrovića Ivana 1, 10360 Sesvete</derivirana_varijabla>
  </DomainObject.Predmet.ProtustrankaFormatedWithAdress>
  <DomainObject.Predmet.ProtustrankaFormatedWithAdressOIB>
    <izvorni_sadrzaj> ELAB-VITO j.d.o.o., OIB 02327615138, Meštrovića Ivana 1, 10360 Sesvete</izvorni_sadrzaj>
    <derivirana_varijabla naziv="DomainObject.Predmet.ProtustrankaFormatedWithAdressOIB_1"> ELAB-VITO j.d.o.o., OIB 02327615138, Meštrovića Ivana 1, 10360 Sesvete</derivirana_varijabla>
  </DomainObject.Predmet.ProtustrankaFormatedWithAdressOIB>
  <DomainObject.Predmet.ProtustrankaWithAdress>
    <izvorni_sadrzaj>ELAB-VITO j.d.o.o. Meštrovića Ivana 1, 10360 Sesvete</izvorni_sadrzaj>
    <derivirana_varijabla naziv="DomainObject.Predmet.ProtustrankaWithAdress_1">ELAB-VITO j.d.o.o. Meštrovića Ivana 1, 10360 Sesvete</derivirana_varijabla>
  </DomainObject.Predmet.ProtustrankaWithAdress>
  <DomainObject.Predmet.ProtustrankaWithAdressOIB>
    <izvorni_sadrzaj>ELAB-VITO j.d.o.o., OIB 02327615138, Meštrovića Ivana 1, 10360 Sesvete</izvorni_sadrzaj>
    <derivirana_varijabla naziv="DomainObject.Predmet.ProtustrankaWithAdressOIB_1">ELAB-VITO j.d.o.o., OIB 02327615138, Meštrovića Ivana 1, 10360 Sesvete</derivirana_varijabla>
  </DomainObject.Predmet.ProtustrankaWithAdressOIB>
  <DomainObject.Predmet.ProtustrankaNazivFormated>
    <izvorni_sadrzaj>ELAB-VITO j.d.o.o.</izvorni_sadrzaj>
    <derivirana_varijabla naziv="DomainObject.Predmet.ProtustrankaNazivFormated_1">ELAB-VITO j.d.o.o.</derivirana_varijabla>
  </DomainObject.Predmet.ProtustrankaNazivFormated>
  <DomainObject.Predmet.ProtustrankaNazivFormatedOIB>
    <izvorni_sadrzaj>ELAB-VITO j.d.o.o., OIB 02327615138</izvorni_sadrzaj>
    <derivirana_varijabla naziv="DomainObject.Predmet.ProtustrankaNazivFormatedOIB_1">ELAB-VITO j.d.o.o., OIB 02327615138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ELAB-VITO j.d.o.o.</item>
    </izvorni_sadrzaj>
    <derivirana_varijabla naziv="DomainObject.Predmet.ProtuStrankaListFormated_1">
      <item>ELAB-VITO j.d.o.o.</item>
    </derivirana_varijabla>
  </DomainObject.Predmet.ProtuStrankaListFormated>
  <DomainObject.Predmet.ProtuStrankaListFormatedOIB>
    <izvorni_sadrzaj>
      <item>ELAB-VITO j.d.o.o., OIB 02327615138</item>
    </izvorni_sadrzaj>
    <derivirana_varijabla naziv="DomainObject.Predmet.ProtuStrankaListFormatedOIB_1">
      <item>ELAB-VITO j.d.o.o., OIB 02327615138</item>
    </derivirana_varijabla>
  </DomainObject.Predmet.ProtuStrankaListFormatedOIB>
  <DomainObject.Predmet.ProtuStrankaListFormatedWithAdress>
    <izvorni_sadrzaj>
      <item>ELAB-VITO j.d.o.o., Meštrovića Ivana 1, 10360 Sesvete</item>
    </izvorni_sadrzaj>
    <derivirana_varijabla naziv="DomainObject.Predmet.ProtuStrankaListFormatedWithAdress_1">
      <item>ELAB-VITO j.d.o.o., Meštrovića Ivana 1, 10360 Sesvete</item>
    </derivirana_varijabla>
  </DomainObject.Predmet.ProtuStrankaListFormatedWithAdress>
  <DomainObject.Predmet.ProtuStrankaListFormatedWithAdressOIB>
    <izvorni_sadrzaj>
      <item>ELAB-VITO j.d.o.o., OIB 02327615138, Meštrovića Ivana 1, 10360 Sesvete</item>
    </izvorni_sadrzaj>
    <derivirana_varijabla naziv="DomainObject.Predmet.ProtuStrankaListFormatedWithAdressOIB_1">
      <item>ELAB-VITO j.d.o.o., OIB 02327615138, Meštrovića Ivana 1, 10360 Sesvete</item>
    </derivirana_varijabla>
  </DomainObject.Predmet.ProtuStrankaListFormatedWithAdressOIB>
  <DomainObject.Predmet.ProtuStrankaListNazivFormated>
    <izvorni_sadrzaj>
      <item>ELAB-VITO j.d.o.o.</item>
    </izvorni_sadrzaj>
    <derivirana_varijabla naziv="DomainObject.Predmet.ProtuStrankaListNazivFormated_1">
      <item>ELAB-VITO j.d.o.o.</item>
    </derivirana_varijabla>
  </DomainObject.Predmet.ProtuStrankaListNazivFormated>
  <DomainObject.Predmet.ProtuStrankaListNazivFormatedOIB>
    <izvorni_sadrzaj>
      <item>ELAB-VITO j.d.o.o., OIB 02327615138</item>
    </izvorni_sadrzaj>
    <derivirana_varijabla naziv="DomainObject.Predmet.ProtuStrankaListNazivFormatedOIB_1">
      <item>ELAB-VITO j.d.o.o., OIB 02327615138</item>
    </derivirana_varijabla>
  </DomainObject.Predmet.ProtuStrankaListNazivFormatedOIB>
  <DomainObject.Predmet.OstaliListFormated>
    <izvorni_sadrzaj>
      <item>Boris Šolman</item>
    </izvorni_sadrzaj>
    <derivirana_varijabla naziv="DomainObject.Predmet.OstaliListFormated_1">
      <item>Boris Šolman</item>
    </derivirana_varijabla>
  </DomainObject.Predmet.OstaliListFormated>
  <DomainObject.Predmet.OstaliListFormatedOIB>
    <izvorni_sadrzaj>
      <item>Boris Šolman, OIB 38846541319</item>
    </izvorni_sadrzaj>
    <derivirana_varijabla naziv="DomainObject.Predmet.OstaliListFormatedOIB_1">
      <item>Boris Šolman, OIB 38846541319</item>
    </derivirana_varijabla>
  </DomainObject.Predmet.OstaliListFormatedOIB>
  <DomainObject.Predmet.OstaliListFormatedWithAdress>
    <izvorni_sadrzaj>
      <item>Boris Šolman, I.Meštrovića 1., 10360 Sesvete</item>
    </izvorni_sadrzaj>
    <derivirana_varijabla naziv="DomainObject.Predmet.OstaliListFormatedWithAdress_1">
      <item>Boris Šolman, I.Meštrovića 1., 10360 Sesvete</item>
    </derivirana_varijabla>
  </DomainObject.Predmet.OstaliListFormatedWithAdress>
  <DomainObject.Predmet.OstaliListFormatedWithAdressOIB>
    <izvorni_sadrzaj>
      <item>Boris Šolman, OIB 38846541319, I.Meštrovića 1., 10360 Sesvete</item>
    </izvorni_sadrzaj>
    <derivirana_varijabla naziv="DomainObject.Predmet.OstaliListFormatedWithAdressOIB_1">
      <item>Boris Šolman, OIB 38846541319, I.Meštrovića 1., 10360 Sesvete</item>
    </derivirana_varijabla>
  </DomainObject.Predmet.OstaliListFormatedWithAdressOIB>
  <DomainObject.Predmet.OstaliListNazivFormated>
    <izvorni_sadrzaj>
      <item>Boris Šolman</item>
    </izvorni_sadrzaj>
    <derivirana_varijabla naziv="DomainObject.Predmet.OstaliListNazivFormated_1">
      <item>Boris Šolman</item>
    </derivirana_varijabla>
  </DomainObject.Predmet.OstaliListNazivFormated>
  <DomainObject.Predmet.OstaliListNazivFormatedOIB>
    <izvorni_sadrzaj>
      <item>Boris Šolman, OIB 38846541319</item>
    </izvorni_sadrzaj>
    <derivirana_varijabla naziv="DomainObject.Predmet.OstaliListNazivFormatedOIB_1">
      <item>Boris Šolman, OIB 38846541319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St-54/2017-3</izvorni_sadrzaj>
    <derivirana_varijabla naziv="DomainObject.PoslovniBrojDokumenta_1">St-54/2017-3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ELAB-VITO j.d.o.o.</izvorni_sadrzaj>
    <derivirana_varijabla naziv="DomainObject.Predmet.ProtustrankaIDrugi_1">ELAB-VITO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ELAB-VITO j.d.o.o., OIB 02327615138, Meštrovića Ivana 1, 10360 Sesvete</izvorni_sadrzaj>
    <derivirana_varijabla naziv="DomainObject.Predmet.ProtustrankaIDrugiAdressOIB_1">ELAB-VITO j.d.o.o., OIB 02327615138, Meštrovića Ivana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ELAB-VITO j.d.o.o.</item>
      <item>FINA Regionalni centar Zagreb</item>
      <item>Boris Šolman</item>
    </izvorni_sadrzaj>
    <derivirana_varijabla naziv="DomainObject.Predmet.SudioniciListNaziv_1">
      <item>ELAB-VITO j.d.o.o.</item>
      <item>FINA Regionalni centar Zagreb</item>
      <item>Boris Šolman</item>
    </derivirana_varijabla>
  </DomainObject.Predmet.SudioniciListNaziv>
  <DomainObject.Predmet.SudioniciListAdressOIB>
    <izvorni_sadrzaj>
      <item>ELAB-VITO j.d.o.o., OIB 02327615138, Meštrovića Ivana 1,10360 Sesvete</item>
      <item>FINA Regionalni centar Zagreb, OIB 85821130368, Trg svibanjskih žrtava 1995. 1,10000 Zagreb</item>
      <item>Boris Šolman, OIB 38846541319, I.Meštrovića 1.,10360 Sesvete</item>
    </izvorni_sadrzaj>
    <derivirana_varijabla naziv="DomainObject.Predmet.SudioniciListAdressOIB_1">
      <item>ELAB-VITO j.d.o.o., OIB 02327615138, Meštrovića Ivana 1,10360 Sesvete</item>
      <item>FINA Regionalni centar Zagreb, OIB 85821130368, Trg svibanjskih žrtava 1995. 1,10000 Zagreb</item>
      <item>Boris Šolman, OIB 38846541319, I.Meštrovića 1.,10360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238969-E50A-4107-BED8-FFC7D0296A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2887</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2017-04-03T10:42:00Z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